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016FC1B" w:rsidR="004F0988" w:rsidRPr="0016361A" w:rsidRDefault="008A6D4A" w:rsidP="00280383">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r w:rsidR="00280383">
              <w:t>1</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280383">
              <w:rPr>
                <w:sz w:val="32"/>
              </w:rPr>
              <w:t>01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3AAF7B1" w14:textId="77777777" w:rsidR="00280383" w:rsidRDefault="00280383">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_Toc93739995 \h </w:instrText>
      </w:r>
      <w:r>
        <w:fldChar w:fldCharType="separate"/>
      </w:r>
      <w:r>
        <w:t>8</w:t>
      </w:r>
      <w:r>
        <w:fldChar w:fldCharType="end"/>
      </w:r>
    </w:p>
    <w:p w14:paraId="10ED0F14" w14:textId="77777777" w:rsidR="00280383" w:rsidRDefault="00280383">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_Toc93739996 \h </w:instrText>
      </w:r>
      <w:r>
        <w:fldChar w:fldCharType="separate"/>
      </w:r>
      <w:r>
        <w:t>9</w:t>
      </w:r>
      <w:r>
        <w:fldChar w:fldCharType="end"/>
      </w:r>
    </w:p>
    <w:p w14:paraId="71683A92" w14:textId="77777777" w:rsidR="00280383" w:rsidRDefault="0028038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_Toc93739997 \h </w:instrText>
      </w:r>
      <w:r>
        <w:fldChar w:fldCharType="separate"/>
      </w:r>
      <w:r>
        <w:t>10</w:t>
      </w:r>
      <w:r>
        <w:fldChar w:fldCharType="end"/>
      </w:r>
    </w:p>
    <w:p w14:paraId="469BD7BE" w14:textId="77777777" w:rsidR="00280383" w:rsidRDefault="0028038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_Toc93739998 \h </w:instrText>
      </w:r>
      <w:r>
        <w:fldChar w:fldCharType="separate"/>
      </w:r>
      <w:r>
        <w:t>10</w:t>
      </w:r>
      <w:r>
        <w:fldChar w:fldCharType="end"/>
      </w:r>
    </w:p>
    <w:p w14:paraId="63B072A8" w14:textId="77777777" w:rsidR="00280383" w:rsidRDefault="0028038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_Toc93739999 \h </w:instrText>
      </w:r>
      <w:r>
        <w:fldChar w:fldCharType="separate"/>
      </w:r>
      <w:r>
        <w:t>11</w:t>
      </w:r>
      <w:r>
        <w:fldChar w:fldCharType="end"/>
      </w:r>
    </w:p>
    <w:p w14:paraId="032B80AF" w14:textId="77777777" w:rsidR="00280383" w:rsidRDefault="0028038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_Toc93740000 \h </w:instrText>
      </w:r>
      <w:r>
        <w:fldChar w:fldCharType="separate"/>
      </w:r>
      <w:r>
        <w:t>11</w:t>
      </w:r>
      <w:r>
        <w:fldChar w:fldCharType="end"/>
      </w:r>
    </w:p>
    <w:p w14:paraId="36F47166" w14:textId="77777777" w:rsidR="00280383" w:rsidRDefault="00280383">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_Toc93740001 \h </w:instrText>
      </w:r>
      <w:r>
        <w:fldChar w:fldCharType="separate"/>
      </w:r>
      <w:r>
        <w:t>11</w:t>
      </w:r>
      <w:r>
        <w:fldChar w:fldCharType="end"/>
      </w:r>
    </w:p>
    <w:p w14:paraId="5AAF15E5" w14:textId="77777777" w:rsidR="00280383" w:rsidRDefault="00280383">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_Toc93740002 \h </w:instrText>
      </w:r>
      <w:r>
        <w:fldChar w:fldCharType="separate"/>
      </w:r>
      <w:r>
        <w:t>11</w:t>
      </w:r>
      <w:r>
        <w:fldChar w:fldCharType="end"/>
      </w:r>
    </w:p>
    <w:p w14:paraId="09E7D9BF" w14:textId="77777777" w:rsidR="00280383" w:rsidRDefault="0028038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_Toc93740003 \h </w:instrText>
      </w:r>
      <w:r>
        <w:fldChar w:fldCharType="separate"/>
      </w:r>
      <w:r>
        <w:t>11</w:t>
      </w:r>
      <w:r>
        <w:fldChar w:fldCharType="end"/>
      </w:r>
    </w:p>
    <w:p w14:paraId="1E9928EA" w14:textId="77777777" w:rsidR="00280383" w:rsidRDefault="00280383">
      <w:pPr>
        <w:pStyle w:val="TOC2"/>
        <w:rPr>
          <w:rFonts w:asciiTheme="minorHAnsi" w:eastAsiaTheme="minorEastAsia" w:hAnsiTheme="minorHAnsi" w:cstheme="minorBidi"/>
          <w:kern w:val="2"/>
          <w:sz w:val="21"/>
          <w:szCs w:val="22"/>
          <w:lang w:val="en-US" w:eastAsia="zh-CN"/>
        </w:rPr>
      </w:pPr>
      <w:r w:rsidRPr="00AC6E88">
        <w:rPr>
          <w:rFonts w:eastAsia="SimSun"/>
        </w:rPr>
        <w:t>4.1</w:t>
      </w:r>
      <w:r>
        <w:rPr>
          <w:rFonts w:asciiTheme="minorHAnsi" w:eastAsiaTheme="minorEastAsia" w:hAnsiTheme="minorHAnsi" w:cstheme="minorBidi"/>
          <w:kern w:val="2"/>
          <w:sz w:val="21"/>
          <w:szCs w:val="22"/>
          <w:lang w:val="en-US" w:eastAsia="zh-CN"/>
        </w:rPr>
        <w:tab/>
      </w:r>
      <w:r w:rsidRPr="00AC6E88">
        <w:rPr>
          <w:rFonts w:eastAsia="SimSun"/>
        </w:rPr>
        <w:t>Introduction</w:t>
      </w:r>
      <w:r>
        <w:tab/>
      </w:r>
      <w:r>
        <w:fldChar w:fldCharType="begin"/>
      </w:r>
      <w:r>
        <w:instrText xml:space="preserve"> PAGEREF _Toc93740004 \h </w:instrText>
      </w:r>
      <w:r>
        <w:fldChar w:fldCharType="separate"/>
      </w:r>
      <w:r>
        <w:t>11</w:t>
      </w:r>
      <w:r>
        <w:fldChar w:fldCharType="end"/>
      </w:r>
    </w:p>
    <w:p w14:paraId="74C35925" w14:textId="77777777" w:rsidR="00280383" w:rsidRDefault="00280383">
      <w:pPr>
        <w:pStyle w:val="TOC2"/>
        <w:rPr>
          <w:rFonts w:asciiTheme="minorHAnsi" w:eastAsiaTheme="minorEastAsia" w:hAnsiTheme="minorHAnsi" w:cstheme="minorBidi"/>
          <w:kern w:val="2"/>
          <w:sz w:val="21"/>
          <w:szCs w:val="22"/>
          <w:lang w:val="en-US" w:eastAsia="zh-CN"/>
        </w:rPr>
      </w:pPr>
      <w:r w:rsidRPr="00AC6E88">
        <w:rPr>
          <w:rFonts w:eastAsia="SimSun"/>
        </w:rPr>
        <w:t>4.2</w:t>
      </w:r>
      <w:r>
        <w:rPr>
          <w:rFonts w:asciiTheme="minorHAnsi" w:eastAsiaTheme="minorEastAsia" w:hAnsiTheme="minorHAnsi" w:cstheme="minorBidi"/>
          <w:kern w:val="2"/>
          <w:sz w:val="21"/>
          <w:szCs w:val="22"/>
          <w:lang w:val="en-US" w:eastAsia="zh-CN"/>
        </w:rPr>
        <w:tab/>
      </w:r>
      <w:r w:rsidRPr="00AC6E88">
        <w:rPr>
          <w:rFonts w:eastAsia="SimSun"/>
        </w:rPr>
        <w:t>Service Architecture</w:t>
      </w:r>
      <w:r>
        <w:tab/>
      </w:r>
      <w:r>
        <w:fldChar w:fldCharType="begin"/>
      </w:r>
      <w:r>
        <w:instrText xml:space="preserve"> PAGEREF _Toc93740005 \h </w:instrText>
      </w:r>
      <w:r>
        <w:fldChar w:fldCharType="separate"/>
      </w:r>
      <w:r>
        <w:t>11</w:t>
      </w:r>
      <w:r>
        <w:fldChar w:fldCharType="end"/>
      </w:r>
    </w:p>
    <w:p w14:paraId="053FCCDE" w14:textId="77777777" w:rsidR="00280383" w:rsidRDefault="00280383">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_Toc93740006 \h </w:instrText>
      </w:r>
      <w:r>
        <w:fldChar w:fldCharType="separate"/>
      </w:r>
      <w:r>
        <w:t>12</w:t>
      </w:r>
      <w:r>
        <w:fldChar w:fldCharType="end"/>
      </w:r>
    </w:p>
    <w:p w14:paraId="7BA30DD4" w14:textId="77777777" w:rsidR="00280383" w:rsidRDefault="00280383">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_Toc93740007 \h </w:instrText>
      </w:r>
      <w:r>
        <w:fldChar w:fldCharType="separate"/>
      </w:r>
      <w:r>
        <w:t>12</w:t>
      </w:r>
      <w:r>
        <w:fldChar w:fldCharType="end"/>
      </w:r>
    </w:p>
    <w:p w14:paraId="39566C29" w14:textId="77777777" w:rsidR="00280383" w:rsidRDefault="00280383">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_Toc93740008 \h </w:instrText>
      </w:r>
      <w:r>
        <w:fldChar w:fldCharType="separate"/>
      </w:r>
      <w:r>
        <w:t>12</w:t>
      </w:r>
      <w:r>
        <w:fldChar w:fldCharType="end"/>
      </w:r>
    </w:p>
    <w:p w14:paraId="43803B55" w14:textId="77777777" w:rsidR="00280383" w:rsidRDefault="00280383">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_Toc93740009 \h </w:instrText>
      </w:r>
      <w:r>
        <w:fldChar w:fldCharType="separate"/>
      </w:r>
      <w:r>
        <w:t>12</w:t>
      </w:r>
      <w:r>
        <w:fldChar w:fldCharType="end"/>
      </w:r>
    </w:p>
    <w:p w14:paraId="29710EF0" w14:textId="77777777" w:rsidR="00280383" w:rsidRDefault="00280383">
      <w:pPr>
        <w:pStyle w:val="TOC4"/>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_Toc93740010 \h </w:instrText>
      </w:r>
      <w:r>
        <w:fldChar w:fldCharType="separate"/>
      </w:r>
      <w:r>
        <w:t>12</w:t>
      </w:r>
      <w:r>
        <w:fldChar w:fldCharType="end"/>
      </w:r>
    </w:p>
    <w:p w14:paraId="7156C59B" w14:textId="77777777" w:rsidR="00280383" w:rsidRDefault="00280383">
      <w:pPr>
        <w:pStyle w:val="TOC5"/>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_Toc93740011 \h </w:instrText>
      </w:r>
      <w:r>
        <w:fldChar w:fldCharType="separate"/>
      </w:r>
      <w:r>
        <w:t>13</w:t>
      </w:r>
      <w:r>
        <w:fldChar w:fldCharType="end"/>
      </w:r>
    </w:p>
    <w:p w14:paraId="28E7C2E5" w14:textId="77777777" w:rsidR="00280383" w:rsidRDefault="00280383">
      <w:pPr>
        <w:pStyle w:val="TOC5"/>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_Toc93740012 \h </w:instrText>
      </w:r>
      <w:r>
        <w:fldChar w:fldCharType="separate"/>
      </w:r>
      <w:r>
        <w:t>13</w:t>
      </w:r>
      <w:r>
        <w:fldChar w:fldCharType="end"/>
      </w:r>
    </w:p>
    <w:p w14:paraId="5E2CA122" w14:textId="77777777" w:rsidR="00280383" w:rsidRDefault="00280383">
      <w:pPr>
        <w:pStyle w:val="TOC5"/>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_Toc93740013 \h </w:instrText>
      </w:r>
      <w:r>
        <w:fldChar w:fldCharType="separate"/>
      </w:r>
      <w:r>
        <w:t>13</w:t>
      </w:r>
      <w:r>
        <w:fldChar w:fldCharType="end"/>
      </w:r>
    </w:p>
    <w:p w14:paraId="712E7C4D" w14:textId="77777777" w:rsidR="00280383" w:rsidRDefault="00280383">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_Toc93740014 \h </w:instrText>
      </w:r>
      <w:r>
        <w:fldChar w:fldCharType="separate"/>
      </w:r>
      <w:r>
        <w:t>14</w:t>
      </w:r>
      <w:r>
        <w:fldChar w:fldCharType="end"/>
      </w:r>
    </w:p>
    <w:p w14:paraId="1F6385D8" w14:textId="77777777" w:rsidR="00280383" w:rsidRDefault="00280383">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_Toc93740015 \h </w:instrText>
      </w:r>
      <w:r>
        <w:fldChar w:fldCharType="separate"/>
      </w:r>
      <w:r>
        <w:t>14</w:t>
      </w:r>
      <w:r>
        <w:fldChar w:fldCharType="end"/>
      </w:r>
    </w:p>
    <w:p w14:paraId="48126A4A" w14:textId="77777777" w:rsidR="00280383" w:rsidRDefault="00280383">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AC6E88">
        <w:rPr>
          <w:lang w:val="en-US"/>
        </w:rPr>
        <w:t>Ntsctsf_TimeSynchronization_CapsSubscribe</w:t>
      </w:r>
      <w:r>
        <w:tab/>
      </w:r>
      <w:r>
        <w:fldChar w:fldCharType="begin"/>
      </w:r>
      <w:r>
        <w:instrText xml:space="preserve"> PAGEREF _Toc93740016 \h </w:instrText>
      </w:r>
      <w:r>
        <w:fldChar w:fldCharType="separate"/>
      </w:r>
      <w:r>
        <w:t>14</w:t>
      </w:r>
      <w:r>
        <w:fldChar w:fldCharType="end"/>
      </w:r>
    </w:p>
    <w:p w14:paraId="058462EA" w14:textId="77777777" w:rsidR="00280383" w:rsidRDefault="00280383">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_Toc93740017 \h </w:instrText>
      </w:r>
      <w:r>
        <w:fldChar w:fldCharType="separate"/>
      </w:r>
      <w:r>
        <w:t>14</w:t>
      </w:r>
      <w:r>
        <w:fldChar w:fldCharType="end"/>
      </w:r>
    </w:p>
    <w:p w14:paraId="42D3702B" w14:textId="77777777" w:rsidR="00280383" w:rsidRDefault="00280383">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_Toc93740018 \h </w:instrText>
      </w:r>
      <w:r>
        <w:fldChar w:fldCharType="separate"/>
      </w:r>
      <w:r>
        <w:t>14</w:t>
      </w:r>
      <w:r>
        <w:fldChar w:fldCharType="end"/>
      </w:r>
    </w:p>
    <w:p w14:paraId="4482EE33" w14:textId="77777777" w:rsidR="00280383" w:rsidRDefault="00280383">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AC6E88">
        <w:rPr>
          <w:rFonts w:cs="Arial"/>
          <w:b/>
          <w:bCs/>
          <w:lang w:val="en-US"/>
        </w:rPr>
        <w:t>Ntsctsf_TimeSynchronization_CapsUnsubscribe service operation</w:t>
      </w:r>
      <w:r>
        <w:tab/>
      </w:r>
      <w:r>
        <w:fldChar w:fldCharType="begin"/>
      </w:r>
      <w:r>
        <w:instrText xml:space="preserve"> PAGEREF _Toc93740019 \h </w:instrText>
      </w:r>
      <w:r>
        <w:fldChar w:fldCharType="separate"/>
      </w:r>
      <w:r>
        <w:t>16</w:t>
      </w:r>
      <w:r>
        <w:fldChar w:fldCharType="end"/>
      </w:r>
    </w:p>
    <w:p w14:paraId="6DF8E66D" w14:textId="77777777" w:rsidR="00280383" w:rsidRDefault="00280383">
      <w:pPr>
        <w:pStyle w:val="TOC5"/>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_Toc93740020 \h </w:instrText>
      </w:r>
      <w:r>
        <w:fldChar w:fldCharType="separate"/>
      </w:r>
      <w:r>
        <w:t>16</w:t>
      </w:r>
      <w:r>
        <w:fldChar w:fldCharType="end"/>
      </w:r>
    </w:p>
    <w:p w14:paraId="00ACE3E1" w14:textId="77777777" w:rsidR="00280383" w:rsidRDefault="00280383">
      <w:pPr>
        <w:pStyle w:val="TOC5"/>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_Toc93740021 \h </w:instrText>
      </w:r>
      <w:r>
        <w:fldChar w:fldCharType="separate"/>
      </w:r>
      <w:r>
        <w:t>16</w:t>
      </w:r>
      <w:r>
        <w:fldChar w:fldCharType="end"/>
      </w:r>
    </w:p>
    <w:p w14:paraId="03AEE105" w14:textId="77777777" w:rsidR="00280383" w:rsidRDefault="00280383">
      <w:pPr>
        <w:pStyle w:val="TOC4"/>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_Toc93740022 \h </w:instrText>
      </w:r>
      <w:r>
        <w:fldChar w:fldCharType="separate"/>
      </w:r>
      <w:r>
        <w:t>17</w:t>
      </w:r>
      <w:r>
        <w:fldChar w:fldCharType="end"/>
      </w:r>
    </w:p>
    <w:p w14:paraId="66FB2BB8" w14:textId="77777777" w:rsidR="00280383" w:rsidRDefault="00280383">
      <w:pPr>
        <w:pStyle w:val="TOC5"/>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_Toc93740023 \h </w:instrText>
      </w:r>
      <w:r>
        <w:fldChar w:fldCharType="separate"/>
      </w:r>
      <w:r>
        <w:t>17</w:t>
      </w:r>
      <w:r>
        <w:fldChar w:fldCharType="end"/>
      </w:r>
    </w:p>
    <w:p w14:paraId="4CC9324E" w14:textId="77777777" w:rsidR="00280383" w:rsidRDefault="00280383">
      <w:pPr>
        <w:pStyle w:val="TOC5"/>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_Toc93740024 \h </w:instrText>
      </w:r>
      <w:r>
        <w:fldChar w:fldCharType="separate"/>
      </w:r>
      <w:r>
        <w:t>17</w:t>
      </w:r>
      <w:r>
        <w:fldChar w:fldCharType="end"/>
      </w:r>
    </w:p>
    <w:p w14:paraId="5D9BA99C" w14:textId="77777777" w:rsidR="00280383" w:rsidRDefault="00280383">
      <w:pPr>
        <w:pStyle w:val="TOC4"/>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_Toc93740025 \h </w:instrText>
      </w:r>
      <w:r>
        <w:fldChar w:fldCharType="separate"/>
      </w:r>
      <w:r>
        <w:t>18</w:t>
      </w:r>
      <w:r>
        <w:fldChar w:fldCharType="end"/>
      </w:r>
    </w:p>
    <w:p w14:paraId="37C6A641" w14:textId="77777777" w:rsidR="00280383" w:rsidRDefault="00280383">
      <w:pPr>
        <w:pStyle w:val="TOC5"/>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_Toc93740026 \h </w:instrText>
      </w:r>
      <w:r>
        <w:fldChar w:fldCharType="separate"/>
      </w:r>
      <w:r>
        <w:t>18</w:t>
      </w:r>
      <w:r>
        <w:fldChar w:fldCharType="end"/>
      </w:r>
    </w:p>
    <w:p w14:paraId="5AE4EA9F" w14:textId="77777777" w:rsidR="00280383" w:rsidRDefault="00280383">
      <w:pPr>
        <w:pStyle w:val="TOC5"/>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_Toc93740027 \h </w:instrText>
      </w:r>
      <w:r>
        <w:fldChar w:fldCharType="separate"/>
      </w:r>
      <w:r>
        <w:t>18</w:t>
      </w:r>
      <w:r>
        <w:fldChar w:fldCharType="end"/>
      </w:r>
    </w:p>
    <w:p w14:paraId="1B09BBE4" w14:textId="77777777" w:rsidR="00280383" w:rsidRDefault="00280383">
      <w:pPr>
        <w:pStyle w:val="TOC4"/>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_Toc93740028 \h </w:instrText>
      </w:r>
      <w:r>
        <w:fldChar w:fldCharType="separate"/>
      </w:r>
      <w:r>
        <w:t>19</w:t>
      </w:r>
      <w:r>
        <w:fldChar w:fldCharType="end"/>
      </w:r>
    </w:p>
    <w:p w14:paraId="5F79E368" w14:textId="77777777" w:rsidR="00280383" w:rsidRDefault="00280383">
      <w:pPr>
        <w:pStyle w:val="TOC5"/>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_Toc93740029 \h </w:instrText>
      </w:r>
      <w:r>
        <w:fldChar w:fldCharType="separate"/>
      </w:r>
      <w:r>
        <w:t>19</w:t>
      </w:r>
      <w:r>
        <w:fldChar w:fldCharType="end"/>
      </w:r>
    </w:p>
    <w:p w14:paraId="6215F4DB" w14:textId="77777777" w:rsidR="00280383" w:rsidRDefault="00280383">
      <w:pPr>
        <w:pStyle w:val="TOC5"/>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_Toc93740030 \h </w:instrText>
      </w:r>
      <w:r>
        <w:fldChar w:fldCharType="separate"/>
      </w:r>
      <w:r>
        <w:t>19</w:t>
      </w:r>
      <w:r>
        <w:fldChar w:fldCharType="end"/>
      </w:r>
    </w:p>
    <w:p w14:paraId="7F5F5ADC" w14:textId="77777777" w:rsidR="00280383" w:rsidRDefault="00280383">
      <w:pPr>
        <w:pStyle w:val="TOC4"/>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_Toc93740031 \h </w:instrText>
      </w:r>
      <w:r>
        <w:fldChar w:fldCharType="separate"/>
      </w:r>
      <w:r>
        <w:t>20</w:t>
      </w:r>
      <w:r>
        <w:fldChar w:fldCharType="end"/>
      </w:r>
    </w:p>
    <w:p w14:paraId="082D99F2" w14:textId="77777777" w:rsidR="00280383" w:rsidRDefault="00280383">
      <w:pPr>
        <w:pStyle w:val="TOC5"/>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_Toc93740032 \h </w:instrText>
      </w:r>
      <w:r>
        <w:fldChar w:fldCharType="separate"/>
      </w:r>
      <w:r>
        <w:t>20</w:t>
      </w:r>
      <w:r>
        <w:fldChar w:fldCharType="end"/>
      </w:r>
    </w:p>
    <w:p w14:paraId="58777B4E" w14:textId="77777777" w:rsidR="00280383" w:rsidRDefault="00280383">
      <w:pPr>
        <w:pStyle w:val="TOC5"/>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_Toc93740033 \h </w:instrText>
      </w:r>
      <w:r>
        <w:fldChar w:fldCharType="separate"/>
      </w:r>
      <w:r>
        <w:t>20</w:t>
      </w:r>
      <w:r>
        <w:fldChar w:fldCharType="end"/>
      </w:r>
    </w:p>
    <w:p w14:paraId="7AC2477C" w14:textId="77777777" w:rsidR="00280383" w:rsidRDefault="00280383">
      <w:pPr>
        <w:pStyle w:val="TOC4"/>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_Toc93740034 \h </w:instrText>
      </w:r>
      <w:r>
        <w:fldChar w:fldCharType="separate"/>
      </w:r>
      <w:r>
        <w:t>21</w:t>
      </w:r>
      <w:r>
        <w:fldChar w:fldCharType="end"/>
      </w:r>
    </w:p>
    <w:p w14:paraId="0A3D4C52" w14:textId="77777777" w:rsidR="00280383" w:rsidRDefault="00280383">
      <w:pPr>
        <w:pStyle w:val="TOC5"/>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_Toc93740035 \h </w:instrText>
      </w:r>
      <w:r>
        <w:fldChar w:fldCharType="separate"/>
      </w:r>
      <w:r>
        <w:t>21</w:t>
      </w:r>
      <w:r>
        <w:fldChar w:fldCharType="end"/>
      </w:r>
    </w:p>
    <w:p w14:paraId="6CA5AB65" w14:textId="77777777" w:rsidR="00280383" w:rsidRDefault="00280383">
      <w:pPr>
        <w:pStyle w:val="TOC5"/>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_Toc93740036 \h </w:instrText>
      </w:r>
      <w:r>
        <w:fldChar w:fldCharType="separate"/>
      </w:r>
      <w:r>
        <w:t>21</w:t>
      </w:r>
      <w:r>
        <w:fldChar w:fldCharType="end"/>
      </w:r>
    </w:p>
    <w:p w14:paraId="2AAD3814" w14:textId="77777777" w:rsidR="00280383" w:rsidRDefault="00280383">
      <w:pPr>
        <w:pStyle w:val="TOC4"/>
        <w:rPr>
          <w:rFonts w:asciiTheme="minorHAnsi" w:eastAsiaTheme="minorEastAsia" w:hAnsiTheme="minorHAnsi" w:cstheme="minorBidi"/>
          <w:kern w:val="2"/>
          <w:sz w:val="21"/>
          <w:szCs w:val="22"/>
          <w:lang w:val="en-US" w:eastAsia="zh-CN"/>
        </w:rPr>
      </w:pPr>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_Toc93740037 \h </w:instrText>
      </w:r>
      <w:r>
        <w:fldChar w:fldCharType="separate"/>
      </w:r>
      <w:r>
        <w:t>22</w:t>
      </w:r>
      <w:r>
        <w:fldChar w:fldCharType="end"/>
      </w:r>
    </w:p>
    <w:p w14:paraId="524D30CE" w14:textId="77777777" w:rsidR="00280383" w:rsidRDefault="00280383">
      <w:pPr>
        <w:pStyle w:val="TOC5"/>
        <w:rPr>
          <w:rFonts w:asciiTheme="minorHAnsi" w:eastAsiaTheme="minorEastAsia" w:hAnsiTheme="minorHAnsi" w:cstheme="minorBidi"/>
          <w:kern w:val="2"/>
          <w:sz w:val="21"/>
          <w:szCs w:val="22"/>
          <w:lang w:val="en-US" w:eastAsia="zh-CN"/>
        </w:rPr>
      </w:pPr>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_Toc93740038 \h </w:instrText>
      </w:r>
      <w:r>
        <w:fldChar w:fldCharType="separate"/>
      </w:r>
      <w:r>
        <w:t>22</w:t>
      </w:r>
      <w:r>
        <w:fldChar w:fldCharType="end"/>
      </w:r>
    </w:p>
    <w:p w14:paraId="76562AFF" w14:textId="77777777" w:rsidR="00280383" w:rsidRDefault="00280383">
      <w:pPr>
        <w:pStyle w:val="TOC5"/>
        <w:rPr>
          <w:rFonts w:asciiTheme="minorHAnsi" w:eastAsiaTheme="minorEastAsia" w:hAnsiTheme="minorHAnsi" w:cstheme="minorBidi"/>
          <w:kern w:val="2"/>
          <w:sz w:val="21"/>
          <w:szCs w:val="22"/>
          <w:lang w:val="en-US" w:eastAsia="zh-CN"/>
        </w:rPr>
      </w:pPr>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_Toc93740039 \h </w:instrText>
      </w:r>
      <w:r>
        <w:fldChar w:fldCharType="separate"/>
      </w:r>
      <w:r>
        <w:t>22</w:t>
      </w:r>
      <w:r>
        <w:fldChar w:fldCharType="end"/>
      </w:r>
    </w:p>
    <w:p w14:paraId="62BC6282" w14:textId="77777777" w:rsidR="00280383" w:rsidRDefault="00280383">
      <w:pPr>
        <w:pStyle w:val="TOC4"/>
        <w:rPr>
          <w:rFonts w:asciiTheme="minorHAnsi" w:eastAsiaTheme="minorEastAsia" w:hAnsiTheme="minorHAnsi" w:cstheme="minorBidi"/>
          <w:kern w:val="2"/>
          <w:sz w:val="21"/>
          <w:szCs w:val="22"/>
          <w:lang w:val="en-US" w:eastAsia="zh-CN"/>
        </w:rPr>
      </w:pPr>
      <w:r>
        <w:t>5.2.2.10</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w:t>
      </w:r>
      <w:r w:rsidRPr="00AC6E88">
        <w:rPr>
          <w:lang w:val="en-US" w:eastAsia="zh-CN"/>
        </w:rPr>
        <w:t>Update</w:t>
      </w:r>
      <w:r>
        <w:tab/>
      </w:r>
      <w:r>
        <w:fldChar w:fldCharType="begin"/>
      </w:r>
      <w:r>
        <w:instrText xml:space="preserve"> PAGEREF _Toc93740040 \h </w:instrText>
      </w:r>
      <w:r>
        <w:fldChar w:fldCharType="separate"/>
      </w:r>
      <w:r>
        <w:t>23</w:t>
      </w:r>
      <w:r>
        <w:fldChar w:fldCharType="end"/>
      </w:r>
    </w:p>
    <w:p w14:paraId="701C0864" w14:textId="77777777" w:rsidR="00280383" w:rsidRDefault="00280383">
      <w:pPr>
        <w:pStyle w:val="TOC5"/>
        <w:rPr>
          <w:rFonts w:asciiTheme="minorHAnsi" w:eastAsiaTheme="minorEastAsia" w:hAnsiTheme="minorHAnsi" w:cstheme="minorBidi"/>
          <w:kern w:val="2"/>
          <w:sz w:val="21"/>
          <w:szCs w:val="22"/>
          <w:lang w:val="en-US" w:eastAsia="zh-CN"/>
        </w:rPr>
      </w:pPr>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_Toc93740041 \h </w:instrText>
      </w:r>
      <w:r>
        <w:fldChar w:fldCharType="separate"/>
      </w:r>
      <w:r>
        <w:t>23</w:t>
      </w:r>
      <w:r>
        <w:fldChar w:fldCharType="end"/>
      </w:r>
    </w:p>
    <w:p w14:paraId="7E7AC522" w14:textId="77777777" w:rsidR="00280383" w:rsidRDefault="00280383">
      <w:pPr>
        <w:pStyle w:val="TOC5"/>
        <w:rPr>
          <w:rFonts w:asciiTheme="minorHAnsi" w:eastAsiaTheme="minorEastAsia" w:hAnsiTheme="minorHAnsi" w:cstheme="minorBidi"/>
          <w:kern w:val="2"/>
          <w:sz w:val="21"/>
          <w:szCs w:val="22"/>
          <w:lang w:val="en-US" w:eastAsia="zh-CN"/>
        </w:rPr>
      </w:pPr>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_Toc93740042 \h </w:instrText>
      </w:r>
      <w:r>
        <w:fldChar w:fldCharType="separate"/>
      </w:r>
      <w:r>
        <w:t>23</w:t>
      </w:r>
      <w:r>
        <w:fldChar w:fldCharType="end"/>
      </w:r>
    </w:p>
    <w:p w14:paraId="46E99D44" w14:textId="77777777" w:rsidR="00280383" w:rsidRDefault="00280383">
      <w:pPr>
        <w:pStyle w:val="TOC4"/>
        <w:rPr>
          <w:rFonts w:asciiTheme="minorHAnsi" w:eastAsiaTheme="minorEastAsia" w:hAnsiTheme="minorHAnsi" w:cstheme="minorBidi"/>
          <w:kern w:val="2"/>
          <w:sz w:val="21"/>
          <w:szCs w:val="22"/>
          <w:lang w:val="en-US" w:eastAsia="zh-CN"/>
        </w:rPr>
      </w:pPr>
      <w:r>
        <w:t>5.2.2.11</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ASTIDelete</w:t>
      </w:r>
      <w:r>
        <w:tab/>
      </w:r>
      <w:r>
        <w:fldChar w:fldCharType="begin"/>
      </w:r>
      <w:r>
        <w:instrText xml:space="preserve"> PAGEREF _Toc93740043 \h </w:instrText>
      </w:r>
      <w:r>
        <w:fldChar w:fldCharType="separate"/>
      </w:r>
      <w:r>
        <w:t>24</w:t>
      </w:r>
      <w:r>
        <w:fldChar w:fldCharType="end"/>
      </w:r>
    </w:p>
    <w:p w14:paraId="0B43138C" w14:textId="77777777" w:rsidR="00280383" w:rsidRDefault="00280383">
      <w:pPr>
        <w:pStyle w:val="TOC5"/>
        <w:rPr>
          <w:rFonts w:asciiTheme="minorHAnsi" w:eastAsiaTheme="minorEastAsia" w:hAnsiTheme="minorHAnsi" w:cstheme="minorBidi"/>
          <w:kern w:val="2"/>
          <w:sz w:val="21"/>
          <w:szCs w:val="22"/>
          <w:lang w:val="en-US" w:eastAsia="zh-CN"/>
        </w:rPr>
      </w:pPr>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_Toc93740044 \h </w:instrText>
      </w:r>
      <w:r>
        <w:fldChar w:fldCharType="separate"/>
      </w:r>
      <w:r>
        <w:t>24</w:t>
      </w:r>
      <w:r>
        <w:fldChar w:fldCharType="end"/>
      </w:r>
    </w:p>
    <w:p w14:paraId="27518D2B" w14:textId="77777777" w:rsidR="00280383" w:rsidRDefault="00280383">
      <w:pPr>
        <w:pStyle w:val="TOC5"/>
        <w:rPr>
          <w:rFonts w:asciiTheme="minorHAnsi" w:eastAsiaTheme="minorEastAsia" w:hAnsiTheme="minorHAnsi" w:cstheme="minorBidi"/>
          <w:kern w:val="2"/>
          <w:sz w:val="21"/>
          <w:szCs w:val="22"/>
          <w:lang w:val="en-US" w:eastAsia="zh-CN"/>
        </w:rPr>
      </w:pPr>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_Toc93740045 \h </w:instrText>
      </w:r>
      <w:r>
        <w:fldChar w:fldCharType="separate"/>
      </w:r>
      <w:r>
        <w:t>24</w:t>
      </w:r>
      <w:r>
        <w:fldChar w:fldCharType="end"/>
      </w:r>
    </w:p>
    <w:p w14:paraId="7EA18402" w14:textId="77777777" w:rsidR="00280383" w:rsidRDefault="00280383">
      <w:pPr>
        <w:pStyle w:val="TOC4"/>
        <w:rPr>
          <w:rFonts w:asciiTheme="minorHAnsi" w:eastAsiaTheme="minorEastAsia" w:hAnsiTheme="minorHAnsi" w:cstheme="minorBidi"/>
          <w:kern w:val="2"/>
          <w:sz w:val="21"/>
          <w:szCs w:val="22"/>
          <w:lang w:val="en-US" w:eastAsia="zh-CN"/>
        </w:rPr>
      </w:pPr>
      <w:r>
        <w:t>5.2.2.12</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ASTIGet</w:t>
      </w:r>
      <w:r>
        <w:tab/>
      </w:r>
      <w:r>
        <w:fldChar w:fldCharType="begin"/>
      </w:r>
      <w:r>
        <w:instrText xml:space="preserve"> PAGEREF _Toc93740046 \h </w:instrText>
      </w:r>
      <w:r>
        <w:fldChar w:fldCharType="separate"/>
      </w:r>
      <w:r>
        <w:t>25</w:t>
      </w:r>
      <w:r>
        <w:fldChar w:fldCharType="end"/>
      </w:r>
    </w:p>
    <w:p w14:paraId="15523551" w14:textId="77777777" w:rsidR="00280383" w:rsidRDefault="00280383">
      <w:pPr>
        <w:pStyle w:val="TOC5"/>
        <w:rPr>
          <w:rFonts w:asciiTheme="minorHAnsi" w:eastAsiaTheme="minorEastAsia" w:hAnsiTheme="minorHAnsi" w:cstheme="minorBidi"/>
          <w:kern w:val="2"/>
          <w:sz w:val="21"/>
          <w:szCs w:val="22"/>
          <w:lang w:val="en-US" w:eastAsia="zh-CN"/>
        </w:rPr>
      </w:pPr>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_Toc93740047 \h </w:instrText>
      </w:r>
      <w:r>
        <w:fldChar w:fldCharType="separate"/>
      </w:r>
      <w:r>
        <w:t>25</w:t>
      </w:r>
      <w:r>
        <w:fldChar w:fldCharType="end"/>
      </w:r>
    </w:p>
    <w:p w14:paraId="0DD4302F" w14:textId="77777777" w:rsidR="00280383" w:rsidRDefault="00280383">
      <w:pPr>
        <w:pStyle w:val="TOC5"/>
        <w:rPr>
          <w:rFonts w:asciiTheme="minorHAnsi" w:eastAsiaTheme="minorEastAsia" w:hAnsiTheme="minorHAnsi" w:cstheme="minorBidi"/>
          <w:kern w:val="2"/>
          <w:sz w:val="21"/>
          <w:szCs w:val="22"/>
          <w:lang w:val="en-US" w:eastAsia="zh-CN"/>
        </w:rPr>
      </w:pPr>
      <w:r>
        <w:t>5.2.2.12.2</w:t>
      </w:r>
      <w:r>
        <w:rPr>
          <w:rFonts w:asciiTheme="minorHAnsi" w:eastAsiaTheme="minorEastAsia" w:hAnsiTheme="minorHAnsi" w:cstheme="minorBidi"/>
          <w:kern w:val="2"/>
          <w:sz w:val="21"/>
          <w:szCs w:val="22"/>
          <w:lang w:val="en-US" w:eastAsia="zh-CN"/>
        </w:rPr>
        <w:tab/>
      </w:r>
      <w:r>
        <w:t xml:space="preserve">Retrieve the status of </w:t>
      </w:r>
      <w:r w:rsidRPr="00AC6E88">
        <w:rPr>
          <w:rFonts w:eastAsia="Malgun Gothic"/>
        </w:rPr>
        <w:t xml:space="preserve">access stratum time </w:t>
      </w:r>
      <w:r>
        <w:t>distribution</w:t>
      </w:r>
      <w:r>
        <w:tab/>
      </w:r>
      <w:r>
        <w:fldChar w:fldCharType="begin"/>
      </w:r>
      <w:r>
        <w:instrText xml:space="preserve"> PAGEREF _Toc93740048 \h </w:instrText>
      </w:r>
      <w:r>
        <w:fldChar w:fldCharType="separate"/>
      </w:r>
      <w:r>
        <w:t>25</w:t>
      </w:r>
      <w:r>
        <w:fldChar w:fldCharType="end"/>
      </w:r>
    </w:p>
    <w:p w14:paraId="204920B1" w14:textId="77777777" w:rsidR="00280383" w:rsidRDefault="00280383">
      <w:pPr>
        <w:pStyle w:val="TOC2"/>
        <w:rPr>
          <w:rFonts w:asciiTheme="minorHAnsi" w:eastAsiaTheme="minorEastAsia" w:hAnsiTheme="minorHAnsi" w:cstheme="minorBidi"/>
          <w:kern w:val="2"/>
          <w:sz w:val="21"/>
          <w:szCs w:val="22"/>
          <w:lang w:val="en-US" w:eastAsia="zh-CN"/>
        </w:rPr>
      </w:pPr>
      <w:r>
        <w:lastRenderedPageBreak/>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_Toc93740049 \h </w:instrText>
      </w:r>
      <w:r>
        <w:fldChar w:fldCharType="separate"/>
      </w:r>
      <w:r>
        <w:t>26</w:t>
      </w:r>
      <w:r>
        <w:fldChar w:fldCharType="end"/>
      </w:r>
    </w:p>
    <w:p w14:paraId="3077E0D2" w14:textId="77777777" w:rsidR="00280383" w:rsidRDefault="00280383">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_Toc93740050 \h </w:instrText>
      </w:r>
      <w:r>
        <w:fldChar w:fldCharType="separate"/>
      </w:r>
      <w:r>
        <w:t>26</w:t>
      </w:r>
      <w:r>
        <w:fldChar w:fldCharType="end"/>
      </w:r>
    </w:p>
    <w:p w14:paraId="01F8ACD0" w14:textId="77777777" w:rsidR="00280383" w:rsidRDefault="00280383">
      <w:pPr>
        <w:pStyle w:val="TOC4"/>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_Toc93740051 \h </w:instrText>
      </w:r>
      <w:r>
        <w:fldChar w:fldCharType="separate"/>
      </w:r>
      <w:r>
        <w:t>26</w:t>
      </w:r>
      <w:r>
        <w:fldChar w:fldCharType="end"/>
      </w:r>
    </w:p>
    <w:p w14:paraId="3C0A56D8" w14:textId="77777777" w:rsidR="00280383" w:rsidRDefault="00280383">
      <w:pPr>
        <w:pStyle w:val="TOC5"/>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_Toc93740052 \h </w:instrText>
      </w:r>
      <w:r>
        <w:fldChar w:fldCharType="separate"/>
      </w:r>
      <w:r>
        <w:t>26</w:t>
      </w:r>
      <w:r>
        <w:fldChar w:fldCharType="end"/>
      </w:r>
    </w:p>
    <w:p w14:paraId="73B2678C" w14:textId="77777777" w:rsidR="00280383" w:rsidRDefault="00280383">
      <w:pPr>
        <w:pStyle w:val="TOC5"/>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_Toc93740053 \h </w:instrText>
      </w:r>
      <w:r>
        <w:fldChar w:fldCharType="separate"/>
      </w:r>
      <w:r>
        <w:t>26</w:t>
      </w:r>
      <w:r>
        <w:fldChar w:fldCharType="end"/>
      </w:r>
    </w:p>
    <w:p w14:paraId="1E3B56DB" w14:textId="77777777" w:rsidR="00280383" w:rsidRDefault="00280383">
      <w:pPr>
        <w:pStyle w:val="TOC5"/>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_Toc93740054 \h </w:instrText>
      </w:r>
      <w:r>
        <w:fldChar w:fldCharType="separate"/>
      </w:r>
      <w:r>
        <w:t>26</w:t>
      </w:r>
      <w:r>
        <w:fldChar w:fldCharType="end"/>
      </w:r>
    </w:p>
    <w:p w14:paraId="657FBFBC" w14:textId="77777777" w:rsidR="00280383" w:rsidRDefault="00280383">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_Toc93740055 \h </w:instrText>
      </w:r>
      <w:r>
        <w:fldChar w:fldCharType="separate"/>
      </w:r>
      <w:r>
        <w:t>27</w:t>
      </w:r>
      <w:r>
        <w:fldChar w:fldCharType="end"/>
      </w:r>
    </w:p>
    <w:p w14:paraId="70EB87A1" w14:textId="77777777" w:rsidR="00280383" w:rsidRDefault="00280383">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_Toc93740056 \h </w:instrText>
      </w:r>
      <w:r>
        <w:fldChar w:fldCharType="separate"/>
      </w:r>
      <w:r>
        <w:t>27</w:t>
      </w:r>
      <w:r>
        <w:fldChar w:fldCharType="end"/>
      </w:r>
    </w:p>
    <w:p w14:paraId="16BF20C1" w14:textId="77777777" w:rsidR="00280383" w:rsidRDefault="00280383">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AC6E88">
        <w:rPr>
          <w:lang w:val="en-US"/>
        </w:rPr>
        <w:t>Ntsctsf_QoSandTSCAssistance_Create</w:t>
      </w:r>
      <w:r>
        <w:tab/>
      </w:r>
      <w:r>
        <w:fldChar w:fldCharType="begin"/>
      </w:r>
      <w:r>
        <w:instrText xml:space="preserve"> PAGEREF _Toc93740057 \h </w:instrText>
      </w:r>
      <w:r>
        <w:fldChar w:fldCharType="separate"/>
      </w:r>
      <w:r>
        <w:t>27</w:t>
      </w:r>
      <w:r>
        <w:fldChar w:fldCharType="end"/>
      </w:r>
    </w:p>
    <w:p w14:paraId="3D5849EE" w14:textId="77777777" w:rsidR="00280383" w:rsidRDefault="00280383">
      <w:pPr>
        <w:pStyle w:val="TOC5"/>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_Toc93740058 \h </w:instrText>
      </w:r>
      <w:r>
        <w:fldChar w:fldCharType="separate"/>
      </w:r>
      <w:r>
        <w:t>27</w:t>
      </w:r>
      <w:r>
        <w:fldChar w:fldCharType="end"/>
      </w:r>
    </w:p>
    <w:p w14:paraId="7F1903AD" w14:textId="77777777" w:rsidR="00280383" w:rsidRDefault="00280383">
      <w:pPr>
        <w:pStyle w:val="TOC5"/>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_Toc93740059 \h </w:instrText>
      </w:r>
      <w:r>
        <w:fldChar w:fldCharType="separate"/>
      </w:r>
      <w:r>
        <w:t>27</w:t>
      </w:r>
      <w:r>
        <w:fldChar w:fldCharType="end"/>
      </w:r>
    </w:p>
    <w:p w14:paraId="7DAF0A57" w14:textId="77777777" w:rsidR="00280383" w:rsidRDefault="00280383">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rsidRPr="00AC6E88">
        <w:rPr>
          <w:lang w:val="en-US"/>
        </w:rPr>
        <w:t>Ntsctsf_QoSandTSCAssistance_Update</w:t>
      </w:r>
      <w:r>
        <w:tab/>
      </w:r>
      <w:r>
        <w:fldChar w:fldCharType="begin"/>
      </w:r>
      <w:r>
        <w:instrText xml:space="preserve"> PAGEREF _Toc93740060 \h </w:instrText>
      </w:r>
      <w:r>
        <w:fldChar w:fldCharType="separate"/>
      </w:r>
      <w:r>
        <w:t>29</w:t>
      </w:r>
      <w:r>
        <w:fldChar w:fldCharType="end"/>
      </w:r>
    </w:p>
    <w:p w14:paraId="3F2CAD9B" w14:textId="77777777" w:rsidR="00280383" w:rsidRDefault="00280383">
      <w:pPr>
        <w:pStyle w:val="TOC5"/>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_Toc93740061 \h </w:instrText>
      </w:r>
      <w:r>
        <w:fldChar w:fldCharType="separate"/>
      </w:r>
      <w:r>
        <w:t>29</w:t>
      </w:r>
      <w:r>
        <w:fldChar w:fldCharType="end"/>
      </w:r>
    </w:p>
    <w:p w14:paraId="300CF2D8" w14:textId="77777777" w:rsidR="00280383" w:rsidRDefault="00280383">
      <w:pPr>
        <w:pStyle w:val="TOC5"/>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_Toc93740062 \h </w:instrText>
      </w:r>
      <w:r>
        <w:fldChar w:fldCharType="separate"/>
      </w:r>
      <w:r>
        <w:t>29</w:t>
      </w:r>
      <w:r>
        <w:fldChar w:fldCharType="end"/>
      </w:r>
    </w:p>
    <w:p w14:paraId="7BCD12A5" w14:textId="77777777" w:rsidR="00280383" w:rsidRDefault="00280383">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AC6E88">
        <w:rPr>
          <w:lang w:val="en-US"/>
        </w:rPr>
        <w:t>Ntsctsf_QoSandTSCAssistance_Delete</w:t>
      </w:r>
      <w:r>
        <w:tab/>
      </w:r>
      <w:r>
        <w:fldChar w:fldCharType="begin"/>
      </w:r>
      <w:r>
        <w:instrText xml:space="preserve"> PAGEREF _Toc93740063 \h </w:instrText>
      </w:r>
      <w:r>
        <w:fldChar w:fldCharType="separate"/>
      </w:r>
      <w:r>
        <w:t>31</w:t>
      </w:r>
      <w:r>
        <w:fldChar w:fldCharType="end"/>
      </w:r>
    </w:p>
    <w:p w14:paraId="05513D67" w14:textId="77777777" w:rsidR="00280383" w:rsidRDefault="00280383">
      <w:pPr>
        <w:pStyle w:val="TOC5"/>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_Toc93740064 \h </w:instrText>
      </w:r>
      <w:r>
        <w:fldChar w:fldCharType="separate"/>
      </w:r>
      <w:r>
        <w:t>31</w:t>
      </w:r>
      <w:r>
        <w:fldChar w:fldCharType="end"/>
      </w:r>
    </w:p>
    <w:p w14:paraId="18AD5CD5" w14:textId="77777777" w:rsidR="00280383" w:rsidRDefault="00280383">
      <w:pPr>
        <w:pStyle w:val="TOC5"/>
        <w:rPr>
          <w:rFonts w:asciiTheme="minorHAnsi" w:eastAsiaTheme="minorEastAsia" w:hAnsiTheme="minorHAnsi" w:cstheme="minorBidi"/>
          <w:kern w:val="2"/>
          <w:sz w:val="21"/>
          <w:szCs w:val="22"/>
          <w:lang w:val="en-US" w:eastAsia="zh-CN"/>
        </w:rPr>
      </w:pPr>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_Toc93740065 \h </w:instrText>
      </w:r>
      <w:r>
        <w:fldChar w:fldCharType="separate"/>
      </w:r>
      <w:r>
        <w:t>31</w:t>
      </w:r>
      <w:r>
        <w:fldChar w:fldCharType="end"/>
      </w:r>
    </w:p>
    <w:p w14:paraId="4DCF04A3" w14:textId="77777777" w:rsidR="00280383" w:rsidRDefault="00280383">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AC6E88">
        <w:rPr>
          <w:lang w:val="en-US"/>
        </w:rPr>
        <w:t>Ntsctsf_QoSandTSCAssistance_Subscribe</w:t>
      </w:r>
      <w:r>
        <w:tab/>
      </w:r>
      <w:r>
        <w:fldChar w:fldCharType="begin"/>
      </w:r>
      <w:r>
        <w:instrText xml:space="preserve"> PAGEREF _Toc93740066 \h </w:instrText>
      </w:r>
      <w:r>
        <w:fldChar w:fldCharType="separate"/>
      </w:r>
      <w:r>
        <w:t>32</w:t>
      </w:r>
      <w:r>
        <w:fldChar w:fldCharType="end"/>
      </w:r>
    </w:p>
    <w:p w14:paraId="19F1AFF8" w14:textId="77777777" w:rsidR="00280383" w:rsidRDefault="00280383">
      <w:pPr>
        <w:pStyle w:val="TOC5"/>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_Toc93740067 \h </w:instrText>
      </w:r>
      <w:r>
        <w:fldChar w:fldCharType="separate"/>
      </w:r>
      <w:r>
        <w:t>32</w:t>
      </w:r>
      <w:r>
        <w:fldChar w:fldCharType="end"/>
      </w:r>
    </w:p>
    <w:p w14:paraId="67F86CE5" w14:textId="77777777" w:rsidR="00280383" w:rsidRDefault="00280383">
      <w:pPr>
        <w:pStyle w:val="TOC5"/>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_Toc93740068 \h </w:instrText>
      </w:r>
      <w:r>
        <w:fldChar w:fldCharType="separate"/>
      </w:r>
      <w:r>
        <w:t>32</w:t>
      </w:r>
      <w:r>
        <w:fldChar w:fldCharType="end"/>
      </w:r>
    </w:p>
    <w:p w14:paraId="4076890C" w14:textId="77777777" w:rsidR="00280383" w:rsidRDefault="00280383">
      <w:pPr>
        <w:pStyle w:val="TOC4"/>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AC6E88">
        <w:rPr>
          <w:lang w:val="en-US"/>
        </w:rPr>
        <w:t>Ntsctsf_QoSandTSCAssistance_Unsubscribe</w:t>
      </w:r>
      <w:r>
        <w:tab/>
      </w:r>
      <w:r>
        <w:fldChar w:fldCharType="begin"/>
      </w:r>
      <w:r>
        <w:instrText xml:space="preserve"> PAGEREF _Toc93740069 \h </w:instrText>
      </w:r>
      <w:r>
        <w:fldChar w:fldCharType="separate"/>
      </w:r>
      <w:r>
        <w:t>33</w:t>
      </w:r>
      <w:r>
        <w:fldChar w:fldCharType="end"/>
      </w:r>
    </w:p>
    <w:p w14:paraId="1E7474DE" w14:textId="77777777" w:rsidR="00280383" w:rsidRDefault="00280383">
      <w:pPr>
        <w:pStyle w:val="TOC5"/>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_Toc93740070 \h </w:instrText>
      </w:r>
      <w:r>
        <w:fldChar w:fldCharType="separate"/>
      </w:r>
      <w:r>
        <w:t>33</w:t>
      </w:r>
      <w:r>
        <w:fldChar w:fldCharType="end"/>
      </w:r>
    </w:p>
    <w:p w14:paraId="74B42483" w14:textId="77777777" w:rsidR="00280383" w:rsidRDefault="00280383">
      <w:pPr>
        <w:pStyle w:val="TOC5"/>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_Toc93740071 \h </w:instrText>
      </w:r>
      <w:r>
        <w:fldChar w:fldCharType="separate"/>
      </w:r>
      <w:r>
        <w:t>34</w:t>
      </w:r>
      <w:r>
        <w:fldChar w:fldCharType="end"/>
      </w:r>
    </w:p>
    <w:p w14:paraId="3DE9BAD0" w14:textId="77777777" w:rsidR="00280383" w:rsidRDefault="00280383">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_Toc93740072 \h </w:instrText>
      </w:r>
      <w:r>
        <w:fldChar w:fldCharType="separate"/>
      </w:r>
      <w:r>
        <w:t>34</w:t>
      </w:r>
      <w:r>
        <w:fldChar w:fldCharType="end"/>
      </w:r>
    </w:p>
    <w:p w14:paraId="4AB095E7" w14:textId="77777777" w:rsidR="00280383" w:rsidRDefault="00280383">
      <w:pPr>
        <w:pStyle w:val="TOC5"/>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_Toc93740073 \h </w:instrText>
      </w:r>
      <w:r>
        <w:fldChar w:fldCharType="separate"/>
      </w:r>
      <w:r>
        <w:t>34</w:t>
      </w:r>
      <w:r>
        <w:fldChar w:fldCharType="end"/>
      </w:r>
    </w:p>
    <w:p w14:paraId="73739EAC" w14:textId="77777777" w:rsidR="00280383" w:rsidRDefault="00280383">
      <w:pPr>
        <w:pStyle w:val="TOC5"/>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_Toc93740074 \h </w:instrText>
      </w:r>
      <w:r>
        <w:fldChar w:fldCharType="separate"/>
      </w:r>
      <w:r>
        <w:t>35</w:t>
      </w:r>
      <w:r>
        <w:fldChar w:fldCharType="end"/>
      </w:r>
    </w:p>
    <w:p w14:paraId="359B31EF" w14:textId="77777777" w:rsidR="00280383" w:rsidRDefault="00280383">
      <w:pPr>
        <w:pStyle w:val="TOC5"/>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_Toc93740075 \h </w:instrText>
      </w:r>
      <w:r>
        <w:fldChar w:fldCharType="separate"/>
      </w:r>
      <w:r>
        <w:t>35</w:t>
      </w:r>
      <w:r>
        <w:fldChar w:fldCharType="end"/>
      </w:r>
    </w:p>
    <w:p w14:paraId="1DD764A2" w14:textId="77777777" w:rsidR="00280383" w:rsidRDefault="00280383">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_Toc93740076 \h </w:instrText>
      </w:r>
      <w:r>
        <w:fldChar w:fldCharType="separate"/>
      </w:r>
      <w:r>
        <w:t>36</w:t>
      </w:r>
      <w:r>
        <w:fldChar w:fldCharType="end"/>
      </w:r>
    </w:p>
    <w:p w14:paraId="6B3C6747" w14:textId="77777777" w:rsidR="00280383" w:rsidRDefault="00280383">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_Toc93740077 \h </w:instrText>
      </w:r>
      <w:r>
        <w:fldChar w:fldCharType="separate"/>
      </w:r>
      <w:r>
        <w:t>36</w:t>
      </w:r>
      <w:r>
        <w:fldChar w:fldCharType="end"/>
      </w:r>
    </w:p>
    <w:p w14:paraId="0752F320" w14:textId="77777777" w:rsidR="00280383" w:rsidRDefault="00280383">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_Toc93740078 \h </w:instrText>
      </w:r>
      <w:r>
        <w:fldChar w:fldCharType="separate"/>
      </w:r>
      <w:r>
        <w:t>36</w:t>
      </w:r>
      <w:r>
        <w:fldChar w:fldCharType="end"/>
      </w:r>
    </w:p>
    <w:p w14:paraId="1445CE7F" w14:textId="77777777" w:rsidR="00280383" w:rsidRDefault="00280383">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_Toc93740079 \h </w:instrText>
      </w:r>
      <w:r>
        <w:fldChar w:fldCharType="separate"/>
      </w:r>
      <w:r>
        <w:t>37</w:t>
      </w:r>
      <w:r>
        <w:fldChar w:fldCharType="end"/>
      </w:r>
    </w:p>
    <w:p w14:paraId="550F96A2" w14:textId="77777777" w:rsidR="00280383" w:rsidRDefault="00280383">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_Toc93740080 \h </w:instrText>
      </w:r>
      <w:r>
        <w:fldChar w:fldCharType="separate"/>
      </w:r>
      <w:r>
        <w:t>37</w:t>
      </w:r>
      <w:r>
        <w:fldChar w:fldCharType="end"/>
      </w:r>
    </w:p>
    <w:p w14:paraId="52129D0B" w14:textId="77777777" w:rsidR="00280383" w:rsidRDefault="00280383">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_Toc93740081 \h </w:instrText>
      </w:r>
      <w:r>
        <w:fldChar w:fldCharType="separate"/>
      </w:r>
      <w:r>
        <w:t>37</w:t>
      </w:r>
      <w:r>
        <w:fldChar w:fldCharType="end"/>
      </w:r>
    </w:p>
    <w:p w14:paraId="2F1F80D2" w14:textId="77777777" w:rsidR="00280383" w:rsidRDefault="00280383">
      <w:pPr>
        <w:pStyle w:val="TOC5"/>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_Toc93740082 \h </w:instrText>
      </w:r>
      <w:r>
        <w:fldChar w:fldCharType="separate"/>
      </w:r>
      <w:r>
        <w:t>37</w:t>
      </w:r>
      <w:r>
        <w:fldChar w:fldCharType="end"/>
      </w:r>
    </w:p>
    <w:p w14:paraId="669DB940" w14:textId="77777777" w:rsidR="00280383" w:rsidRDefault="00280383">
      <w:pPr>
        <w:pStyle w:val="TOC5"/>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_Toc93740083 \h </w:instrText>
      </w:r>
      <w:r>
        <w:fldChar w:fldCharType="separate"/>
      </w:r>
      <w:r>
        <w:t>37</w:t>
      </w:r>
      <w:r>
        <w:fldChar w:fldCharType="end"/>
      </w:r>
    </w:p>
    <w:p w14:paraId="4BD8B899" w14:textId="77777777" w:rsidR="00280383" w:rsidRDefault="00280383">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_Toc93740084 \h </w:instrText>
      </w:r>
      <w:r>
        <w:fldChar w:fldCharType="separate"/>
      </w:r>
      <w:r>
        <w:t>37</w:t>
      </w:r>
      <w:r>
        <w:fldChar w:fldCharType="end"/>
      </w:r>
    </w:p>
    <w:p w14:paraId="542E9215" w14:textId="77777777" w:rsidR="00280383" w:rsidRDefault="00280383">
      <w:pPr>
        <w:pStyle w:val="TOC3"/>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_Toc93740085 \h </w:instrText>
      </w:r>
      <w:r>
        <w:fldChar w:fldCharType="separate"/>
      </w:r>
      <w:r>
        <w:t>38</w:t>
      </w:r>
      <w:r>
        <w:fldChar w:fldCharType="end"/>
      </w:r>
    </w:p>
    <w:p w14:paraId="19A71AEE" w14:textId="77777777" w:rsidR="00280383" w:rsidRDefault="00280383">
      <w:pPr>
        <w:pStyle w:val="TOC4"/>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_Toc93740086 \h </w:instrText>
      </w:r>
      <w:r>
        <w:fldChar w:fldCharType="separate"/>
      </w:r>
      <w:r>
        <w:t>38</w:t>
      </w:r>
      <w:r>
        <w:fldChar w:fldCharType="end"/>
      </w:r>
    </w:p>
    <w:p w14:paraId="3AC0D422" w14:textId="77777777" w:rsidR="00280383" w:rsidRDefault="00280383">
      <w:pPr>
        <w:pStyle w:val="TOC4"/>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_Toc93740087 \h </w:instrText>
      </w:r>
      <w:r>
        <w:fldChar w:fldCharType="separate"/>
      </w:r>
      <w:r>
        <w:t>39</w:t>
      </w:r>
      <w:r>
        <w:fldChar w:fldCharType="end"/>
      </w:r>
    </w:p>
    <w:p w14:paraId="1296F49F" w14:textId="77777777" w:rsidR="00280383" w:rsidRDefault="00280383">
      <w:pPr>
        <w:pStyle w:val="TOC5"/>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_Toc93740088 \h </w:instrText>
      </w:r>
      <w:r>
        <w:fldChar w:fldCharType="separate"/>
      </w:r>
      <w:r>
        <w:t>39</w:t>
      </w:r>
      <w:r>
        <w:fldChar w:fldCharType="end"/>
      </w:r>
    </w:p>
    <w:p w14:paraId="44332A30" w14:textId="77777777" w:rsidR="00280383" w:rsidRDefault="00280383">
      <w:pPr>
        <w:pStyle w:val="TOC5"/>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_Toc93740089 \h </w:instrText>
      </w:r>
      <w:r>
        <w:fldChar w:fldCharType="separate"/>
      </w:r>
      <w:r>
        <w:t>39</w:t>
      </w:r>
      <w:r>
        <w:fldChar w:fldCharType="end"/>
      </w:r>
    </w:p>
    <w:p w14:paraId="79E656A4" w14:textId="77777777" w:rsidR="00280383" w:rsidRDefault="00280383">
      <w:pPr>
        <w:pStyle w:val="TOC5"/>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_Toc93740090 \h </w:instrText>
      </w:r>
      <w:r>
        <w:fldChar w:fldCharType="separate"/>
      </w:r>
      <w:r>
        <w:t>39</w:t>
      </w:r>
      <w:r>
        <w:fldChar w:fldCharType="end"/>
      </w:r>
    </w:p>
    <w:p w14:paraId="1496BE4D" w14:textId="77777777" w:rsidR="00280383" w:rsidRDefault="00280383">
      <w:pPr>
        <w:pStyle w:val="TOC5"/>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_Toc93740091 \h </w:instrText>
      </w:r>
      <w:r>
        <w:fldChar w:fldCharType="separate"/>
      </w:r>
      <w:r>
        <w:t>40</w:t>
      </w:r>
      <w:r>
        <w:fldChar w:fldCharType="end"/>
      </w:r>
    </w:p>
    <w:p w14:paraId="760F5906" w14:textId="77777777" w:rsidR="00280383" w:rsidRDefault="00280383">
      <w:pPr>
        <w:pStyle w:val="TOC4"/>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_Toc93740092 \h </w:instrText>
      </w:r>
      <w:r>
        <w:fldChar w:fldCharType="separate"/>
      </w:r>
      <w:r>
        <w:t>40</w:t>
      </w:r>
      <w:r>
        <w:fldChar w:fldCharType="end"/>
      </w:r>
    </w:p>
    <w:p w14:paraId="45D73F34" w14:textId="77777777" w:rsidR="00280383" w:rsidRDefault="00280383">
      <w:pPr>
        <w:pStyle w:val="TOC5"/>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_Toc93740093 \h </w:instrText>
      </w:r>
      <w:r>
        <w:fldChar w:fldCharType="separate"/>
      </w:r>
      <w:r>
        <w:t>40</w:t>
      </w:r>
      <w:r>
        <w:fldChar w:fldCharType="end"/>
      </w:r>
    </w:p>
    <w:p w14:paraId="6DA089D3" w14:textId="77777777" w:rsidR="00280383" w:rsidRDefault="00280383">
      <w:pPr>
        <w:pStyle w:val="TOC5"/>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_Toc93740094 \h </w:instrText>
      </w:r>
      <w:r>
        <w:fldChar w:fldCharType="separate"/>
      </w:r>
      <w:r>
        <w:t>40</w:t>
      </w:r>
      <w:r>
        <w:fldChar w:fldCharType="end"/>
      </w:r>
    </w:p>
    <w:p w14:paraId="42D45EFC" w14:textId="77777777" w:rsidR="00280383" w:rsidRDefault="00280383">
      <w:pPr>
        <w:pStyle w:val="TOC5"/>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_Toc93740095 \h </w:instrText>
      </w:r>
      <w:r>
        <w:fldChar w:fldCharType="separate"/>
      </w:r>
      <w:r>
        <w:t>41</w:t>
      </w:r>
      <w:r>
        <w:fldChar w:fldCharType="end"/>
      </w:r>
    </w:p>
    <w:p w14:paraId="684CC2C9" w14:textId="77777777" w:rsidR="00280383" w:rsidRDefault="00280383">
      <w:pPr>
        <w:pStyle w:val="TOC6"/>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_Toc93740096 \h </w:instrText>
      </w:r>
      <w:r>
        <w:fldChar w:fldCharType="separate"/>
      </w:r>
      <w:r>
        <w:t>41</w:t>
      </w:r>
      <w:r>
        <w:fldChar w:fldCharType="end"/>
      </w:r>
    </w:p>
    <w:p w14:paraId="63D97FAB" w14:textId="77777777" w:rsidR="00280383" w:rsidRDefault="00280383">
      <w:pPr>
        <w:pStyle w:val="TOC6"/>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_Toc93740097 \h </w:instrText>
      </w:r>
      <w:r>
        <w:fldChar w:fldCharType="separate"/>
      </w:r>
      <w:r>
        <w:t>42</w:t>
      </w:r>
      <w:r>
        <w:fldChar w:fldCharType="end"/>
      </w:r>
    </w:p>
    <w:p w14:paraId="2A03BD7B" w14:textId="77777777" w:rsidR="00280383" w:rsidRDefault="00280383">
      <w:pPr>
        <w:pStyle w:val="TOC5"/>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_Toc93740098 \h </w:instrText>
      </w:r>
      <w:r>
        <w:fldChar w:fldCharType="separate"/>
      </w:r>
      <w:r>
        <w:t>43</w:t>
      </w:r>
      <w:r>
        <w:fldChar w:fldCharType="end"/>
      </w:r>
    </w:p>
    <w:p w14:paraId="6C88E2E9" w14:textId="77777777" w:rsidR="00280383" w:rsidRDefault="00280383">
      <w:pPr>
        <w:pStyle w:val="TOC4"/>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_Toc93740099 \h </w:instrText>
      </w:r>
      <w:r>
        <w:fldChar w:fldCharType="separate"/>
      </w:r>
      <w:r>
        <w:t>43</w:t>
      </w:r>
      <w:r>
        <w:fldChar w:fldCharType="end"/>
      </w:r>
    </w:p>
    <w:p w14:paraId="5A75EC92" w14:textId="77777777" w:rsidR="00280383" w:rsidRDefault="00280383">
      <w:pPr>
        <w:pStyle w:val="TOC5"/>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_Toc93740100 \h </w:instrText>
      </w:r>
      <w:r>
        <w:fldChar w:fldCharType="separate"/>
      </w:r>
      <w:r>
        <w:t>43</w:t>
      </w:r>
      <w:r>
        <w:fldChar w:fldCharType="end"/>
      </w:r>
    </w:p>
    <w:p w14:paraId="7901747A" w14:textId="77777777" w:rsidR="00280383" w:rsidRDefault="00280383">
      <w:pPr>
        <w:pStyle w:val="TOC5"/>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_Toc93740101 \h </w:instrText>
      </w:r>
      <w:r>
        <w:fldChar w:fldCharType="separate"/>
      </w:r>
      <w:r>
        <w:t>43</w:t>
      </w:r>
      <w:r>
        <w:fldChar w:fldCharType="end"/>
      </w:r>
    </w:p>
    <w:p w14:paraId="47DE6B8C" w14:textId="77777777" w:rsidR="00280383" w:rsidRDefault="00280383">
      <w:pPr>
        <w:pStyle w:val="TOC5"/>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_Toc93740102 \h </w:instrText>
      </w:r>
      <w:r>
        <w:fldChar w:fldCharType="separate"/>
      </w:r>
      <w:r>
        <w:t>43</w:t>
      </w:r>
      <w:r>
        <w:fldChar w:fldCharType="end"/>
      </w:r>
    </w:p>
    <w:p w14:paraId="3AD0C42F" w14:textId="77777777" w:rsidR="00280383" w:rsidRDefault="00280383">
      <w:pPr>
        <w:pStyle w:val="TOC6"/>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_Toc93740103 \h </w:instrText>
      </w:r>
      <w:r>
        <w:fldChar w:fldCharType="separate"/>
      </w:r>
      <w:r>
        <w:t>43</w:t>
      </w:r>
      <w:r>
        <w:fldChar w:fldCharType="end"/>
      </w:r>
    </w:p>
    <w:p w14:paraId="76030F3F" w14:textId="77777777" w:rsidR="00280383" w:rsidRDefault="00280383">
      <w:pPr>
        <w:pStyle w:val="TOC5"/>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_Toc93740104 \h </w:instrText>
      </w:r>
      <w:r>
        <w:fldChar w:fldCharType="separate"/>
      </w:r>
      <w:r>
        <w:t>44</w:t>
      </w:r>
      <w:r>
        <w:fldChar w:fldCharType="end"/>
      </w:r>
    </w:p>
    <w:p w14:paraId="6E6CCB5C" w14:textId="77777777" w:rsidR="00280383" w:rsidRDefault="00280383">
      <w:pPr>
        <w:pStyle w:val="TOC4"/>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_Toc93740105 \h </w:instrText>
      </w:r>
      <w:r>
        <w:fldChar w:fldCharType="separate"/>
      </w:r>
      <w:r>
        <w:t>44</w:t>
      </w:r>
      <w:r>
        <w:fldChar w:fldCharType="end"/>
      </w:r>
    </w:p>
    <w:p w14:paraId="5EC282C7" w14:textId="77777777" w:rsidR="00280383" w:rsidRDefault="00280383">
      <w:pPr>
        <w:pStyle w:val="TOC5"/>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_Toc93740106 \h </w:instrText>
      </w:r>
      <w:r>
        <w:fldChar w:fldCharType="separate"/>
      </w:r>
      <w:r>
        <w:t>44</w:t>
      </w:r>
      <w:r>
        <w:fldChar w:fldCharType="end"/>
      </w:r>
    </w:p>
    <w:p w14:paraId="671FFDF5" w14:textId="77777777" w:rsidR="00280383" w:rsidRDefault="00280383">
      <w:pPr>
        <w:pStyle w:val="TOC5"/>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_Toc93740107 \h </w:instrText>
      </w:r>
      <w:r>
        <w:fldChar w:fldCharType="separate"/>
      </w:r>
      <w:r>
        <w:t>45</w:t>
      </w:r>
      <w:r>
        <w:fldChar w:fldCharType="end"/>
      </w:r>
    </w:p>
    <w:p w14:paraId="515E8EE6" w14:textId="77777777" w:rsidR="00280383" w:rsidRDefault="00280383">
      <w:pPr>
        <w:pStyle w:val="TOC5"/>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_Toc93740108 \h </w:instrText>
      </w:r>
      <w:r>
        <w:fldChar w:fldCharType="separate"/>
      </w:r>
      <w:r>
        <w:t>45</w:t>
      </w:r>
      <w:r>
        <w:fldChar w:fldCharType="end"/>
      </w:r>
    </w:p>
    <w:p w14:paraId="339CE0CD" w14:textId="77777777" w:rsidR="00280383" w:rsidRDefault="00280383">
      <w:pPr>
        <w:pStyle w:val="TOC6"/>
        <w:rPr>
          <w:rFonts w:asciiTheme="minorHAnsi" w:eastAsiaTheme="minorEastAsia" w:hAnsiTheme="minorHAnsi" w:cstheme="minorBidi"/>
          <w:kern w:val="2"/>
          <w:sz w:val="21"/>
          <w:szCs w:val="22"/>
          <w:lang w:val="en-US" w:eastAsia="zh-CN"/>
        </w:rPr>
      </w:pPr>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_Toc93740109 \h </w:instrText>
      </w:r>
      <w:r>
        <w:fldChar w:fldCharType="separate"/>
      </w:r>
      <w:r>
        <w:t>45</w:t>
      </w:r>
      <w:r>
        <w:fldChar w:fldCharType="end"/>
      </w:r>
    </w:p>
    <w:p w14:paraId="2468EABF" w14:textId="77777777" w:rsidR="00280383" w:rsidRDefault="00280383">
      <w:pPr>
        <w:pStyle w:val="TOC6"/>
        <w:rPr>
          <w:rFonts w:asciiTheme="minorHAnsi" w:eastAsiaTheme="minorEastAsia" w:hAnsiTheme="minorHAnsi" w:cstheme="minorBidi"/>
          <w:kern w:val="2"/>
          <w:sz w:val="21"/>
          <w:szCs w:val="22"/>
          <w:lang w:val="en-US" w:eastAsia="zh-CN"/>
        </w:rPr>
      </w:pPr>
      <w:r>
        <w:lastRenderedPageBreak/>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_Toc93740110 \h </w:instrText>
      </w:r>
      <w:r>
        <w:fldChar w:fldCharType="separate"/>
      </w:r>
      <w:r>
        <w:t>46</w:t>
      </w:r>
      <w:r>
        <w:fldChar w:fldCharType="end"/>
      </w:r>
    </w:p>
    <w:p w14:paraId="680265CB" w14:textId="77777777" w:rsidR="00280383" w:rsidRDefault="00280383">
      <w:pPr>
        <w:pStyle w:val="TOC6"/>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_Toc93740111 \h </w:instrText>
      </w:r>
      <w:r>
        <w:fldChar w:fldCharType="separate"/>
      </w:r>
      <w:r>
        <w:t>47</w:t>
      </w:r>
      <w:r>
        <w:fldChar w:fldCharType="end"/>
      </w:r>
    </w:p>
    <w:p w14:paraId="3F0816BB" w14:textId="77777777" w:rsidR="00280383" w:rsidRDefault="00280383">
      <w:pPr>
        <w:pStyle w:val="TOC5"/>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_Toc93740112 \h </w:instrText>
      </w:r>
      <w:r>
        <w:fldChar w:fldCharType="separate"/>
      </w:r>
      <w:r>
        <w:t>48</w:t>
      </w:r>
      <w:r>
        <w:fldChar w:fldCharType="end"/>
      </w:r>
    </w:p>
    <w:p w14:paraId="345CD2AF" w14:textId="77777777" w:rsidR="00280383" w:rsidRDefault="00280383">
      <w:pPr>
        <w:pStyle w:val="TOC4"/>
        <w:rPr>
          <w:rFonts w:asciiTheme="minorHAnsi" w:eastAsiaTheme="minorEastAsia" w:hAnsiTheme="minorHAnsi" w:cstheme="minorBidi"/>
          <w:kern w:val="2"/>
          <w:sz w:val="21"/>
          <w:szCs w:val="22"/>
          <w:lang w:val="en-US" w:eastAsia="zh-CN"/>
        </w:rPr>
      </w:pPr>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_Toc93740113 \h </w:instrText>
      </w:r>
      <w:r>
        <w:fldChar w:fldCharType="separate"/>
      </w:r>
      <w:r>
        <w:t>48</w:t>
      </w:r>
      <w:r>
        <w:fldChar w:fldCharType="end"/>
      </w:r>
    </w:p>
    <w:p w14:paraId="680B59BD" w14:textId="77777777" w:rsidR="00280383" w:rsidRDefault="00280383">
      <w:pPr>
        <w:pStyle w:val="TOC5"/>
        <w:rPr>
          <w:rFonts w:asciiTheme="minorHAnsi" w:eastAsiaTheme="minorEastAsia" w:hAnsiTheme="minorHAnsi" w:cstheme="minorBidi"/>
          <w:kern w:val="2"/>
          <w:sz w:val="21"/>
          <w:szCs w:val="22"/>
          <w:lang w:val="en-US" w:eastAsia="zh-CN"/>
        </w:rPr>
      </w:pPr>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_Toc93740114 \h </w:instrText>
      </w:r>
      <w:r>
        <w:fldChar w:fldCharType="separate"/>
      </w:r>
      <w:r>
        <w:t>48</w:t>
      </w:r>
      <w:r>
        <w:fldChar w:fldCharType="end"/>
      </w:r>
    </w:p>
    <w:p w14:paraId="167EA385" w14:textId="77777777" w:rsidR="00280383" w:rsidRDefault="00280383">
      <w:pPr>
        <w:pStyle w:val="TOC5"/>
        <w:rPr>
          <w:rFonts w:asciiTheme="minorHAnsi" w:eastAsiaTheme="minorEastAsia" w:hAnsiTheme="minorHAnsi" w:cstheme="minorBidi"/>
          <w:kern w:val="2"/>
          <w:sz w:val="21"/>
          <w:szCs w:val="22"/>
          <w:lang w:val="en-US" w:eastAsia="zh-CN"/>
        </w:rPr>
      </w:pPr>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_Toc93740115 \h </w:instrText>
      </w:r>
      <w:r>
        <w:fldChar w:fldCharType="separate"/>
      </w:r>
      <w:r>
        <w:t>48</w:t>
      </w:r>
      <w:r>
        <w:fldChar w:fldCharType="end"/>
      </w:r>
    </w:p>
    <w:p w14:paraId="1353E276" w14:textId="77777777" w:rsidR="00280383" w:rsidRDefault="00280383">
      <w:pPr>
        <w:pStyle w:val="TOC5"/>
        <w:rPr>
          <w:rFonts w:asciiTheme="minorHAnsi" w:eastAsiaTheme="minorEastAsia" w:hAnsiTheme="minorHAnsi" w:cstheme="minorBidi"/>
          <w:kern w:val="2"/>
          <w:sz w:val="21"/>
          <w:szCs w:val="22"/>
          <w:lang w:val="en-US" w:eastAsia="zh-CN"/>
        </w:rPr>
      </w:pPr>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_Toc93740116 \h </w:instrText>
      </w:r>
      <w:r>
        <w:fldChar w:fldCharType="separate"/>
      </w:r>
      <w:r>
        <w:t>48</w:t>
      </w:r>
      <w:r>
        <w:fldChar w:fldCharType="end"/>
      </w:r>
    </w:p>
    <w:p w14:paraId="142384BD" w14:textId="77777777" w:rsidR="00280383" w:rsidRDefault="00280383">
      <w:pPr>
        <w:pStyle w:val="TOC6"/>
        <w:rPr>
          <w:rFonts w:asciiTheme="minorHAnsi" w:eastAsiaTheme="minorEastAsia" w:hAnsiTheme="minorHAnsi" w:cstheme="minorBidi"/>
          <w:kern w:val="2"/>
          <w:sz w:val="21"/>
          <w:szCs w:val="22"/>
          <w:lang w:val="en-US" w:eastAsia="zh-CN"/>
        </w:rPr>
      </w:pPr>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_Toc93740117 \h </w:instrText>
      </w:r>
      <w:r>
        <w:fldChar w:fldCharType="separate"/>
      </w:r>
      <w:r>
        <w:t>48</w:t>
      </w:r>
      <w:r>
        <w:fldChar w:fldCharType="end"/>
      </w:r>
    </w:p>
    <w:p w14:paraId="31A7FF28" w14:textId="77777777" w:rsidR="00280383" w:rsidRDefault="00280383">
      <w:pPr>
        <w:pStyle w:val="TOC5"/>
        <w:rPr>
          <w:rFonts w:asciiTheme="minorHAnsi" w:eastAsiaTheme="minorEastAsia" w:hAnsiTheme="minorHAnsi" w:cstheme="minorBidi"/>
          <w:kern w:val="2"/>
          <w:sz w:val="21"/>
          <w:szCs w:val="22"/>
          <w:lang w:val="en-US" w:eastAsia="zh-CN"/>
        </w:rPr>
      </w:pPr>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_Toc93740118 \h </w:instrText>
      </w:r>
      <w:r>
        <w:fldChar w:fldCharType="separate"/>
      </w:r>
      <w:r>
        <w:t>49</w:t>
      </w:r>
      <w:r>
        <w:fldChar w:fldCharType="end"/>
      </w:r>
    </w:p>
    <w:p w14:paraId="14F479BA" w14:textId="77777777" w:rsidR="00280383" w:rsidRDefault="00280383">
      <w:pPr>
        <w:pStyle w:val="TOC6"/>
        <w:rPr>
          <w:rFonts w:asciiTheme="minorHAnsi" w:eastAsiaTheme="minorEastAsia" w:hAnsiTheme="minorHAnsi" w:cstheme="minorBidi"/>
          <w:kern w:val="2"/>
          <w:sz w:val="21"/>
          <w:szCs w:val="22"/>
          <w:lang w:val="en-US" w:eastAsia="zh-CN"/>
        </w:rPr>
      </w:pPr>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_Toc93740119 \h </w:instrText>
      </w:r>
      <w:r>
        <w:fldChar w:fldCharType="separate"/>
      </w:r>
      <w:r>
        <w:t>49</w:t>
      </w:r>
      <w:r>
        <w:fldChar w:fldCharType="end"/>
      </w:r>
    </w:p>
    <w:p w14:paraId="01EE8008" w14:textId="77777777" w:rsidR="00280383" w:rsidRDefault="00280383">
      <w:pPr>
        <w:pStyle w:val="TOC6"/>
        <w:rPr>
          <w:rFonts w:asciiTheme="minorHAnsi" w:eastAsiaTheme="minorEastAsia" w:hAnsiTheme="minorHAnsi" w:cstheme="minorBidi"/>
          <w:kern w:val="2"/>
          <w:sz w:val="21"/>
          <w:szCs w:val="22"/>
          <w:lang w:val="en-US" w:eastAsia="zh-CN"/>
        </w:rPr>
      </w:pPr>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_Toc93740120 \h </w:instrText>
      </w:r>
      <w:r>
        <w:fldChar w:fldCharType="separate"/>
      </w:r>
      <w:r>
        <w:t>49</w:t>
      </w:r>
      <w:r>
        <w:fldChar w:fldCharType="end"/>
      </w:r>
    </w:p>
    <w:p w14:paraId="35B273DF" w14:textId="77777777" w:rsidR="00280383" w:rsidRDefault="00280383">
      <w:pPr>
        <w:pStyle w:val="TOC7"/>
        <w:rPr>
          <w:rFonts w:asciiTheme="minorHAnsi" w:eastAsiaTheme="minorEastAsia" w:hAnsiTheme="minorHAnsi" w:cstheme="minorBidi"/>
          <w:kern w:val="2"/>
          <w:sz w:val="21"/>
          <w:szCs w:val="22"/>
          <w:lang w:val="en-US" w:eastAsia="zh-CN"/>
        </w:rPr>
      </w:pPr>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_Toc93740121 \h </w:instrText>
      </w:r>
      <w:r>
        <w:fldChar w:fldCharType="separate"/>
      </w:r>
      <w:r>
        <w:t>49</w:t>
      </w:r>
      <w:r>
        <w:fldChar w:fldCharType="end"/>
      </w:r>
    </w:p>
    <w:p w14:paraId="1A13F800" w14:textId="77777777" w:rsidR="00280383" w:rsidRDefault="00280383">
      <w:pPr>
        <w:pStyle w:val="TOC7"/>
        <w:rPr>
          <w:rFonts w:asciiTheme="minorHAnsi" w:eastAsiaTheme="minorEastAsia" w:hAnsiTheme="minorHAnsi" w:cstheme="minorBidi"/>
          <w:kern w:val="2"/>
          <w:sz w:val="21"/>
          <w:szCs w:val="22"/>
          <w:lang w:val="en-US" w:eastAsia="zh-CN"/>
        </w:rPr>
      </w:pPr>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_Toc93740122 \h </w:instrText>
      </w:r>
      <w:r>
        <w:fldChar w:fldCharType="separate"/>
      </w:r>
      <w:r>
        <w:t>49</w:t>
      </w:r>
      <w:r>
        <w:fldChar w:fldCharType="end"/>
      </w:r>
    </w:p>
    <w:p w14:paraId="0B1DD525" w14:textId="77777777" w:rsidR="00280383" w:rsidRDefault="00280383">
      <w:pPr>
        <w:pStyle w:val="TOC4"/>
        <w:rPr>
          <w:rFonts w:asciiTheme="minorHAnsi" w:eastAsiaTheme="minorEastAsia" w:hAnsiTheme="minorHAnsi" w:cstheme="minorBidi"/>
          <w:kern w:val="2"/>
          <w:sz w:val="21"/>
          <w:szCs w:val="22"/>
          <w:lang w:val="en-US" w:eastAsia="zh-CN"/>
        </w:rPr>
      </w:pPr>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_Toc93740123 \h </w:instrText>
      </w:r>
      <w:r>
        <w:fldChar w:fldCharType="separate"/>
      </w:r>
      <w:r>
        <w:t>50</w:t>
      </w:r>
      <w:r>
        <w:fldChar w:fldCharType="end"/>
      </w:r>
    </w:p>
    <w:p w14:paraId="1286A850" w14:textId="77777777" w:rsidR="00280383" w:rsidRDefault="00280383">
      <w:pPr>
        <w:pStyle w:val="TOC5"/>
        <w:rPr>
          <w:rFonts w:asciiTheme="minorHAnsi" w:eastAsiaTheme="minorEastAsia" w:hAnsiTheme="minorHAnsi" w:cstheme="minorBidi"/>
          <w:kern w:val="2"/>
          <w:sz w:val="21"/>
          <w:szCs w:val="22"/>
          <w:lang w:val="en-US" w:eastAsia="zh-CN"/>
        </w:rPr>
      </w:pPr>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_Toc93740124 \h </w:instrText>
      </w:r>
      <w:r>
        <w:fldChar w:fldCharType="separate"/>
      </w:r>
      <w:r>
        <w:t>50</w:t>
      </w:r>
      <w:r>
        <w:fldChar w:fldCharType="end"/>
      </w:r>
    </w:p>
    <w:p w14:paraId="52F3BD8F" w14:textId="77777777" w:rsidR="00280383" w:rsidRDefault="00280383">
      <w:pPr>
        <w:pStyle w:val="TOC5"/>
        <w:rPr>
          <w:rFonts w:asciiTheme="minorHAnsi" w:eastAsiaTheme="minorEastAsia" w:hAnsiTheme="minorHAnsi" w:cstheme="minorBidi"/>
          <w:kern w:val="2"/>
          <w:sz w:val="21"/>
          <w:szCs w:val="22"/>
          <w:lang w:val="en-US" w:eastAsia="zh-CN"/>
        </w:rPr>
      </w:pPr>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_Toc93740125 \h </w:instrText>
      </w:r>
      <w:r>
        <w:fldChar w:fldCharType="separate"/>
      </w:r>
      <w:r>
        <w:t>50</w:t>
      </w:r>
      <w:r>
        <w:fldChar w:fldCharType="end"/>
      </w:r>
    </w:p>
    <w:p w14:paraId="6BBBEF23" w14:textId="77777777" w:rsidR="00280383" w:rsidRDefault="00280383">
      <w:pPr>
        <w:pStyle w:val="TOC5"/>
        <w:rPr>
          <w:rFonts w:asciiTheme="minorHAnsi" w:eastAsiaTheme="minorEastAsia" w:hAnsiTheme="minorHAnsi" w:cstheme="minorBidi"/>
          <w:kern w:val="2"/>
          <w:sz w:val="21"/>
          <w:szCs w:val="22"/>
          <w:lang w:val="en-US" w:eastAsia="zh-CN"/>
        </w:rPr>
      </w:pPr>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_Toc93740126 \h </w:instrText>
      </w:r>
      <w:r>
        <w:fldChar w:fldCharType="separate"/>
      </w:r>
      <w:r>
        <w:t>50</w:t>
      </w:r>
      <w:r>
        <w:fldChar w:fldCharType="end"/>
      </w:r>
    </w:p>
    <w:p w14:paraId="23D209E7" w14:textId="77777777" w:rsidR="00280383" w:rsidRDefault="00280383">
      <w:pPr>
        <w:pStyle w:val="TOC6"/>
        <w:rPr>
          <w:rFonts w:asciiTheme="minorHAnsi" w:eastAsiaTheme="minorEastAsia" w:hAnsiTheme="minorHAnsi" w:cstheme="minorBidi"/>
          <w:kern w:val="2"/>
          <w:sz w:val="21"/>
          <w:szCs w:val="22"/>
          <w:lang w:val="en-US" w:eastAsia="zh-CN"/>
        </w:rPr>
      </w:pPr>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_Toc93740127 \h </w:instrText>
      </w:r>
      <w:r>
        <w:fldChar w:fldCharType="separate"/>
      </w:r>
      <w:r>
        <w:t>50</w:t>
      </w:r>
      <w:r>
        <w:fldChar w:fldCharType="end"/>
      </w:r>
    </w:p>
    <w:p w14:paraId="4BD2A3E1" w14:textId="77777777" w:rsidR="00280383" w:rsidRDefault="00280383">
      <w:pPr>
        <w:pStyle w:val="TOC6"/>
        <w:rPr>
          <w:rFonts w:asciiTheme="minorHAnsi" w:eastAsiaTheme="minorEastAsia" w:hAnsiTheme="minorHAnsi" w:cstheme="minorBidi"/>
          <w:kern w:val="2"/>
          <w:sz w:val="21"/>
          <w:szCs w:val="22"/>
          <w:lang w:val="en-US" w:eastAsia="zh-CN"/>
        </w:rPr>
      </w:pPr>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_Toc93740128 \h </w:instrText>
      </w:r>
      <w:r>
        <w:fldChar w:fldCharType="separate"/>
      </w:r>
      <w:r>
        <w:t>51</w:t>
      </w:r>
      <w:r>
        <w:fldChar w:fldCharType="end"/>
      </w:r>
    </w:p>
    <w:p w14:paraId="6AE5DB15" w14:textId="77777777" w:rsidR="00280383" w:rsidRDefault="00280383">
      <w:pPr>
        <w:pStyle w:val="TOC5"/>
        <w:rPr>
          <w:rFonts w:asciiTheme="minorHAnsi" w:eastAsiaTheme="minorEastAsia" w:hAnsiTheme="minorHAnsi" w:cstheme="minorBidi"/>
          <w:kern w:val="2"/>
          <w:sz w:val="21"/>
          <w:szCs w:val="22"/>
          <w:lang w:val="en-US" w:eastAsia="zh-CN"/>
        </w:rPr>
      </w:pPr>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_Toc93740129 \h </w:instrText>
      </w:r>
      <w:r>
        <w:fldChar w:fldCharType="separate"/>
      </w:r>
      <w:r>
        <w:t>51</w:t>
      </w:r>
      <w:r>
        <w:fldChar w:fldCharType="end"/>
      </w:r>
    </w:p>
    <w:p w14:paraId="0F12A77F" w14:textId="77777777" w:rsidR="00280383" w:rsidRDefault="00280383">
      <w:pPr>
        <w:pStyle w:val="TOC3"/>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_Toc93740130 \h </w:instrText>
      </w:r>
      <w:r>
        <w:fldChar w:fldCharType="separate"/>
      </w:r>
      <w:r>
        <w:t>51</w:t>
      </w:r>
      <w:r>
        <w:fldChar w:fldCharType="end"/>
      </w:r>
    </w:p>
    <w:p w14:paraId="59B07825" w14:textId="77777777" w:rsidR="00280383" w:rsidRDefault="00280383">
      <w:pPr>
        <w:pStyle w:val="TOC3"/>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_Toc93740131 \h </w:instrText>
      </w:r>
      <w:r>
        <w:fldChar w:fldCharType="separate"/>
      </w:r>
      <w:r>
        <w:t>51</w:t>
      </w:r>
      <w:r>
        <w:fldChar w:fldCharType="end"/>
      </w:r>
    </w:p>
    <w:p w14:paraId="61FE0871" w14:textId="77777777" w:rsidR="00280383" w:rsidRDefault="00280383">
      <w:pPr>
        <w:pStyle w:val="TOC4"/>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_Toc93740132 \h </w:instrText>
      </w:r>
      <w:r>
        <w:fldChar w:fldCharType="separate"/>
      </w:r>
      <w:r>
        <w:t>51</w:t>
      </w:r>
      <w:r>
        <w:fldChar w:fldCharType="end"/>
      </w:r>
    </w:p>
    <w:p w14:paraId="6996D18E" w14:textId="77777777" w:rsidR="00280383" w:rsidRDefault="00280383">
      <w:pPr>
        <w:pStyle w:val="TOC4"/>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_Toc93740133 \h </w:instrText>
      </w:r>
      <w:r>
        <w:fldChar w:fldCharType="separate"/>
      </w:r>
      <w:r>
        <w:t>52</w:t>
      </w:r>
      <w:r>
        <w:fldChar w:fldCharType="end"/>
      </w:r>
    </w:p>
    <w:p w14:paraId="59F2341D" w14:textId="77777777" w:rsidR="00280383" w:rsidRDefault="00280383">
      <w:pPr>
        <w:pStyle w:val="TOC5"/>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_Toc93740134 \h </w:instrText>
      </w:r>
      <w:r>
        <w:fldChar w:fldCharType="separate"/>
      </w:r>
      <w:r>
        <w:t>52</w:t>
      </w:r>
      <w:r>
        <w:fldChar w:fldCharType="end"/>
      </w:r>
    </w:p>
    <w:p w14:paraId="3BC61C38" w14:textId="77777777" w:rsidR="00280383" w:rsidRDefault="00280383">
      <w:pPr>
        <w:pStyle w:val="TOC5"/>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_Toc93740135 \h </w:instrText>
      </w:r>
      <w:r>
        <w:fldChar w:fldCharType="separate"/>
      </w:r>
      <w:r>
        <w:t>52</w:t>
      </w:r>
      <w:r>
        <w:fldChar w:fldCharType="end"/>
      </w:r>
    </w:p>
    <w:p w14:paraId="3A356876" w14:textId="77777777" w:rsidR="00280383" w:rsidRDefault="00280383">
      <w:pPr>
        <w:pStyle w:val="TOC5"/>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_Toc93740136 \h </w:instrText>
      </w:r>
      <w:r>
        <w:fldChar w:fldCharType="separate"/>
      </w:r>
      <w:r>
        <w:t>52</w:t>
      </w:r>
      <w:r>
        <w:fldChar w:fldCharType="end"/>
      </w:r>
    </w:p>
    <w:p w14:paraId="2DF541B9" w14:textId="77777777" w:rsidR="00280383" w:rsidRDefault="00280383">
      <w:pPr>
        <w:pStyle w:val="TOC4"/>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_Toc93740137 \h </w:instrText>
      </w:r>
      <w:r>
        <w:fldChar w:fldCharType="separate"/>
      </w:r>
      <w:r>
        <w:t>52</w:t>
      </w:r>
      <w:r>
        <w:fldChar w:fldCharType="end"/>
      </w:r>
    </w:p>
    <w:p w14:paraId="34E71B4B" w14:textId="77777777" w:rsidR="00280383" w:rsidRDefault="00280383">
      <w:pPr>
        <w:pStyle w:val="TOC5"/>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_Toc93740138 \h </w:instrText>
      </w:r>
      <w:r>
        <w:fldChar w:fldCharType="separate"/>
      </w:r>
      <w:r>
        <w:t>52</w:t>
      </w:r>
      <w:r>
        <w:fldChar w:fldCharType="end"/>
      </w:r>
    </w:p>
    <w:p w14:paraId="210ED1DB" w14:textId="77777777" w:rsidR="00280383" w:rsidRDefault="00280383">
      <w:pPr>
        <w:pStyle w:val="TOC5"/>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_Toc93740139 \h </w:instrText>
      </w:r>
      <w:r>
        <w:fldChar w:fldCharType="separate"/>
      </w:r>
      <w:r>
        <w:t>52</w:t>
      </w:r>
      <w:r>
        <w:fldChar w:fldCharType="end"/>
      </w:r>
    </w:p>
    <w:p w14:paraId="50958E95" w14:textId="77777777" w:rsidR="00280383" w:rsidRDefault="00280383">
      <w:pPr>
        <w:pStyle w:val="TOC5"/>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_Toc93740140 \h </w:instrText>
      </w:r>
      <w:r>
        <w:fldChar w:fldCharType="separate"/>
      </w:r>
      <w:r>
        <w:t>53</w:t>
      </w:r>
      <w:r>
        <w:fldChar w:fldCharType="end"/>
      </w:r>
    </w:p>
    <w:p w14:paraId="148BC3AC" w14:textId="77777777" w:rsidR="00280383" w:rsidRDefault="00280383">
      <w:pPr>
        <w:pStyle w:val="TOC3"/>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_Toc93740141 \h </w:instrText>
      </w:r>
      <w:r>
        <w:fldChar w:fldCharType="separate"/>
      </w:r>
      <w:r>
        <w:t>53</w:t>
      </w:r>
      <w:r>
        <w:fldChar w:fldCharType="end"/>
      </w:r>
    </w:p>
    <w:p w14:paraId="50DE5348" w14:textId="77777777" w:rsidR="00280383" w:rsidRDefault="00280383">
      <w:pPr>
        <w:pStyle w:val="TOC4"/>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_Toc93740142 \h </w:instrText>
      </w:r>
      <w:r>
        <w:fldChar w:fldCharType="separate"/>
      </w:r>
      <w:r>
        <w:t>53</w:t>
      </w:r>
      <w:r>
        <w:fldChar w:fldCharType="end"/>
      </w:r>
    </w:p>
    <w:p w14:paraId="7C2DDB07" w14:textId="77777777" w:rsidR="00280383" w:rsidRDefault="00280383">
      <w:pPr>
        <w:pStyle w:val="TOC4"/>
        <w:rPr>
          <w:rFonts w:asciiTheme="minorHAnsi" w:eastAsiaTheme="minorEastAsia" w:hAnsiTheme="minorHAnsi" w:cstheme="minorBidi"/>
          <w:kern w:val="2"/>
          <w:sz w:val="21"/>
          <w:szCs w:val="22"/>
          <w:lang w:val="en-US" w:eastAsia="zh-CN"/>
        </w:rPr>
      </w:pPr>
      <w:r w:rsidRPr="00AC6E88">
        <w:rPr>
          <w:lang w:val="en-US"/>
        </w:rPr>
        <w:t>6.1.6.2</w:t>
      </w:r>
      <w:r>
        <w:rPr>
          <w:rFonts w:asciiTheme="minorHAnsi" w:eastAsiaTheme="minorEastAsia" w:hAnsiTheme="minorHAnsi" w:cstheme="minorBidi"/>
          <w:kern w:val="2"/>
          <w:sz w:val="21"/>
          <w:szCs w:val="22"/>
          <w:lang w:val="en-US" w:eastAsia="zh-CN"/>
        </w:rPr>
        <w:tab/>
      </w:r>
      <w:r w:rsidRPr="00AC6E88">
        <w:rPr>
          <w:lang w:val="en-US"/>
        </w:rPr>
        <w:t>Structured data types</w:t>
      </w:r>
      <w:r>
        <w:tab/>
      </w:r>
      <w:r>
        <w:fldChar w:fldCharType="begin"/>
      </w:r>
      <w:r>
        <w:instrText xml:space="preserve"> PAGEREF _Toc93740143 \h </w:instrText>
      </w:r>
      <w:r>
        <w:fldChar w:fldCharType="separate"/>
      </w:r>
      <w:r>
        <w:t>55</w:t>
      </w:r>
      <w:r>
        <w:fldChar w:fldCharType="end"/>
      </w:r>
    </w:p>
    <w:p w14:paraId="06388EA3" w14:textId="77777777" w:rsidR="00280383" w:rsidRDefault="00280383">
      <w:pPr>
        <w:pStyle w:val="TOC5"/>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_Toc93740144 \h </w:instrText>
      </w:r>
      <w:r>
        <w:fldChar w:fldCharType="separate"/>
      </w:r>
      <w:r>
        <w:t>55</w:t>
      </w:r>
      <w:r>
        <w:fldChar w:fldCharType="end"/>
      </w:r>
    </w:p>
    <w:p w14:paraId="42C4B6B1" w14:textId="77777777" w:rsidR="00280383" w:rsidRDefault="00280383">
      <w:pPr>
        <w:pStyle w:val="TOC5"/>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_Toc93740145 \h </w:instrText>
      </w:r>
      <w:r>
        <w:fldChar w:fldCharType="separate"/>
      </w:r>
      <w:r>
        <w:t>56</w:t>
      </w:r>
      <w:r>
        <w:fldChar w:fldCharType="end"/>
      </w:r>
    </w:p>
    <w:p w14:paraId="0FA175FA" w14:textId="77777777" w:rsidR="00280383" w:rsidRDefault="00280383">
      <w:pPr>
        <w:pStyle w:val="TOC5"/>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_Toc93740146 \h </w:instrText>
      </w:r>
      <w:r>
        <w:fldChar w:fldCharType="separate"/>
      </w:r>
      <w:r>
        <w:t>58</w:t>
      </w:r>
      <w:r>
        <w:fldChar w:fldCharType="end"/>
      </w:r>
    </w:p>
    <w:p w14:paraId="4037AAD9" w14:textId="77777777" w:rsidR="00280383" w:rsidRDefault="00280383">
      <w:pPr>
        <w:pStyle w:val="TOC5"/>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_Toc93740147 \h </w:instrText>
      </w:r>
      <w:r>
        <w:fldChar w:fldCharType="separate"/>
      </w:r>
      <w:r>
        <w:t>58</w:t>
      </w:r>
      <w:r>
        <w:fldChar w:fldCharType="end"/>
      </w:r>
    </w:p>
    <w:p w14:paraId="32A2150F" w14:textId="77777777" w:rsidR="00280383" w:rsidRDefault="00280383">
      <w:pPr>
        <w:pStyle w:val="TOC5"/>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_Toc93740148 \h </w:instrText>
      </w:r>
      <w:r>
        <w:fldChar w:fldCharType="separate"/>
      </w:r>
      <w:r>
        <w:t>58</w:t>
      </w:r>
      <w:r>
        <w:fldChar w:fldCharType="end"/>
      </w:r>
    </w:p>
    <w:p w14:paraId="0F0EAC34" w14:textId="77777777" w:rsidR="00280383" w:rsidRDefault="00280383">
      <w:pPr>
        <w:pStyle w:val="TOC5"/>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_Toc93740149 \h </w:instrText>
      </w:r>
      <w:r>
        <w:fldChar w:fldCharType="separate"/>
      </w:r>
      <w:r>
        <w:t>59</w:t>
      </w:r>
      <w:r>
        <w:fldChar w:fldCharType="end"/>
      </w:r>
    </w:p>
    <w:p w14:paraId="40F112DE" w14:textId="77777777" w:rsidR="00280383" w:rsidRDefault="00280383">
      <w:pPr>
        <w:pStyle w:val="TOC5"/>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_Toc93740150 \h </w:instrText>
      </w:r>
      <w:r>
        <w:fldChar w:fldCharType="separate"/>
      </w:r>
      <w:r>
        <w:t>59</w:t>
      </w:r>
      <w:r>
        <w:fldChar w:fldCharType="end"/>
      </w:r>
    </w:p>
    <w:p w14:paraId="7B6DAF87" w14:textId="77777777" w:rsidR="00280383" w:rsidRDefault="00280383">
      <w:pPr>
        <w:pStyle w:val="TOC5"/>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_Toc93740151 \h </w:instrText>
      </w:r>
      <w:r>
        <w:fldChar w:fldCharType="separate"/>
      </w:r>
      <w:r>
        <w:t>60</w:t>
      </w:r>
      <w:r>
        <w:fldChar w:fldCharType="end"/>
      </w:r>
    </w:p>
    <w:p w14:paraId="39F3C8ED" w14:textId="77777777" w:rsidR="00280383" w:rsidRDefault="00280383">
      <w:pPr>
        <w:pStyle w:val="TOC5"/>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_Toc93740152 \h </w:instrText>
      </w:r>
      <w:r>
        <w:fldChar w:fldCharType="separate"/>
      </w:r>
      <w:r>
        <w:t>60</w:t>
      </w:r>
      <w:r>
        <w:fldChar w:fldCharType="end"/>
      </w:r>
    </w:p>
    <w:p w14:paraId="587001BD" w14:textId="77777777" w:rsidR="00280383" w:rsidRDefault="00280383">
      <w:pPr>
        <w:pStyle w:val="TOC5"/>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_Toc93740153 \h </w:instrText>
      </w:r>
      <w:r>
        <w:fldChar w:fldCharType="separate"/>
      </w:r>
      <w:r>
        <w:t>60</w:t>
      </w:r>
      <w:r>
        <w:fldChar w:fldCharType="end"/>
      </w:r>
    </w:p>
    <w:p w14:paraId="5BFFA11A" w14:textId="77777777" w:rsidR="00280383" w:rsidRDefault="00280383">
      <w:pPr>
        <w:pStyle w:val="TOC5"/>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_Toc93740154 \h </w:instrText>
      </w:r>
      <w:r>
        <w:fldChar w:fldCharType="separate"/>
      </w:r>
      <w:r>
        <w:t>61</w:t>
      </w:r>
      <w:r>
        <w:fldChar w:fldCharType="end"/>
      </w:r>
    </w:p>
    <w:p w14:paraId="78D43C6E" w14:textId="77777777" w:rsidR="00280383" w:rsidRDefault="00280383">
      <w:pPr>
        <w:pStyle w:val="TOC5"/>
        <w:rPr>
          <w:rFonts w:asciiTheme="minorHAnsi" w:eastAsiaTheme="minorEastAsia" w:hAnsiTheme="minorHAnsi" w:cstheme="minorBidi"/>
          <w:kern w:val="2"/>
          <w:sz w:val="21"/>
          <w:szCs w:val="22"/>
          <w:lang w:val="en-US" w:eastAsia="zh-CN"/>
        </w:rPr>
      </w:pPr>
      <w:r>
        <w:t>6.1.6.2.x1</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_Toc93740155 \h </w:instrText>
      </w:r>
      <w:r>
        <w:fldChar w:fldCharType="separate"/>
      </w:r>
      <w:r>
        <w:t>61</w:t>
      </w:r>
      <w:r>
        <w:fldChar w:fldCharType="end"/>
      </w:r>
    </w:p>
    <w:p w14:paraId="011F4DF0" w14:textId="77777777" w:rsidR="00280383" w:rsidRDefault="00280383">
      <w:pPr>
        <w:pStyle w:val="TOC5"/>
        <w:rPr>
          <w:rFonts w:asciiTheme="minorHAnsi" w:eastAsiaTheme="minorEastAsia" w:hAnsiTheme="minorHAnsi" w:cstheme="minorBidi"/>
          <w:kern w:val="2"/>
          <w:sz w:val="21"/>
          <w:szCs w:val="22"/>
          <w:lang w:val="en-US" w:eastAsia="zh-CN"/>
        </w:rPr>
      </w:pPr>
      <w:r>
        <w:t>6.1.6.2.x2</w:t>
      </w:r>
      <w:r>
        <w:rPr>
          <w:rFonts w:asciiTheme="minorHAnsi" w:eastAsiaTheme="minorEastAsia" w:hAnsiTheme="minorHAnsi" w:cstheme="minorBidi"/>
          <w:kern w:val="2"/>
          <w:sz w:val="21"/>
          <w:szCs w:val="22"/>
          <w:lang w:val="en-US" w:eastAsia="zh-CN"/>
        </w:rPr>
        <w:tab/>
      </w:r>
      <w:r>
        <w:t xml:space="preserve">Type: </w:t>
      </w:r>
      <w:r>
        <w:rPr>
          <w:lang w:eastAsia="zh-CN"/>
        </w:rPr>
        <w:t>StageOfConfiguration</w:t>
      </w:r>
      <w:r>
        <w:tab/>
      </w:r>
      <w:r>
        <w:fldChar w:fldCharType="begin"/>
      </w:r>
      <w:r>
        <w:instrText xml:space="preserve"> PAGEREF _Toc93740156 \h </w:instrText>
      </w:r>
      <w:r>
        <w:fldChar w:fldCharType="separate"/>
      </w:r>
      <w:r>
        <w:t>61</w:t>
      </w:r>
      <w:r>
        <w:fldChar w:fldCharType="end"/>
      </w:r>
    </w:p>
    <w:p w14:paraId="28FD9AF9" w14:textId="77777777" w:rsidR="00280383" w:rsidRDefault="00280383">
      <w:pPr>
        <w:pStyle w:val="TOC5"/>
        <w:rPr>
          <w:rFonts w:asciiTheme="minorHAnsi" w:eastAsiaTheme="minorEastAsia" w:hAnsiTheme="minorHAnsi" w:cstheme="minorBidi"/>
          <w:kern w:val="2"/>
          <w:sz w:val="21"/>
          <w:szCs w:val="22"/>
          <w:lang w:val="en-US" w:eastAsia="zh-CN"/>
        </w:rPr>
      </w:pPr>
      <w:r>
        <w:t>5.15.4.3.</w:t>
      </w:r>
      <w:r>
        <w:rPr>
          <w:lang w:eastAsia="zh-CN"/>
        </w:rPr>
        <w:t>x</w:t>
      </w:r>
      <w:r>
        <w:t>1</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w:t>
      </w:r>
      <w:r>
        <w:tab/>
      </w:r>
      <w:r>
        <w:fldChar w:fldCharType="begin"/>
      </w:r>
      <w:r>
        <w:instrText xml:space="preserve"> PAGEREF _Toc93740157 \h </w:instrText>
      </w:r>
      <w:r>
        <w:fldChar w:fldCharType="separate"/>
      </w:r>
      <w:r>
        <w:t>62</w:t>
      </w:r>
      <w:r>
        <w:fldChar w:fldCharType="end"/>
      </w:r>
    </w:p>
    <w:p w14:paraId="242F116F" w14:textId="77777777" w:rsidR="00280383" w:rsidRDefault="00280383">
      <w:pPr>
        <w:pStyle w:val="TOC5"/>
        <w:rPr>
          <w:rFonts w:asciiTheme="minorHAnsi" w:eastAsiaTheme="minorEastAsia" w:hAnsiTheme="minorHAnsi" w:cstheme="minorBidi"/>
          <w:kern w:val="2"/>
          <w:sz w:val="21"/>
          <w:szCs w:val="22"/>
          <w:lang w:val="en-US" w:eastAsia="zh-CN"/>
        </w:rPr>
      </w:pPr>
      <w:r>
        <w:t>5.15.4.3.x2</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_Toc93740158 \h </w:instrText>
      </w:r>
      <w:r>
        <w:fldChar w:fldCharType="separate"/>
      </w:r>
      <w:r>
        <w:t>62</w:t>
      </w:r>
      <w:r>
        <w:fldChar w:fldCharType="end"/>
      </w:r>
    </w:p>
    <w:p w14:paraId="3CBC9F89" w14:textId="77777777" w:rsidR="00280383" w:rsidRDefault="00280383">
      <w:pPr>
        <w:pStyle w:val="TOC5"/>
        <w:rPr>
          <w:rFonts w:asciiTheme="minorHAnsi" w:eastAsiaTheme="minorEastAsia" w:hAnsiTheme="minorHAnsi" w:cstheme="minorBidi"/>
          <w:kern w:val="2"/>
          <w:sz w:val="21"/>
          <w:szCs w:val="22"/>
          <w:lang w:val="en-US" w:eastAsia="zh-CN"/>
        </w:rPr>
      </w:pPr>
      <w:r>
        <w:t>5.15.4.3.x3</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_Toc93740159 \h </w:instrText>
      </w:r>
      <w:r>
        <w:fldChar w:fldCharType="separate"/>
      </w:r>
      <w:r>
        <w:t>63</w:t>
      </w:r>
      <w:r>
        <w:fldChar w:fldCharType="end"/>
      </w:r>
    </w:p>
    <w:p w14:paraId="2B41228D" w14:textId="77777777" w:rsidR="00280383" w:rsidRDefault="00280383">
      <w:pPr>
        <w:pStyle w:val="TOC4"/>
        <w:rPr>
          <w:rFonts w:asciiTheme="minorHAnsi" w:eastAsiaTheme="minorEastAsia" w:hAnsiTheme="minorHAnsi" w:cstheme="minorBidi"/>
          <w:kern w:val="2"/>
          <w:sz w:val="21"/>
          <w:szCs w:val="22"/>
          <w:lang w:val="en-US" w:eastAsia="zh-CN"/>
        </w:rPr>
      </w:pPr>
      <w:r w:rsidRPr="00AC6E88">
        <w:rPr>
          <w:lang w:val="en-US"/>
        </w:rPr>
        <w:t>6.1.6.3</w:t>
      </w:r>
      <w:r>
        <w:rPr>
          <w:rFonts w:asciiTheme="minorHAnsi" w:eastAsiaTheme="minorEastAsia" w:hAnsiTheme="minorHAnsi" w:cstheme="minorBidi"/>
          <w:kern w:val="2"/>
          <w:sz w:val="21"/>
          <w:szCs w:val="22"/>
          <w:lang w:val="en-US" w:eastAsia="zh-CN"/>
        </w:rPr>
        <w:tab/>
      </w:r>
      <w:r w:rsidRPr="00AC6E88">
        <w:rPr>
          <w:lang w:val="en-US"/>
        </w:rPr>
        <w:t>Simple data types and enumerations</w:t>
      </w:r>
      <w:r>
        <w:tab/>
      </w:r>
      <w:r>
        <w:fldChar w:fldCharType="begin"/>
      </w:r>
      <w:r>
        <w:instrText xml:space="preserve"> PAGEREF _Toc93740160 \h </w:instrText>
      </w:r>
      <w:r>
        <w:fldChar w:fldCharType="separate"/>
      </w:r>
      <w:r>
        <w:t>64</w:t>
      </w:r>
      <w:r>
        <w:fldChar w:fldCharType="end"/>
      </w:r>
    </w:p>
    <w:p w14:paraId="7CD739DC" w14:textId="77777777" w:rsidR="00280383" w:rsidRDefault="00280383">
      <w:pPr>
        <w:pStyle w:val="TOC5"/>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_Toc93740161 \h </w:instrText>
      </w:r>
      <w:r>
        <w:fldChar w:fldCharType="separate"/>
      </w:r>
      <w:r>
        <w:t>64</w:t>
      </w:r>
      <w:r>
        <w:fldChar w:fldCharType="end"/>
      </w:r>
    </w:p>
    <w:p w14:paraId="67D3A76D" w14:textId="77777777" w:rsidR="00280383" w:rsidRDefault="00280383">
      <w:pPr>
        <w:pStyle w:val="TOC5"/>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_Toc93740162 \h </w:instrText>
      </w:r>
      <w:r>
        <w:fldChar w:fldCharType="separate"/>
      </w:r>
      <w:r>
        <w:t>64</w:t>
      </w:r>
      <w:r>
        <w:fldChar w:fldCharType="end"/>
      </w:r>
    </w:p>
    <w:p w14:paraId="3DCB0033" w14:textId="77777777" w:rsidR="00280383" w:rsidRDefault="00280383">
      <w:pPr>
        <w:pStyle w:val="TOC3"/>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_Toc93740163 \h </w:instrText>
      </w:r>
      <w:r>
        <w:fldChar w:fldCharType="separate"/>
      </w:r>
      <w:r>
        <w:t>64</w:t>
      </w:r>
      <w:r>
        <w:fldChar w:fldCharType="end"/>
      </w:r>
    </w:p>
    <w:p w14:paraId="2FD38B2E" w14:textId="77777777" w:rsidR="00280383" w:rsidRDefault="00280383">
      <w:pPr>
        <w:pStyle w:val="TOC4"/>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_Toc93740164 \h </w:instrText>
      </w:r>
      <w:r>
        <w:fldChar w:fldCharType="separate"/>
      </w:r>
      <w:r>
        <w:t>64</w:t>
      </w:r>
      <w:r>
        <w:fldChar w:fldCharType="end"/>
      </w:r>
    </w:p>
    <w:p w14:paraId="618F37B4" w14:textId="77777777" w:rsidR="00280383" w:rsidRDefault="00280383">
      <w:pPr>
        <w:pStyle w:val="TOC4"/>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_Toc93740165 \h </w:instrText>
      </w:r>
      <w:r>
        <w:fldChar w:fldCharType="separate"/>
      </w:r>
      <w:r>
        <w:t>64</w:t>
      </w:r>
      <w:r>
        <w:fldChar w:fldCharType="end"/>
      </w:r>
    </w:p>
    <w:p w14:paraId="4E58E5FB" w14:textId="77777777" w:rsidR="00280383" w:rsidRDefault="00280383">
      <w:pPr>
        <w:pStyle w:val="TOC4"/>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_Toc93740166 \h </w:instrText>
      </w:r>
      <w:r>
        <w:fldChar w:fldCharType="separate"/>
      </w:r>
      <w:r>
        <w:t>64</w:t>
      </w:r>
      <w:r>
        <w:fldChar w:fldCharType="end"/>
      </w:r>
    </w:p>
    <w:p w14:paraId="437BB61C" w14:textId="77777777" w:rsidR="00280383" w:rsidRDefault="00280383">
      <w:pPr>
        <w:pStyle w:val="TOC3"/>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_Toc93740167 \h </w:instrText>
      </w:r>
      <w:r>
        <w:fldChar w:fldCharType="separate"/>
      </w:r>
      <w:r>
        <w:t>64</w:t>
      </w:r>
      <w:r>
        <w:fldChar w:fldCharType="end"/>
      </w:r>
    </w:p>
    <w:p w14:paraId="7C062789" w14:textId="77777777" w:rsidR="00280383" w:rsidRDefault="00280383">
      <w:pPr>
        <w:pStyle w:val="TOC3"/>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_Toc93740168 \h </w:instrText>
      </w:r>
      <w:r>
        <w:fldChar w:fldCharType="separate"/>
      </w:r>
      <w:r>
        <w:t>65</w:t>
      </w:r>
      <w:r>
        <w:fldChar w:fldCharType="end"/>
      </w:r>
    </w:p>
    <w:p w14:paraId="1327AB08" w14:textId="77777777" w:rsidR="00280383" w:rsidRDefault="00280383">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_Toc93740169 \h </w:instrText>
      </w:r>
      <w:r>
        <w:fldChar w:fldCharType="separate"/>
      </w:r>
      <w:r>
        <w:t>65</w:t>
      </w:r>
      <w:r>
        <w:fldChar w:fldCharType="end"/>
      </w:r>
    </w:p>
    <w:p w14:paraId="73D919E9" w14:textId="77777777" w:rsidR="00280383" w:rsidRDefault="00280383">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_Toc93740170 \h </w:instrText>
      </w:r>
      <w:r>
        <w:fldChar w:fldCharType="separate"/>
      </w:r>
      <w:r>
        <w:t>65</w:t>
      </w:r>
      <w:r>
        <w:fldChar w:fldCharType="end"/>
      </w:r>
    </w:p>
    <w:p w14:paraId="6AC3EED6" w14:textId="77777777" w:rsidR="00280383" w:rsidRDefault="00280383">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_Toc93740171 \h </w:instrText>
      </w:r>
      <w:r>
        <w:fldChar w:fldCharType="separate"/>
      </w:r>
      <w:r>
        <w:t>65</w:t>
      </w:r>
      <w:r>
        <w:fldChar w:fldCharType="end"/>
      </w:r>
    </w:p>
    <w:p w14:paraId="79AE76DC" w14:textId="77777777" w:rsidR="00280383" w:rsidRDefault="00280383">
      <w:pPr>
        <w:pStyle w:val="TOC4"/>
        <w:rPr>
          <w:rFonts w:asciiTheme="minorHAnsi" w:eastAsiaTheme="minorEastAsia" w:hAnsiTheme="minorHAnsi" w:cstheme="minorBidi"/>
          <w:kern w:val="2"/>
          <w:sz w:val="21"/>
          <w:szCs w:val="22"/>
          <w:lang w:val="en-US" w:eastAsia="zh-CN"/>
        </w:rPr>
      </w:pPr>
      <w:r>
        <w:lastRenderedPageBreak/>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_Toc93740172 \h </w:instrText>
      </w:r>
      <w:r>
        <w:fldChar w:fldCharType="separate"/>
      </w:r>
      <w:r>
        <w:t>65</w:t>
      </w:r>
      <w:r>
        <w:fldChar w:fldCharType="end"/>
      </w:r>
    </w:p>
    <w:p w14:paraId="3512BE13" w14:textId="77777777" w:rsidR="00280383" w:rsidRDefault="00280383">
      <w:pPr>
        <w:pStyle w:val="TOC4"/>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_Toc93740173 \h </w:instrText>
      </w:r>
      <w:r>
        <w:fldChar w:fldCharType="separate"/>
      </w:r>
      <w:r>
        <w:t>65</w:t>
      </w:r>
      <w:r>
        <w:fldChar w:fldCharType="end"/>
      </w:r>
    </w:p>
    <w:p w14:paraId="2B12A4F6" w14:textId="77777777" w:rsidR="00280383" w:rsidRDefault="00280383">
      <w:pPr>
        <w:pStyle w:val="TOC5"/>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_Toc93740174 \h </w:instrText>
      </w:r>
      <w:r>
        <w:fldChar w:fldCharType="separate"/>
      </w:r>
      <w:r>
        <w:t>65</w:t>
      </w:r>
      <w:r>
        <w:fldChar w:fldCharType="end"/>
      </w:r>
    </w:p>
    <w:p w14:paraId="054F44D7" w14:textId="77777777" w:rsidR="00280383" w:rsidRDefault="00280383">
      <w:pPr>
        <w:pStyle w:val="TOC5"/>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_Toc93740175 \h </w:instrText>
      </w:r>
      <w:r>
        <w:fldChar w:fldCharType="separate"/>
      </w:r>
      <w:r>
        <w:t>66</w:t>
      </w:r>
      <w:r>
        <w:fldChar w:fldCharType="end"/>
      </w:r>
    </w:p>
    <w:p w14:paraId="4D10ACEB" w14:textId="77777777" w:rsidR="00280383" w:rsidRDefault="00280383">
      <w:pPr>
        <w:pStyle w:val="TOC4"/>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_Toc93740176 \h </w:instrText>
      </w:r>
      <w:r>
        <w:fldChar w:fldCharType="separate"/>
      </w:r>
      <w:r>
        <w:t>66</w:t>
      </w:r>
      <w:r>
        <w:fldChar w:fldCharType="end"/>
      </w:r>
    </w:p>
    <w:p w14:paraId="13C691C9" w14:textId="77777777" w:rsidR="00280383" w:rsidRDefault="00280383">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_Toc93740177 \h </w:instrText>
      </w:r>
      <w:r>
        <w:fldChar w:fldCharType="separate"/>
      </w:r>
      <w:r>
        <w:t>66</w:t>
      </w:r>
      <w:r>
        <w:fldChar w:fldCharType="end"/>
      </w:r>
    </w:p>
    <w:p w14:paraId="43D37A66" w14:textId="77777777" w:rsidR="00280383" w:rsidRDefault="00280383">
      <w:pPr>
        <w:pStyle w:val="TOC4"/>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_Toc93740178 \h </w:instrText>
      </w:r>
      <w:r>
        <w:fldChar w:fldCharType="separate"/>
      </w:r>
      <w:r>
        <w:t>66</w:t>
      </w:r>
      <w:r>
        <w:fldChar w:fldCharType="end"/>
      </w:r>
    </w:p>
    <w:p w14:paraId="230B859B" w14:textId="77777777" w:rsidR="00280383" w:rsidRDefault="00280383">
      <w:pPr>
        <w:pStyle w:val="TOC4"/>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_Toc93740179 \h </w:instrText>
      </w:r>
      <w:r>
        <w:fldChar w:fldCharType="separate"/>
      </w:r>
      <w:r>
        <w:t>67</w:t>
      </w:r>
      <w:r>
        <w:fldChar w:fldCharType="end"/>
      </w:r>
    </w:p>
    <w:p w14:paraId="0C114A07" w14:textId="77777777" w:rsidR="00280383" w:rsidRDefault="00280383">
      <w:pPr>
        <w:pStyle w:val="TOC5"/>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_Toc93740180 \h </w:instrText>
      </w:r>
      <w:r>
        <w:fldChar w:fldCharType="separate"/>
      </w:r>
      <w:r>
        <w:t>67</w:t>
      </w:r>
      <w:r>
        <w:fldChar w:fldCharType="end"/>
      </w:r>
    </w:p>
    <w:p w14:paraId="0E51A34C" w14:textId="77777777" w:rsidR="00280383" w:rsidRDefault="00280383">
      <w:pPr>
        <w:pStyle w:val="TOC5"/>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_Toc93740181 \h </w:instrText>
      </w:r>
      <w:r>
        <w:fldChar w:fldCharType="separate"/>
      </w:r>
      <w:r>
        <w:t>67</w:t>
      </w:r>
      <w:r>
        <w:fldChar w:fldCharType="end"/>
      </w:r>
    </w:p>
    <w:p w14:paraId="6CF2494A" w14:textId="77777777" w:rsidR="00280383" w:rsidRDefault="00280383">
      <w:pPr>
        <w:pStyle w:val="TOC5"/>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_Toc93740182 \h </w:instrText>
      </w:r>
      <w:r>
        <w:fldChar w:fldCharType="separate"/>
      </w:r>
      <w:r>
        <w:t>67</w:t>
      </w:r>
      <w:r>
        <w:fldChar w:fldCharType="end"/>
      </w:r>
    </w:p>
    <w:p w14:paraId="25F27BF1" w14:textId="77777777" w:rsidR="00280383" w:rsidRDefault="00280383">
      <w:pPr>
        <w:pStyle w:val="TOC5"/>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_Toc93740183 \h </w:instrText>
      </w:r>
      <w:r>
        <w:fldChar w:fldCharType="separate"/>
      </w:r>
      <w:r>
        <w:t>68</w:t>
      </w:r>
      <w:r>
        <w:fldChar w:fldCharType="end"/>
      </w:r>
    </w:p>
    <w:p w14:paraId="6289A14B" w14:textId="77777777" w:rsidR="00280383" w:rsidRDefault="00280383">
      <w:pPr>
        <w:pStyle w:val="TOC4"/>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_Toc93740184 \h </w:instrText>
      </w:r>
      <w:r>
        <w:fldChar w:fldCharType="separate"/>
      </w:r>
      <w:r>
        <w:t>68</w:t>
      </w:r>
      <w:r>
        <w:fldChar w:fldCharType="end"/>
      </w:r>
    </w:p>
    <w:p w14:paraId="54FDA4CB" w14:textId="77777777" w:rsidR="00280383" w:rsidRDefault="00280383">
      <w:pPr>
        <w:pStyle w:val="TOC5"/>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_Toc93740185 \h </w:instrText>
      </w:r>
      <w:r>
        <w:fldChar w:fldCharType="separate"/>
      </w:r>
      <w:r>
        <w:t>68</w:t>
      </w:r>
      <w:r>
        <w:fldChar w:fldCharType="end"/>
      </w:r>
    </w:p>
    <w:p w14:paraId="21A7E4D4" w14:textId="77777777" w:rsidR="00280383" w:rsidRDefault="00280383">
      <w:pPr>
        <w:pStyle w:val="TOC5"/>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_Toc93740186 \h </w:instrText>
      </w:r>
      <w:r>
        <w:fldChar w:fldCharType="separate"/>
      </w:r>
      <w:r>
        <w:t>68</w:t>
      </w:r>
      <w:r>
        <w:fldChar w:fldCharType="end"/>
      </w:r>
    </w:p>
    <w:p w14:paraId="41024DC4" w14:textId="77777777" w:rsidR="00280383" w:rsidRDefault="00280383">
      <w:pPr>
        <w:pStyle w:val="TOC5"/>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_Toc93740187 \h </w:instrText>
      </w:r>
      <w:r>
        <w:fldChar w:fldCharType="separate"/>
      </w:r>
      <w:r>
        <w:t>69</w:t>
      </w:r>
      <w:r>
        <w:fldChar w:fldCharType="end"/>
      </w:r>
    </w:p>
    <w:p w14:paraId="106E2D40" w14:textId="77777777" w:rsidR="00280383" w:rsidRDefault="00280383">
      <w:pPr>
        <w:pStyle w:val="TOC6"/>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_Toc93740188 \h </w:instrText>
      </w:r>
      <w:r>
        <w:fldChar w:fldCharType="separate"/>
      </w:r>
      <w:r>
        <w:t>69</w:t>
      </w:r>
      <w:r>
        <w:fldChar w:fldCharType="end"/>
      </w:r>
    </w:p>
    <w:p w14:paraId="6DCAA9F1" w14:textId="77777777" w:rsidR="00280383" w:rsidRDefault="00280383">
      <w:pPr>
        <w:pStyle w:val="TOC6"/>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_Toc93740189 \h </w:instrText>
      </w:r>
      <w:r>
        <w:fldChar w:fldCharType="separate"/>
      </w:r>
      <w:r>
        <w:t>69</w:t>
      </w:r>
      <w:r>
        <w:fldChar w:fldCharType="end"/>
      </w:r>
    </w:p>
    <w:p w14:paraId="12E67D83" w14:textId="77777777" w:rsidR="00280383" w:rsidRDefault="00280383">
      <w:pPr>
        <w:pStyle w:val="TOC5"/>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_Toc93740190 \h </w:instrText>
      </w:r>
      <w:r>
        <w:fldChar w:fldCharType="separate"/>
      </w:r>
      <w:r>
        <w:t>70</w:t>
      </w:r>
      <w:r>
        <w:fldChar w:fldCharType="end"/>
      </w:r>
    </w:p>
    <w:p w14:paraId="2F69C0EA" w14:textId="77777777" w:rsidR="00280383" w:rsidRDefault="00280383">
      <w:pPr>
        <w:pStyle w:val="TOC6"/>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_Toc93740191 \h </w:instrText>
      </w:r>
      <w:r>
        <w:fldChar w:fldCharType="separate"/>
      </w:r>
      <w:r>
        <w:t>70</w:t>
      </w:r>
      <w:r>
        <w:fldChar w:fldCharType="end"/>
      </w:r>
    </w:p>
    <w:p w14:paraId="071A9EF0" w14:textId="77777777" w:rsidR="00280383" w:rsidRDefault="00280383">
      <w:pPr>
        <w:pStyle w:val="TOC6"/>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_Toc93740192 \h </w:instrText>
      </w:r>
      <w:r>
        <w:fldChar w:fldCharType="separate"/>
      </w:r>
      <w:r>
        <w:t>70</w:t>
      </w:r>
      <w:r>
        <w:fldChar w:fldCharType="end"/>
      </w:r>
    </w:p>
    <w:p w14:paraId="23500D12" w14:textId="77777777" w:rsidR="00280383" w:rsidRDefault="00280383">
      <w:pPr>
        <w:pStyle w:val="TOC7"/>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_Toc93740193 \h </w:instrText>
      </w:r>
      <w:r>
        <w:fldChar w:fldCharType="separate"/>
      </w:r>
      <w:r>
        <w:t>70</w:t>
      </w:r>
      <w:r>
        <w:fldChar w:fldCharType="end"/>
      </w:r>
    </w:p>
    <w:p w14:paraId="511221A3" w14:textId="77777777" w:rsidR="00280383" w:rsidRDefault="00280383">
      <w:pPr>
        <w:pStyle w:val="TOC7"/>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_Toc93740194 \h </w:instrText>
      </w:r>
      <w:r>
        <w:fldChar w:fldCharType="separate"/>
      </w:r>
      <w:r>
        <w:t>70</w:t>
      </w:r>
      <w:r>
        <w:fldChar w:fldCharType="end"/>
      </w:r>
    </w:p>
    <w:p w14:paraId="3FA14999" w14:textId="77777777" w:rsidR="00280383" w:rsidRDefault="00280383">
      <w:pPr>
        <w:pStyle w:val="TOC3"/>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_Toc93740195 \h </w:instrText>
      </w:r>
      <w:r>
        <w:fldChar w:fldCharType="separate"/>
      </w:r>
      <w:r>
        <w:t>71</w:t>
      </w:r>
      <w:r>
        <w:fldChar w:fldCharType="end"/>
      </w:r>
    </w:p>
    <w:p w14:paraId="29915530" w14:textId="77777777" w:rsidR="00280383" w:rsidRDefault="00280383">
      <w:pPr>
        <w:pStyle w:val="TOC5"/>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_Toc93740196 \h </w:instrText>
      </w:r>
      <w:r>
        <w:fldChar w:fldCharType="separate"/>
      </w:r>
      <w:r>
        <w:t>71</w:t>
      </w:r>
      <w:r>
        <w:fldChar w:fldCharType="end"/>
      </w:r>
    </w:p>
    <w:p w14:paraId="477DEDC6" w14:textId="77777777" w:rsidR="00280383" w:rsidRDefault="00280383">
      <w:pPr>
        <w:pStyle w:val="TOC5"/>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_Toc93740197 \h </w:instrText>
      </w:r>
      <w:r>
        <w:fldChar w:fldCharType="separate"/>
      </w:r>
      <w:r>
        <w:t>71</w:t>
      </w:r>
      <w:r>
        <w:fldChar w:fldCharType="end"/>
      </w:r>
    </w:p>
    <w:p w14:paraId="4517AEE1" w14:textId="77777777" w:rsidR="00280383" w:rsidRDefault="00280383">
      <w:pPr>
        <w:pStyle w:val="TOC5"/>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_Toc93740198 \h </w:instrText>
      </w:r>
      <w:r>
        <w:fldChar w:fldCharType="separate"/>
      </w:r>
      <w:r>
        <w:t>71</w:t>
      </w:r>
      <w:r>
        <w:fldChar w:fldCharType="end"/>
      </w:r>
    </w:p>
    <w:p w14:paraId="389CC16F" w14:textId="77777777" w:rsidR="00280383" w:rsidRDefault="00280383">
      <w:pPr>
        <w:pStyle w:val="TOC6"/>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_Toc93740199 \h </w:instrText>
      </w:r>
      <w:r>
        <w:fldChar w:fldCharType="separate"/>
      </w:r>
      <w:r>
        <w:t>71</w:t>
      </w:r>
      <w:r>
        <w:fldChar w:fldCharType="end"/>
      </w:r>
    </w:p>
    <w:p w14:paraId="70B5950A" w14:textId="77777777" w:rsidR="00280383" w:rsidRDefault="00280383">
      <w:pPr>
        <w:pStyle w:val="TOC6"/>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_Toc93740200 \h </w:instrText>
      </w:r>
      <w:r>
        <w:fldChar w:fldCharType="separate"/>
      </w:r>
      <w:r>
        <w:t>72</w:t>
      </w:r>
      <w:r>
        <w:fldChar w:fldCharType="end"/>
      </w:r>
    </w:p>
    <w:p w14:paraId="0123990C" w14:textId="77777777" w:rsidR="00280383" w:rsidRDefault="00280383">
      <w:pPr>
        <w:pStyle w:val="TOC5"/>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_Toc93740201 \h </w:instrText>
      </w:r>
      <w:r>
        <w:fldChar w:fldCharType="separate"/>
      </w:r>
      <w:r>
        <w:t>72</w:t>
      </w:r>
      <w:r>
        <w:fldChar w:fldCharType="end"/>
      </w:r>
    </w:p>
    <w:p w14:paraId="4DB310F0" w14:textId="77777777" w:rsidR="00280383" w:rsidRDefault="00280383">
      <w:pPr>
        <w:pStyle w:val="TOC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_Toc93740202 \h </w:instrText>
      </w:r>
      <w:r>
        <w:fldChar w:fldCharType="separate"/>
      </w:r>
      <w:r>
        <w:t>72</w:t>
      </w:r>
      <w:r>
        <w:fldChar w:fldCharType="end"/>
      </w:r>
    </w:p>
    <w:p w14:paraId="699DAE23" w14:textId="77777777" w:rsidR="00280383" w:rsidRDefault="00280383">
      <w:pPr>
        <w:pStyle w:val="TOC3"/>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_Toc93740203 \h </w:instrText>
      </w:r>
      <w:r>
        <w:fldChar w:fldCharType="separate"/>
      </w:r>
      <w:r>
        <w:t>72</w:t>
      </w:r>
      <w:r>
        <w:fldChar w:fldCharType="end"/>
      </w:r>
    </w:p>
    <w:p w14:paraId="612E700C" w14:textId="77777777" w:rsidR="00280383" w:rsidRDefault="00280383">
      <w:pPr>
        <w:pStyle w:val="TOC4"/>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_Toc93740204 \h </w:instrText>
      </w:r>
      <w:r>
        <w:fldChar w:fldCharType="separate"/>
      </w:r>
      <w:r>
        <w:t>72</w:t>
      </w:r>
      <w:r>
        <w:fldChar w:fldCharType="end"/>
      </w:r>
    </w:p>
    <w:p w14:paraId="4D8D5573" w14:textId="77777777" w:rsidR="00280383" w:rsidRDefault="00280383">
      <w:pPr>
        <w:pStyle w:val="TOC4"/>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_Toc93740205 \h </w:instrText>
      </w:r>
      <w:r>
        <w:fldChar w:fldCharType="separate"/>
      </w:r>
      <w:r>
        <w:t>73</w:t>
      </w:r>
      <w:r>
        <w:fldChar w:fldCharType="end"/>
      </w:r>
    </w:p>
    <w:p w14:paraId="4213F57E" w14:textId="77777777" w:rsidR="00280383" w:rsidRDefault="00280383">
      <w:pPr>
        <w:pStyle w:val="TOC5"/>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_Toc93740206 \h </w:instrText>
      </w:r>
      <w:r>
        <w:fldChar w:fldCharType="separate"/>
      </w:r>
      <w:r>
        <w:t>73</w:t>
      </w:r>
      <w:r>
        <w:fldChar w:fldCharType="end"/>
      </w:r>
    </w:p>
    <w:p w14:paraId="12BDBF03" w14:textId="77777777" w:rsidR="00280383" w:rsidRDefault="00280383">
      <w:pPr>
        <w:pStyle w:val="TOC5"/>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_Toc93740207 \h </w:instrText>
      </w:r>
      <w:r>
        <w:fldChar w:fldCharType="separate"/>
      </w:r>
      <w:r>
        <w:t>73</w:t>
      </w:r>
      <w:r>
        <w:fldChar w:fldCharType="end"/>
      </w:r>
    </w:p>
    <w:p w14:paraId="1455A092" w14:textId="77777777" w:rsidR="00280383" w:rsidRDefault="00280383">
      <w:pPr>
        <w:pStyle w:val="TOC5"/>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_Toc93740208 \h </w:instrText>
      </w:r>
      <w:r>
        <w:fldChar w:fldCharType="separate"/>
      </w:r>
      <w:r>
        <w:t>73</w:t>
      </w:r>
      <w:r>
        <w:fldChar w:fldCharType="end"/>
      </w:r>
    </w:p>
    <w:p w14:paraId="33FDC9A5" w14:textId="77777777" w:rsidR="00280383" w:rsidRDefault="00280383">
      <w:pPr>
        <w:pStyle w:val="TOC4"/>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_Toc93740209 \h </w:instrText>
      </w:r>
      <w:r>
        <w:fldChar w:fldCharType="separate"/>
      </w:r>
      <w:r>
        <w:t>73</w:t>
      </w:r>
      <w:r>
        <w:fldChar w:fldCharType="end"/>
      </w:r>
    </w:p>
    <w:p w14:paraId="2A2D9928" w14:textId="77777777" w:rsidR="00280383" w:rsidRDefault="00280383">
      <w:pPr>
        <w:pStyle w:val="TOC5"/>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_Toc93740210 \h </w:instrText>
      </w:r>
      <w:r>
        <w:fldChar w:fldCharType="separate"/>
      </w:r>
      <w:r>
        <w:t>73</w:t>
      </w:r>
      <w:r>
        <w:fldChar w:fldCharType="end"/>
      </w:r>
    </w:p>
    <w:p w14:paraId="325961AF" w14:textId="77777777" w:rsidR="00280383" w:rsidRDefault="00280383">
      <w:pPr>
        <w:pStyle w:val="TOC5"/>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_Toc93740211 \h </w:instrText>
      </w:r>
      <w:r>
        <w:fldChar w:fldCharType="separate"/>
      </w:r>
      <w:r>
        <w:t>73</w:t>
      </w:r>
      <w:r>
        <w:fldChar w:fldCharType="end"/>
      </w:r>
    </w:p>
    <w:p w14:paraId="2A053B5C" w14:textId="77777777" w:rsidR="00280383" w:rsidRDefault="00280383">
      <w:pPr>
        <w:pStyle w:val="TOC5"/>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_Toc93740212 \h </w:instrText>
      </w:r>
      <w:r>
        <w:fldChar w:fldCharType="separate"/>
      </w:r>
      <w:r>
        <w:t>74</w:t>
      </w:r>
      <w:r>
        <w:fldChar w:fldCharType="end"/>
      </w:r>
    </w:p>
    <w:p w14:paraId="25C30886" w14:textId="77777777" w:rsidR="00280383" w:rsidRDefault="00280383">
      <w:pPr>
        <w:pStyle w:val="TOC3"/>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_Toc93740213 \h </w:instrText>
      </w:r>
      <w:r>
        <w:fldChar w:fldCharType="separate"/>
      </w:r>
      <w:r>
        <w:t>74</w:t>
      </w:r>
      <w:r>
        <w:fldChar w:fldCharType="end"/>
      </w:r>
    </w:p>
    <w:p w14:paraId="462AB6D3" w14:textId="77777777" w:rsidR="00280383" w:rsidRDefault="00280383">
      <w:pPr>
        <w:pStyle w:val="TOC4"/>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_Toc93740214 \h </w:instrText>
      </w:r>
      <w:r>
        <w:fldChar w:fldCharType="separate"/>
      </w:r>
      <w:r>
        <w:t>74</w:t>
      </w:r>
      <w:r>
        <w:fldChar w:fldCharType="end"/>
      </w:r>
    </w:p>
    <w:p w14:paraId="6FB494B1" w14:textId="77777777" w:rsidR="00280383" w:rsidRDefault="00280383">
      <w:pPr>
        <w:pStyle w:val="TOC4"/>
        <w:rPr>
          <w:rFonts w:asciiTheme="minorHAnsi" w:eastAsiaTheme="minorEastAsia" w:hAnsiTheme="minorHAnsi" w:cstheme="minorBidi"/>
          <w:kern w:val="2"/>
          <w:sz w:val="21"/>
          <w:szCs w:val="22"/>
          <w:lang w:val="en-US" w:eastAsia="zh-CN"/>
        </w:rPr>
      </w:pPr>
      <w:r w:rsidRPr="00AC6E88">
        <w:rPr>
          <w:lang w:val="en-US"/>
        </w:rPr>
        <w:t>6.2.6.2</w:t>
      </w:r>
      <w:r>
        <w:rPr>
          <w:rFonts w:asciiTheme="minorHAnsi" w:eastAsiaTheme="minorEastAsia" w:hAnsiTheme="minorHAnsi" w:cstheme="minorBidi"/>
          <w:kern w:val="2"/>
          <w:sz w:val="21"/>
          <w:szCs w:val="22"/>
          <w:lang w:val="en-US" w:eastAsia="zh-CN"/>
        </w:rPr>
        <w:tab/>
      </w:r>
      <w:r w:rsidRPr="00AC6E88">
        <w:rPr>
          <w:lang w:val="en-US"/>
        </w:rPr>
        <w:t>Structured data types</w:t>
      </w:r>
      <w:r>
        <w:tab/>
      </w:r>
      <w:r>
        <w:fldChar w:fldCharType="begin"/>
      </w:r>
      <w:r>
        <w:instrText xml:space="preserve"> PAGEREF _Toc93740215 \h </w:instrText>
      </w:r>
      <w:r>
        <w:fldChar w:fldCharType="separate"/>
      </w:r>
      <w:r>
        <w:t>75</w:t>
      </w:r>
      <w:r>
        <w:fldChar w:fldCharType="end"/>
      </w:r>
    </w:p>
    <w:p w14:paraId="7DB9348C" w14:textId="77777777" w:rsidR="00280383" w:rsidRDefault="00280383">
      <w:pPr>
        <w:pStyle w:val="TOC5"/>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_Toc93740216 \h </w:instrText>
      </w:r>
      <w:r>
        <w:fldChar w:fldCharType="separate"/>
      </w:r>
      <w:r>
        <w:t>75</w:t>
      </w:r>
      <w:r>
        <w:fldChar w:fldCharType="end"/>
      </w:r>
    </w:p>
    <w:p w14:paraId="4521CE94" w14:textId="77777777" w:rsidR="00280383" w:rsidRDefault="00280383">
      <w:pPr>
        <w:pStyle w:val="TOC5"/>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_Toc93740217 \h </w:instrText>
      </w:r>
      <w:r>
        <w:fldChar w:fldCharType="separate"/>
      </w:r>
      <w:r>
        <w:t>76</w:t>
      </w:r>
      <w:r>
        <w:fldChar w:fldCharType="end"/>
      </w:r>
    </w:p>
    <w:p w14:paraId="3CFED703" w14:textId="77777777" w:rsidR="00280383" w:rsidRDefault="00280383">
      <w:pPr>
        <w:pStyle w:val="TOC5"/>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_Toc93740218 \h </w:instrText>
      </w:r>
      <w:r>
        <w:fldChar w:fldCharType="separate"/>
      </w:r>
      <w:r>
        <w:t>77</w:t>
      </w:r>
      <w:r>
        <w:fldChar w:fldCharType="end"/>
      </w:r>
    </w:p>
    <w:p w14:paraId="178B605D" w14:textId="77777777" w:rsidR="00280383" w:rsidRDefault="00280383">
      <w:pPr>
        <w:pStyle w:val="TOC5"/>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_Toc93740219 \h </w:instrText>
      </w:r>
      <w:r>
        <w:fldChar w:fldCharType="separate"/>
      </w:r>
      <w:r>
        <w:t>77</w:t>
      </w:r>
      <w:r>
        <w:fldChar w:fldCharType="end"/>
      </w:r>
    </w:p>
    <w:p w14:paraId="58FC9432" w14:textId="77777777" w:rsidR="00280383" w:rsidRDefault="00280383">
      <w:pPr>
        <w:pStyle w:val="TOC5"/>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_Toc93740220 \h </w:instrText>
      </w:r>
      <w:r>
        <w:fldChar w:fldCharType="separate"/>
      </w:r>
      <w:r>
        <w:t>77</w:t>
      </w:r>
      <w:r>
        <w:fldChar w:fldCharType="end"/>
      </w:r>
    </w:p>
    <w:p w14:paraId="6CCE15C8" w14:textId="77777777" w:rsidR="00280383" w:rsidRDefault="00280383">
      <w:pPr>
        <w:pStyle w:val="TOC5"/>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_Toc93740221 \h </w:instrText>
      </w:r>
      <w:r>
        <w:fldChar w:fldCharType="separate"/>
      </w:r>
      <w:r>
        <w:t>78</w:t>
      </w:r>
      <w:r>
        <w:fldChar w:fldCharType="end"/>
      </w:r>
    </w:p>
    <w:p w14:paraId="39268EC5" w14:textId="77777777" w:rsidR="00280383" w:rsidRDefault="00280383">
      <w:pPr>
        <w:pStyle w:val="TOC4"/>
        <w:rPr>
          <w:rFonts w:asciiTheme="minorHAnsi" w:eastAsiaTheme="minorEastAsia" w:hAnsiTheme="minorHAnsi" w:cstheme="minorBidi"/>
          <w:kern w:val="2"/>
          <w:sz w:val="21"/>
          <w:szCs w:val="22"/>
          <w:lang w:val="en-US" w:eastAsia="zh-CN"/>
        </w:rPr>
      </w:pPr>
      <w:r w:rsidRPr="00AC6E88">
        <w:rPr>
          <w:lang w:val="en-US"/>
        </w:rPr>
        <w:t>6.2.6.3</w:t>
      </w:r>
      <w:r>
        <w:rPr>
          <w:rFonts w:asciiTheme="minorHAnsi" w:eastAsiaTheme="minorEastAsia" w:hAnsiTheme="minorHAnsi" w:cstheme="minorBidi"/>
          <w:kern w:val="2"/>
          <w:sz w:val="21"/>
          <w:szCs w:val="22"/>
          <w:lang w:val="en-US" w:eastAsia="zh-CN"/>
        </w:rPr>
        <w:tab/>
      </w:r>
      <w:r w:rsidRPr="00AC6E88">
        <w:rPr>
          <w:lang w:val="en-US"/>
        </w:rPr>
        <w:t>Simple data types and enumerations</w:t>
      </w:r>
      <w:r>
        <w:tab/>
      </w:r>
      <w:r>
        <w:fldChar w:fldCharType="begin"/>
      </w:r>
      <w:r>
        <w:instrText xml:space="preserve"> PAGEREF _Toc93740222 \h </w:instrText>
      </w:r>
      <w:r>
        <w:fldChar w:fldCharType="separate"/>
      </w:r>
      <w:r>
        <w:t>78</w:t>
      </w:r>
      <w:r>
        <w:fldChar w:fldCharType="end"/>
      </w:r>
    </w:p>
    <w:p w14:paraId="173FF1D0" w14:textId="77777777" w:rsidR="00280383" w:rsidRDefault="00280383">
      <w:pPr>
        <w:pStyle w:val="TOC5"/>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_Toc93740223 \h </w:instrText>
      </w:r>
      <w:r>
        <w:fldChar w:fldCharType="separate"/>
      </w:r>
      <w:r>
        <w:t>78</w:t>
      </w:r>
      <w:r>
        <w:fldChar w:fldCharType="end"/>
      </w:r>
    </w:p>
    <w:p w14:paraId="0B2C6EAA" w14:textId="77777777" w:rsidR="00280383" w:rsidRDefault="00280383">
      <w:pPr>
        <w:pStyle w:val="TOC5"/>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_Toc93740224 \h </w:instrText>
      </w:r>
      <w:r>
        <w:fldChar w:fldCharType="separate"/>
      </w:r>
      <w:r>
        <w:t>78</w:t>
      </w:r>
      <w:r>
        <w:fldChar w:fldCharType="end"/>
      </w:r>
    </w:p>
    <w:p w14:paraId="429E28C7" w14:textId="77777777" w:rsidR="00280383" w:rsidRDefault="00280383">
      <w:pPr>
        <w:pStyle w:val="TOC5"/>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_Toc93740225 \h </w:instrText>
      </w:r>
      <w:r>
        <w:fldChar w:fldCharType="separate"/>
      </w:r>
      <w:r>
        <w:t>79</w:t>
      </w:r>
      <w:r>
        <w:fldChar w:fldCharType="end"/>
      </w:r>
    </w:p>
    <w:p w14:paraId="488F3CE6" w14:textId="77777777" w:rsidR="00280383" w:rsidRDefault="00280383">
      <w:pPr>
        <w:pStyle w:val="TOC3"/>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_Toc93740226 \h </w:instrText>
      </w:r>
      <w:r>
        <w:fldChar w:fldCharType="separate"/>
      </w:r>
      <w:r>
        <w:t>79</w:t>
      </w:r>
      <w:r>
        <w:fldChar w:fldCharType="end"/>
      </w:r>
    </w:p>
    <w:p w14:paraId="3A201EE5" w14:textId="77777777" w:rsidR="00280383" w:rsidRDefault="00280383">
      <w:pPr>
        <w:pStyle w:val="TOC4"/>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_Toc93740227 \h </w:instrText>
      </w:r>
      <w:r>
        <w:fldChar w:fldCharType="separate"/>
      </w:r>
      <w:r>
        <w:t>79</w:t>
      </w:r>
      <w:r>
        <w:fldChar w:fldCharType="end"/>
      </w:r>
    </w:p>
    <w:p w14:paraId="7D4DFAC6" w14:textId="77777777" w:rsidR="00280383" w:rsidRDefault="00280383">
      <w:pPr>
        <w:pStyle w:val="TOC4"/>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_Toc93740228 \h </w:instrText>
      </w:r>
      <w:r>
        <w:fldChar w:fldCharType="separate"/>
      </w:r>
      <w:r>
        <w:t>79</w:t>
      </w:r>
      <w:r>
        <w:fldChar w:fldCharType="end"/>
      </w:r>
    </w:p>
    <w:p w14:paraId="339A77FD" w14:textId="77777777" w:rsidR="00280383" w:rsidRDefault="00280383">
      <w:pPr>
        <w:pStyle w:val="TOC4"/>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_Toc93740229 \h </w:instrText>
      </w:r>
      <w:r>
        <w:fldChar w:fldCharType="separate"/>
      </w:r>
      <w:r>
        <w:t>79</w:t>
      </w:r>
      <w:r>
        <w:fldChar w:fldCharType="end"/>
      </w:r>
    </w:p>
    <w:p w14:paraId="47F9FAB4" w14:textId="77777777" w:rsidR="00280383" w:rsidRDefault="00280383">
      <w:pPr>
        <w:pStyle w:val="TOC3"/>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_Toc93740230 \h </w:instrText>
      </w:r>
      <w:r>
        <w:fldChar w:fldCharType="separate"/>
      </w:r>
      <w:r>
        <w:t>80</w:t>
      </w:r>
      <w:r>
        <w:fldChar w:fldCharType="end"/>
      </w:r>
    </w:p>
    <w:p w14:paraId="5C13A467" w14:textId="77777777" w:rsidR="00280383" w:rsidRDefault="00280383">
      <w:pPr>
        <w:pStyle w:val="TOC3"/>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_Toc93740231 \h </w:instrText>
      </w:r>
      <w:r>
        <w:fldChar w:fldCharType="separate"/>
      </w:r>
      <w:r>
        <w:t>80</w:t>
      </w:r>
      <w:r>
        <w:fldChar w:fldCharType="end"/>
      </w:r>
    </w:p>
    <w:p w14:paraId="7896FB86" w14:textId="77777777" w:rsidR="00280383" w:rsidRDefault="00280383">
      <w:pPr>
        <w:pStyle w:val="TOC8"/>
        <w:rPr>
          <w:rFonts w:asciiTheme="minorHAnsi" w:eastAsiaTheme="minorEastAsia" w:hAnsiTheme="minorHAnsi" w:cstheme="minorBidi"/>
          <w:b w:val="0"/>
          <w:kern w:val="2"/>
          <w:sz w:val="21"/>
          <w:szCs w:val="22"/>
          <w:lang w:val="en-US" w:eastAsia="zh-CN"/>
        </w:rPr>
      </w:pPr>
      <w:r>
        <w:lastRenderedPageBreak/>
        <w:t>Annex A (normative): OpenAPI specification</w:t>
      </w:r>
      <w:r>
        <w:tab/>
      </w:r>
      <w:r>
        <w:fldChar w:fldCharType="begin"/>
      </w:r>
      <w:r>
        <w:instrText xml:space="preserve"> PAGEREF _Toc93740232 \h </w:instrText>
      </w:r>
      <w:r>
        <w:fldChar w:fldCharType="separate"/>
      </w:r>
      <w:r>
        <w:t>81</w:t>
      </w:r>
      <w:r>
        <w:fldChar w:fldCharType="end"/>
      </w:r>
    </w:p>
    <w:p w14:paraId="533C4A66" w14:textId="77777777" w:rsidR="00280383" w:rsidRDefault="00280383">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_Toc93740233 \h </w:instrText>
      </w:r>
      <w:r>
        <w:fldChar w:fldCharType="separate"/>
      </w:r>
      <w:r>
        <w:t>81</w:t>
      </w:r>
      <w:r>
        <w:fldChar w:fldCharType="end"/>
      </w:r>
    </w:p>
    <w:p w14:paraId="4AFF1BAC" w14:textId="77777777" w:rsidR="00280383" w:rsidRDefault="00280383">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_Toc93740234 \h </w:instrText>
      </w:r>
      <w:r>
        <w:fldChar w:fldCharType="separate"/>
      </w:r>
      <w:r>
        <w:t>81</w:t>
      </w:r>
      <w:r>
        <w:fldChar w:fldCharType="end"/>
      </w:r>
    </w:p>
    <w:p w14:paraId="37D56F8D" w14:textId="77777777" w:rsidR="00280383" w:rsidRDefault="00280383">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_Toc93740235 \h </w:instrText>
      </w:r>
      <w:r>
        <w:fldChar w:fldCharType="separate"/>
      </w:r>
      <w:r>
        <w:t>93</w:t>
      </w:r>
      <w:r>
        <w:fldChar w:fldCharType="end"/>
      </w:r>
    </w:p>
    <w:p w14:paraId="12253470" w14:textId="77777777" w:rsidR="00280383" w:rsidRDefault="00280383">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_Toc93740236 \h </w:instrText>
      </w:r>
      <w:r>
        <w:fldChar w:fldCharType="separate"/>
      </w:r>
      <w:r>
        <w:t>103</w:t>
      </w:r>
      <w:r>
        <w:fldChar w:fldCharType="end"/>
      </w:r>
    </w:p>
    <w:p w14:paraId="7CD6A724" w14:textId="3F669B1A" w:rsidR="00080512" w:rsidRPr="004D3578" w:rsidRDefault="00280383">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538"/>
      <w:bookmarkStart w:id="14" w:name="_Toc93739995"/>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6" w:name="introduction"/>
      <w:bookmarkStart w:id="17" w:name="_Toc35971369"/>
      <w:bookmarkStart w:id="18" w:name="_Toc67903493"/>
      <w:bookmarkStart w:id="19" w:name="_Toc89295539"/>
      <w:bookmarkStart w:id="20" w:name="_Toc93739996"/>
      <w:bookmarkEnd w:id="16"/>
      <w:r w:rsidRPr="004D3578">
        <w:t>Introduction</w:t>
      </w:r>
      <w:bookmarkEnd w:id="17"/>
      <w:bookmarkEnd w:id="18"/>
      <w:bookmarkEnd w:id="19"/>
      <w:bookmarkEnd w:id="20"/>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1" w:name="_Toc510696578"/>
      <w:bookmarkStart w:id="22" w:name="_Toc35971370"/>
      <w:bookmarkStart w:id="23" w:name="_Toc67903494"/>
      <w:bookmarkStart w:id="24" w:name="_Toc89295540"/>
      <w:bookmarkStart w:id="25" w:name="_Toc93739997"/>
      <w:r w:rsidRPr="004D3578">
        <w:lastRenderedPageBreak/>
        <w:t>1</w:t>
      </w:r>
      <w:r w:rsidRPr="004D3578">
        <w:tab/>
        <w:t>Scope</w:t>
      </w:r>
      <w:bookmarkEnd w:id="21"/>
      <w:bookmarkEnd w:id="22"/>
      <w:bookmarkEnd w:id="23"/>
      <w:bookmarkEnd w:id="24"/>
      <w:bookmarkEnd w:id="2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6" w:name="_Toc510696579"/>
      <w:bookmarkStart w:id="27" w:name="_Toc35971371"/>
      <w:bookmarkStart w:id="28" w:name="_Toc67903495"/>
      <w:bookmarkStart w:id="29" w:name="_Toc89295541"/>
      <w:bookmarkStart w:id="30" w:name="_Toc93739998"/>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Heading1"/>
      </w:pPr>
      <w:bookmarkStart w:id="35" w:name="_Toc510696580"/>
      <w:bookmarkStart w:id="36" w:name="_Toc35971372"/>
      <w:bookmarkStart w:id="37" w:name="_Toc67903496"/>
      <w:bookmarkStart w:id="38" w:name="_Toc89295542"/>
      <w:bookmarkStart w:id="39" w:name="_Toc93739999"/>
      <w:r w:rsidRPr="004D3578">
        <w:t>3</w:t>
      </w:r>
      <w:r w:rsidRPr="004D3578">
        <w:tab/>
        <w:t>Definitions, symbols and abbreviations</w:t>
      </w:r>
      <w:bookmarkEnd w:id="35"/>
      <w:bookmarkEnd w:id="36"/>
      <w:bookmarkEnd w:id="37"/>
      <w:bookmarkEnd w:id="38"/>
      <w:bookmarkEnd w:id="39"/>
    </w:p>
    <w:p w14:paraId="5AB8F883" w14:textId="77777777" w:rsidR="008A6D4A" w:rsidRPr="004D3578" w:rsidRDefault="008A6D4A" w:rsidP="008A6D4A">
      <w:pPr>
        <w:pStyle w:val="Heading2"/>
      </w:pPr>
      <w:bookmarkStart w:id="40" w:name="_Toc510696581"/>
      <w:bookmarkStart w:id="41" w:name="_Toc35971373"/>
      <w:bookmarkStart w:id="42" w:name="_Toc67903497"/>
      <w:bookmarkStart w:id="43" w:name="_Toc89295543"/>
      <w:bookmarkStart w:id="44" w:name="_Toc93740000"/>
      <w:r w:rsidRPr="004D3578">
        <w:t>3.1</w:t>
      </w:r>
      <w:r w:rsidRPr="004D3578">
        <w:tab/>
        <w:t>Definitions</w:t>
      </w:r>
      <w:bookmarkEnd w:id="40"/>
      <w:bookmarkEnd w:id="41"/>
      <w:bookmarkEnd w:id="42"/>
      <w:bookmarkEnd w:id="43"/>
      <w:bookmarkEnd w:id="44"/>
    </w:p>
    <w:p w14:paraId="0522AB69" w14:textId="77777777" w:rsidR="008A6D4A" w:rsidRDefault="008A6D4A" w:rsidP="008A6D4A">
      <w:r w:rsidRPr="004D3578">
        <w:t xml:space="preserve">For the purposes of the present document, the terms and definitions given in </w:t>
      </w:r>
      <w:bookmarkStart w:id="45" w:name="OLE_LINK6"/>
      <w:bookmarkStart w:id="46" w:name="OLE_LINK7"/>
      <w:bookmarkStart w:id="47" w:name="OLE_LINK8"/>
      <w:r>
        <w:t xml:space="preserve">3GPP </w:t>
      </w:r>
      <w:bookmarkEnd w:id="45"/>
      <w:bookmarkEnd w:id="46"/>
      <w:bookmarkEnd w:id="47"/>
      <w:r w:rsidRPr="004D3578">
        <w:t xml:space="preserve">TR 21.905 [1] and the following apply. A term defined in the present document takes precedence over the definition of the same term, if any, in </w:t>
      </w:r>
      <w:r>
        <w:t xml:space="preserve">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48" w:name="_Toc510696582"/>
      <w:bookmarkStart w:id="49" w:name="_Toc35971374"/>
      <w:bookmarkStart w:id="50" w:name="_Toc67903498"/>
      <w:bookmarkStart w:id="51" w:name="_Toc89295544"/>
      <w:bookmarkStart w:id="52" w:name="_Toc93740001"/>
      <w:r w:rsidRPr="004D3578">
        <w:t>3.2</w:t>
      </w:r>
      <w:r w:rsidRPr="004D3578">
        <w:tab/>
        <w:t>Symbols</w:t>
      </w:r>
      <w:bookmarkEnd w:id="48"/>
      <w:bookmarkEnd w:id="49"/>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53" w:name="_Toc510696583"/>
      <w:bookmarkStart w:id="54" w:name="_Toc35971375"/>
      <w:bookmarkStart w:id="55" w:name="_Toc67903499"/>
      <w:bookmarkStart w:id="56" w:name="_Toc89295545"/>
      <w:bookmarkStart w:id="57" w:name="_Toc93740002"/>
      <w:r w:rsidRPr="004D3578">
        <w:t>3.3</w:t>
      </w:r>
      <w:r w:rsidRPr="004D3578">
        <w:tab/>
        <w:t>Abbreviations</w:t>
      </w:r>
      <w:bookmarkEnd w:id="53"/>
      <w:bookmarkEnd w:id="54"/>
      <w:bookmarkEnd w:id="55"/>
      <w:bookmarkEnd w:id="56"/>
      <w:bookmarkEnd w:id="57"/>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8" w:name="_Toc510696584"/>
      <w:bookmarkStart w:id="59" w:name="_Toc35971376"/>
      <w:bookmarkStart w:id="60" w:name="_Toc67903500"/>
      <w:bookmarkStart w:id="61" w:name="_Toc89295546"/>
      <w:bookmarkStart w:id="62" w:name="_Toc93740003"/>
      <w:r w:rsidRPr="004D3578">
        <w:t>4</w:t>
      </w:r>
      <w:r w:rsidRPr="004D3578">
        <w:tab/>
      </w:r>
      <w:r>
        <w:t>Overview</w:t>
      </w:r>
      <w:bookmarkEnd w:id="58"/>
      <w:bookmarkEnd w:id="59"/>
      <w:bookmarkEnd w:id="60"/>
      <w:bookmarkEnd w:id="61"/>
      <w:bookmarkEnd w:id="62"/>
    </w:p>
    <w:p w14:paraId="6B139B5E" w14:textId="16576932" w:rsidR="008A6D4A" w:rsidRDefault="007C7359" w:rsidP="007C7359">
      <w:pPr>
        <w:pStyle w:val="Heading2"/>
        <w:rPr>
          <w:rFonts w:eastAsia="SimSun"/>
        </w:rPr>
      </w:pPr>
      <w:bookmarkStart w:id="63" w:name="_Toc25156162"/>
      <w:bookmarkStart w:id="64" w:name="_Toc34124462"/>
      <w:bookmarkStart w:id="65" w:name="_Toc43207576"/>
      <w:bookmarkStart w:id="66" w:name="_Toc49857056"/>
      <w:bookmarkStart w:id="67" w:name="_Toc51925259"/>
      <w:bookmarkStart w:id="68" w:name="_Toc89295547"/>
      <w:bookmarkStart w:id="69" w:name="_Toc93740004"/>
      <w:r w:rsidRPr="00BA3AC8">
        <w:rPr>
          <w:rFonts w:eastAsia="SimSun"/>
        </w:rPr>
        <w:t>4.1</w:t>
      </w:r>
      <w:r w:rsidRPr="00BA3AC8">
        <w:rPr>
          <w:rFonts w:eastAsia="SimSun"/>
        </w:rPr>
        <w:tab/>
        <w:t>Introduction</w:t>
      </w:r>
      <w:bookmarkEnd w:id="63"/>
      <w:bookmarkEnd w:id="64"/>
      <w:bookmarkEnd w:id="65"/>
      <w:bookmarkEnd w:id="66"/>
      <w:bookmarkEnd w:id="67"/>
      <w:bookmarkEnd w:id="68"/>
      <w:bookmarkEnd w:id="6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70" w:name="_Toc483474891"/>
      <w:bookmarkStart w:id="71" w:name="_Toc492541380"/>
      <w:bookmarkStart w:id="72" w:name="_Toc492899706"/>
      <w:bookmarkStart w:id="73" w:name="_Toc492899983"/>
      <w:bookmarkStart w:id="74" w:name="_Toc492967777"/>
      <w:bookmarkStart w:id="75" w:name="_Toc492972865"/>
      <w:bookmarkStart w:id="76" w:name="_Toc492973085"/>
      <w:bookmarkStart w:id="77" w:name="_Toc493774005"/>
      <w:bookmarkStart w:id="78" w:name="_Toc494194727"/>
      <w:bookmarkStart w:id="79" w:name="_Toc528159036"/>
      <w:bookmarkStart w:id="80" w:name="_Toc529259048"/>
      <w:bookmarkStart w:id="81" w:name="_Toc70418531"/>
    </w:p>
    <w:p w14:paraId="08C5FC84" w14:textId="6F407036" w:rsidR="007C7359" w:rsidRDefault="007C7359" w:rsidP="007C7359">
      <w:pPr>
        <w:pStyle w:val="Heading2"/>
        <w:rPr>
          <w:rFonts w:eastAsia="SimSun"/>
        </w:rPr>
      </w:pPr>
      <w:bookmarkStart w:id="82" w:name="_Toc89295548"/>
      <w:bookmarkStart w:id="83" w:name="_Toc93740005"/>
      <w:r w:rsidRPr="00BA3AC8">
        <w:rPr>
          <w:rFonts w:eastAsia="SimSun"/>
        </w:rPr>
        <w:t>4.2</w:t>
      </w:r>
      <w:r w:rsidRPr="00BA3AC8">
        <w:rPr>
          <w:rFonts w:eastAsia="SimSun"/>
        </w:rPr>
        <w:tab/>
      </w:r>
      <w:bookmarkEnd w:id="70"/>
      <w:r w:rsidRPr="00BA3AC8">
        <w:rPr>
          <w:rFonts w:eastAsia="SimSun"/>
        </w:rPr>
        <w:t>Service Architecture</w:t>
      </w:r>
      <w:bookmarkEnd w:id="71"/>
      <w:bookmarkEnd w:id="72"/>
      <w:bookmarkEnd w:id="73"/>
      <w:bookmarkEnd w:id="74"/>
      <w:bookmarkEnd w:id="75"/>
      <w:bookmarkEnd w:id="76"/>
      <w:bookmarkEnd w:id="77"/>
      <w:bookmarkEnd w:id="78"/>
      <w:bookmarkEnd w:id="79"/>
      <w:bookmarkEnd w:id="80"/>
      <w:bookmarkEnd w:id="81"/>
      <w:bookmarkEnd w:id="82"/>
      <w:bookmarkEnd w:id="83"/>
    </w:p>
    <w:p w14:paraId="3521B109" w14:textId="77777777" w:rsidR="00F65E94" w:rsidRDefault="00F65E94" w:rsidP="00F65E94">
      <w:r>
        <w:t>The 5G System Architecture is defined in 3GPP TS 23.501 [2].</w:t>
      </w:r>
    </w:p>
    <w:p w14:paraId="68917CBC" w14:textId="77777777" w:rsidR="00F65E94" w:rsidRDefault="00F65E94" w:rsidP="00F65E94">
      <w:r>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179.25pt" o:ole="">
            <v:imagedata r:id="rId12" o:title=""/>
          </v:shape>
          <o:OLEObject Type="Embed" ProgID="Visio.Drawing.15" ShapeID="_x0000_i1025" DrawAspect="Content" ObjectID="_1704811730"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25pt;height:78.75pt" o:ole="">
            <v:imagedata r:id="rId14" o:title=""/>
          </v:shape>
          <o:OLEObject Type="Embed" ProgID="Visio.Drawing.15" ShapeID="_x0000_i1026" DrawAspect="Content" ObjectID="_1704811731" r:id="rId15"/>
        </w:object>
      </w:r>
    </w:p>
    <w:p w14:paraId="4AB5F0A9" w14:textId="7B325C22" w:rsidR="00F65E94" w:rsidRPr="00F65E94" w:rsidRDefault="00F65E94" w:rsidP="00F65E94">
      <w:pPr>
        <w:pStyle w:val="TF"/>
      </w:pPr>
      <w:r w:rsidRPr="00F65E94">
        <w:t xml:space="preserve">Figure 4.2-2: </w:t>
      </w:r>
      <w:bookmarkStart w:id="84" w:name="_Hlk68599672"/>
      <w:r w:rsidRPr="00F65E94">
        <w:t xml:space="preserve">Ntsctsf services </w:t>
      </w:r>
      <w:bookmarkEnd w:id="84"/>
      <w:r w:rsidRPr="00F65E94">
        <w:t>architecture, reference point representation</w:t>
      </w:r>
    </w:p>
    <w:p w14:paraId="6A3C47FA" w14:textId="45D64FF2" w:rsidR="008A6D4A" w:rsidRDefault="008A6D4A" w:rsidP="008A6D4A">
      <w:pPr>
        <w:pStyle w:val="Heading1"/>
      </w:pPr>
      <w:bookmarkStart w:id="85" w:name="_Toc510696585"/>
      <w:bookmarkStart w:id="86" w:name="_Toc35971377"/>
      <w:bookmarkStart w:id="87" w:name="_Toc67903501"/>
      <w:bookmarkStart w:id="88" w:name="_Toc89295549"/>
      <w:bookmarkStart w:id="89" w:name="_Toc93740006"/>
      <w:r>
        <w:t>5</w:t>
      </w:r>
      <w:r w:rsidRPr="004D3578">
        <w:tab/>
      </w:r>
      <w:r>
        <w:t xml:space="preserve">Services offered by the </w:t>
      </w:r>
      <w:bookmarkEnd w:id="85"/>
      <w:bookmarkEnd w:id="86"/>
      <w:bookmarkEnd w:id="87"/>
      <w:r w:rsidR="00D615CF">
        <w:t>TSCTSF</w:t>
      </w:r>
      <w:bookmarkEnd w:id="88"/>
      <w:bookmarkEnd w:id="89"/>
    </w:p>
    <w:p w14:paraId="5A6A4D44" w14:textId="77777777" w:rsidR="008A6D4A" w:rsidRDefault="008A6D4A" w:rsidP="008A6D4A">
      <w:pPr>
        <w:pStyle w:val="Heading2"/>
      </w:pPr>
      <w:bookmarkStart w:id="90" w:name="_Toc510696586"/>
      <w:bookmarkStart w:id="91" w:name="_Toc35971378"/>
      <w:bookmarkStart w:id="92" w:name="_Toc67903502"/>
      <w:bookmarkStart w:id="93" w:name="_Toc89295550"/>
      <w:bookmarkStart w:id="94" w:name="_Toc93740007"/>
      <w:r>
        <w:t>5.1</w:t>
      </w:r>
      <w:r>
        <w:tab/>
        <w:t>Introduction</w:t>
      </w:r>
      <w:bookmarkEnd w:id="90"/>
      <w:bookmarkEnd w:id="91"/>
      <w:bookmarkEnd w:id="92"/>
      <w:bookmarkEnd w:id="93"/>
      <w:bookmarkEnd w:id="94"/>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7BD6B496"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Heading2"/>
      </w:pPr>
      <w:bookmarkStart w:id="95" w:name="_Toc510696587"/>
      <w:bookmarkStart w:id="96" w:name="_Toc35971379"/>
      <w:bookmarkStart w:id="97" w:name="_Toc67903503"/>
      <w:bookmarkStart w:id="98" w:name="_Toc89295551"/>
      <w:bookmarkStart w:id="99" w:name="_Toc93740008"/>
      <w:r>
        <w:t>5.2</w:t>
      </w:r>
      <w:r>
        <w:tab/>
      </w:r>
      <w:r w:rsidR="00D615CF">
        <w:t>Ntsctsf_TimeSynchronization</w:t>
      </w:r>
      <w:r w:rsidRPr="00AF47A0">
        <w:t xml:space="preserve"> </w:t>
      </w:r>
      <w:r>
        <w:t>Service</w:t>
      </w:r>
      <w:bookmarkEnd w:id="95"/>
      <w:bookmarkEnd w:id="96"/>
      <w:bookmarkEnd w:id="97"/>
      <w:bookmarkEnd w:id="98"/>
      <w:bookmarkEnd w:id="99"/>
    </w:p>
    <w:p w14:paraId="689EB835" w14:textId="77777777" w:rsidR="008A6D4A" w:rsidRDefault="008A6D4A" w:rsidP="008A6D4A">
      <w:pPr>
        <w:pStyle w:val="Heading3"/>
      </w:pPr>
      <w:bookmarkStart w:id="100" w:name="_Toc510696588"/>
      <w:bookmarkStart w:id="101" w:name="_Toc35971380"/>
      <w:bookmarkStart w:id="102" w:name="_Toc67903504"/>
      <w:bookmarkStart w:id="103" w:name="_Toc89295552"/>
      <w:bookmarkStart w:id="104" w:name="_Toc93740009"/>
      <w:r>
        <w:t>5.2.1</w:t>
      </w:r>
      <w:r>
        <w:tab/>
        <w:t>Service Description</w:t>
      </w:r>
      <w:bookmarkEnd w:id="100"/>
      <w:bookmarkEnd w:id="101"/>
      <w:bookmarkEnd w:id="102"/>
      <w:bookmarkEnd w:id="103"/>
      <w:bookmarkEnd w:id="104"/>
    </w:p>
    <w:p w14:paraId="2AEDD4FD" w14:textId="7DA2B0E5" w:rsidR="00052900" w:rsidRDefault="00052900" w:rsidP="003E6778">
      <w:pPr>
        <w:pStyle w:val="Heading4"/>
      </w:pPr>
      <w:bookmarkStart w:id="105" w:name="_Toc70598398"/>
      <w:bookmarkStart w:id="106" w:name="_Toc89295553"/>
      <w:bookmarkStart w:id="107" w:name="_Toc93740010"/>
      <w:r w:rsidRPr="00BA3AC8">
        <w:t>5.2.1.1</w:t>
      </w:r>
      <w:r w:rsidRPr="00BA3AC8">
        <w:tab/>
        <w:t>Overview</w:t>
      </w:r>
      <w:bookmarkEnd w:id="105"/>
      <w:bookmarkEnd w:id="106"/>
      <w:bookmarkEnd w:id="107"/>
    </w:p>
    <w:p w14:paraId="6480D05B" w14:textId="77777777" w:rsidR="00683A87" w:rsidRDefault="00683A87" w:rsidP="00683A87">
      <w:r>
        <w:t>This service provides:</w:t>
      </w:r>
    </w:p>
    <w:p w14:paraId="3CC6136B" w14:textId="77777777" w:rsidR="00683A87" w:rsidRDefault="00683A87" w:rsidP="00683A87">
      <w:pPr>
        <w:pStyle w:val="B10"/>
      </w:pPr>
      <w:r>
        <w:lastRenderedPageBreak/>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SimSun"/>
        </w:rPr>
      </w:pPr>
      <w:r w:rsidRPr="00636814">
        <w:rPr>
          <w:rFonts w:eastAsia="SimSun"/>
        </w:rPr>
        <w:t>NOTE:</w:t>
      </w:r>
      <w:r w:rsidRPr="00636814">
        <w:rPr>
          <w:rFonts w:eastAsia="SimSun"/>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Heading5"/>
        <w:rPr>
          <w:noProof/>
          <w:sz w:val="24"/>
          <w:lang w:eastAsia="zh-CN"/>
        </w:rPr>
      </w:pPr>
      <w:bookmarkStart w:id="108" w:name="_Toc70598400"/>
      <w:bookmarkStart w:id="109" w:name="_Toc89295554"/>
      <w:bookmarkStart w:id="110" w:name="_Toc93740011"/>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11" w:name="_Toc70598401"/>
      <w:bookmarkEnd w:id="108"/>
      <w:bookmarkEnd w:id="109"/>
      <w:bookmarkEnd w:id="110"/>
    </w:p>
    <w:p w14:paraId="452EC5CC" w14:textId="7B8BEE21" w:rsidR="00052900" w:rsidRDefault="00052900" w:rsidP="00052900">
      <w:pPr>
        <w:pStyle w:val="Heading5"/>
      </w:pPr>
      <w:bookmarkStart w:id="112" w:name="_Toc89295555"/>
      <w:bookmarkStart w:id="113" w:name="_Toc93740012"/>
      <w:r w:rsidRPr="00BA3AC8">
        <w:t>5.2.1.</w:t>
      </w:r>
      <w:r w:rsidR="007C7359" w:rsidRPr="00BA3AC8">
        <w:t>2</w:t>
      </w:r>
      <w:r w:rsidRPr="00BA3AC8">
        <w:t>.1</w:t>
      </w:r>
      <w:r w:rsidRPr="00BA3AC8">
        <w:tab/>
      </w:r>
      <w:bookmarkEnd w:id="111"/>
      <w:r w:rsidR="007C7359" w:rsidRPr="00BA3AC8">
        <w:t>TSCTSF</w:t>
      </w:r>
      <w:bookmarkEnd w:id="112"/>
      <w:bookmarkEnd w:id="113"/>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Heading5"/>
        <w:rPr>
          <w:noProof/>
          <w:lang w:eastAsia="zh-CN"/>
        </w:rPr>
      </w:pPr>
      <w:bookmarkStart w:id="114" w:name="_Toc70598402"/>
      <w:bookmarkStart w:id="115" w:name="_Toc89295556"/>
      <w:bookmarkStart w:id="116" w:name="_Toc93740013"/>
      <w:r w:rsidRPr="00BA3AC8">
        <w:t>5.2.1.</w:t>
      </w:r>
      <w:r w:rsidR="00093353" w:rsidRPr="00BA3AC8">
        <w:t>2</w:t>
      </w:r>
      <w:r w:rsidRPr="00BA3AC8">
        <w:t>.2</w:t>
      </w:r>
      <w:r w:rsidRPr="00BA3AC8">
        <w:tab/>
      </w:r>
      <w:r w:rsidRPr="00BA3AC8">
        <w:rPr>
          <w:noProof/>
          <w:lang w:eastAsia="zh-CN"/>
        </w:rPr>
        <w:t>NF Service Consumers</w:t>
      </w:r>
      <w:bookmarkEnd w:id="114"/>
      <w:bookmarkEnd w:id="115"/>
      <w:bookmarkEnd w:id="116"/>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Heading3"/>
      </w:pPr>
      <w:bookmarkStart w:id="117" w:name="_Toc510696589"/>
      <w:bookmarkStart w:id="118" w:name="_Toc35971381"/>
      <w:bookmarkStart w:id="119" w:name="_Toc67903505"/>
      <w:bookmarkStart w:id="120" w:name="_Toc89295557"/>
      <w:bookmarkStart w:id="121" w:name="_Toc93740014"/>
      <w:r>
        <w:lastRenderedPageBreak/>
        <w:t>5.2.2</w:t>
      </w:r>
      <w:r>
        <w:tab/>
        <w:t>Service Operations</w:t>
      </w:r>
      <w:bookmarkEnd w:id="117"/>
      <w:bookmarkEnd w:id="118"/>
      <w:bookmarkEnd w:id="119"/>
      <w:bookmarkEnd w:id="120"/>
      <w:bookmarkEnd w:id="121"/>
    </w:p>
    <w:p w14:paraId="679BB854" w14:textId="77777777" w:rsidR="008A6D4A" w:rsidRDefault="008A6D4A" w:rsidP="008A6D4A">
      <w:pPr>
        <w:pStyle w:val="Heading4"/>
      </w:pPr>
      <w:bookmarkStart w:id="122" w:name="_Toc510696590"/>
      <w:bookmarkStart w:id="123" w:name="_Toc35971382"/>
      <w:bookmarkStart w:id="124" w:name="_Toc67903506"/>
      <w:bookmarkStart w:id="125" w:name="_Toc89295558"/>
      <w:bookmarkStart w:id="126" w:name="_Toc93740015"/>
      <w:r>
        <w:t>5.2.2.1</w:t>
      </w:r>
      <w:r>
        <w:tab/>
        <w:t>Introduction</w:t>
      </w:r>
      <w:bookmarkEnd w:id="122"/>
      <w:bookmarkEnd w:id="123"/>
      <w:bookmarkEnd w:id="124"/>
      <w:bookmarkEnd w:id="125"/>
      <w:bookmarkEnd w:id="126"/>
    </w:p>
    <w:p w14:paraId="0F0A4D29" w14:textId="193EE7ED" w:rsidR="00FE177B" w:rsidRDefault="00FE177B" w:rsidP="00FE177B">
      <w:pPr>
        <w:rPr>
          <w:rFonts w:eastAsia="SimSun"/>
        </w:rPr>
      </w:pPr>
      <w:bookmarkStart w:id="127" w:name="_Toc510696591"/>
      <w:bookmarkStart w:id="128" w:name="_Toc35971383"/>
      <w:bookmarkStart w:id="129" w:name="_Toc67903507"/>
      <w:r w:rsidRPr="00FE177B">
        <w:rPr>
          <w:rFonts w:eastAsia="SimSun"/>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30" w:name="_Hlk68604557"/>
      <w:r w:rsidRPr="007D3187">
        <w:t>Ntsctsf_TimeSynchronization</w:t>
      </w:r>
      <w:r w:rsidRPr="00376A4A">
        <w:t xml:space="preserve"> Service Operations</w:t>
      </w:r>
      <w:bookmarkEnd w:id="130"/>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31" w:name="_Toc89295559"/>
      <w:bookmarkStart w:id="132" w:name="_Toc93740016"/>
      <w:r>
        <w:t>5.2.2.2</w:t>
      </w:r>
      <w:r>
        <w:tab/>
      </w:r>
      <w:r w:rsidR="00707E39" w:rsidRPr="00035056">
        <w:rPr>
          <w:rFonts w:ascii="Times New Roman" w:hAnsi="Times New Roman"/>
          <w:lang w:val="en-US"/>
        </w:rPr>
        <w:t>Ntsctsf_TimeSynchronization_CapsSubscribe</w:t>
      </w:r>
      <w:bookmarkEnd w:id="127"/>
      <w:bookmarkEnd w:id="128"/>
      <w:bookmarkEnd w:id="129"/>
      <w:bookmarkEnd w:id="131"/>
      <w:bookmarkEnd w:id="132"/>
    </w:p>
    <w:p w14:paraId="687573F6" w14:textId="77777777" w:rsidR="008A6D4A" w:rsidRDefault="008A6D4A" w:rsidP="008A6D4A">
      <w:pPr>
        <w:pStyle w:val="Heading5"/>
      </w:pPr>
      <w:bookmarkStart w:id="133" w:name="_Toc510696592"/>
      <w:bookmarkStart w:id="134" w:name="_Toc35971384"/>
      <w:bookmarkStart w:id="135" w:name="_Toc67903508"/>
      <w:bookmarkStart w:id="136" w:name="_Toc89295560"/>
      <w:bookmarkStart w:id="137" w:name="_Toc93740017"/>
      <w:r>
        <w:t>5.2.2.2.1</w:t>
      </w:r>
      <w:r>
        <w:tab/>
        <w:t>General</w:t>
      </w:r>
      <w:bookmarkEnd w:id="133"/>
      <w:bookmarkEnd w:id="134"/>
      <w:bookmarkEnd w:id="135"/>
      <w:bookmarkEnd w:id="136"/>
      <w:bookmarkEnd w:id="137"/>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p>
    <w:p w14:paraId="65A5DAD4" w14:textId="468869DE" w:rsidR="008A6D4A" w:rsidRDefault="008A6D4A" w:rsidP="008A6D4A">
      <w:pPr>
        <w:pStyle w:val="Heading5"/>
      </w:pPr>
      <w:bookmarkStart w:id="138" w:name="_Toc510696593"/>
      <w:bookmarkStart w:id="139" w:name="_Toc35971385"/>
      <w:bookmarkStart w:id="140" w:name="_Toc67903509"/>
      <w:bookmarkStart w:id="141" w:name="_Toc89295561"/>
      <w:bookmarkStart w:id="142" w:name="_Toc93740018"/>
      <w:r>
        <w:t>5.2.2.2.2</w:t>
      </w:r>
      <w:r>
        <w:tab/>
      </w:r>
      <w:r w:rsidR="00707E39">
        <w:rPr>
          <w:noProof/>
        </w:rPr>
        <w:t>Creating a new subscription</w:t>
      </w:r>
      <w:bookmarkEnd w:id="138"/>
      <w:bookmarkEnd w:id="139"/>
      <w:bookmarkEnd w:id="140"/>
      <w:bookmarkEnd w:id="141"/>
      <w:bookmarkEnd w:id="142"/>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75pt;height:158.25pt" o:ole="">
            <v:imagedata r:id="rId16" o:title=""/>
          </v:shape>
          <o:OLEObject Type="Embed" ProgID="Visio.Drawing.11" ShapeID="_x0000_i1027" DrawAspect="Content" ObjectID="_1704811732"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2D806713" w:rsidR="00707E39" w:rsidRDefault="00707E39" w:rsidP="00707E39">
      <w:pPr>
        <w:pStyle w:val="B10"/>
        <w:rPr>
          <w:lang w:val="en-US" w:eastAsia="zh-CN"/>
        </w:rPr>
      </w:pPr>
      <w:r>
        <w:rPr>
          <w:lang w:eastAsia="zh-CN"/>
        </w:rPr>
        <w:t>-</w:t>
      </w:r>
      <w:r>
        <w:rPr>
          <w:lang w:eastAsia="zh-CN"/>
        </w:rPr>
        <w:tab/>
      </w:r>
      <w:r w:rsidR="00301FA5">
        <w:rPr>
          <w:lang w:eastAsia="zh-CN"/>
        </w:rPr>
        <w:t xml:space="preserve">identify the affected AF session(s) based on the parameters received from the </w:t>
      </w:r>
      <w:r w:rsidR="00301FA5">
        <w:t xml:space="preserve">NF service consumer and 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6BD72098" w:rsidR="00301FA5" w:rsidRPr="00301FA5" w:rsidRDefault="00301FA5" w:rsidP="00301FA5">
      <w:pPr>
        <w:pStyle w:val="NO"/>
        <w:rPr>
          <w:lang w:eastAsia="zh-CN"/>
        </w:rPr>
      </w:pPr>
      <w:r>
        <w:lastRenderedPageBreak/>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0A83271" w14:textId="6FA3E9AC" w:rsidR="00AB4086" w:rsidRP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3EB28514" w14:textId="52FFB6E2" w:rsidR="008A6D4A" w:rsidRDefault="008A6D4A" w:rsidP="008A6D4A">
      <w:pPr>
        <w:pStyle w:val="Heading4"/>
      </w:pPr>
      <w:bookmarkStart w:id="143" w:name="_Toc510696595"/>
      <w:bookmarkStart w:id="144" w:name="_Toc35971387"/>
      <w:bookmarkStart w:id="145" w:name="_Toc67903511"/>
      <w:bookmarkStart w:id="146" w:name="_Toc89295563"/>
      <w:bookmarkStart w:id="147" w:name="_Toc93740019"/>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43"/>
      <w:bookmarkEnd w:id="144"/>
      <w:bookmarkEnd w:id="145"/>
      <w:bookmarkEnd w:id="146"/>
      <w:bookmarkEnd w:id="147"/>
    </w:p>
    <w:p w14:paraId="6CA602A6" w14:textId="77777777" w:rsidR="001C1534" w:rsidRDefault="001C1534" w:rsidP="00251121">
      <w:pPr>
        <w:pStyle w:val="Heading5"/>
      </w:pPr>
      <w:bookmarkStart w:id="148" w:name="_Toc28011539"/>
      <w:bookmarkStart w:id="149" w:name="_Toc34210655"/>
      <w:bookmarkStart w:id="150" w:name="_Toc36037680"/>
      <w:bookmarkStart w:id="151" w:name="_Toc39063114"/>
      <w:bookmarkStart w:id="152" w:name="_Toc43298172"/>
      <w:bookmarkStart w:id="153" w:name="_Toc45132949"/>
      <w:bookmarkStart w:id="154" w:name="_Toc49935416"/>
      <w:bookmarkStart w:id="155" w:name="_Toc50023762"/>
      <w:bookmarkStart w:id="156" w:name="_Toc51761252"/>
      <w:bookmarkStart w:id="157" w:name="_Toc56672182"/>
      <w:bookmarkStart w:id="158" w:name="_Toc66277740"/>
      <w:bookmarkStart w:id="159" w:name="_Toc68166422"/>
      <w:bookmarkStart w:id="160" w:name="_Toc89295564"/>
      <w:bookmarkStart w:id="161" w:name="_Toc93740020"/>
      <w:r>
        <w:t>5.2.2.3.1</w:t>
      </w:r>
      <w: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162" w:name="_Toc28011540"/>
      <w:bookmarkStart w:id="163" w:name="_Toc34210656"/>
      <w:bookmarkStart w:id="164" w:name="_Toc36037681"/>
      <w:bookmarkStart w:id="165" w:name="_Toc39063115"/>
      <w:bookmarkStart w:id="166" w:name="_Toc43298173"/>
      <w:bookmarkStart w:id="167" w:name="_Toc45132950"/>
      <w:bookmarkStart w:id="168" w:name="_Toc49935417"/>
      <w:bookmarkStart w:id="169" w:name="_Toc50023763"/>
      <w:bookmarkStart w:id="170" w:name="_Toc51761253"/>
      <w:bookmarkStart w:id="171" w:name="_Toc56672183"/>
      <w:bookmarkStart w:id="172" w:name="_Toc66277741"/>
      <w:bookmarkStart w:id="173" w:name="_Toc68166423"/>
      <w:bookmarkStart w:id="174" w:name="_Toc89295565"/>
      <w:bookmarkStart w:id="175" w:name="_Toc93740021"/>
      <w:r>
        <w:t>5.2.2.3.2</w:t>
      </w:r>
      <w:r>
        <w:tab/>
        <w:t>Unsubscription from capability notifications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5pt;height:158.25pt" o:ole="">
            <v:imagedata r:id="rId18" o:title=""/>
          </v:shape>
          <o:OLEObject Type="Embed" ProgID="Visio.Drawing.11" ShapeID="_x0000_i1028" DrawAspect="Content" ObjectID="_1704811733"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1CC2142D" w:rsidR="001C1534" w:rsidRDefault="00E07AA5" w:rsidP="001C1534">
      <w:pPr>
        <w:pStyle w:val="B10"/>
        <w:rPr>
          <w:noProof/>
        </w:rPr>
      </w:pPr>
      <w:r>
        <w:rPr>
          <w:noProof/>
        </w:rPr>
        <w:t>-</w:t>
      </w:r>
      <w:r>
        <w:rPr>
          <w:noProof/>
        </w:rPr>
        <w:tab/>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6"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Heading4"/>
      </w:pPr>
      <w:bookmarkStart w:id="177" w:name="_Toc93740022"/>
      <w:r w:rsidRPr="003E6F1D">
        <w:lastRenderedPageBreak/>
        <w:t>5.2.2.4</w:t>
      </w:r>
      <w:r w:rsidRPr="003E6F1D">
        <w:tab/>
        <w:t>Ntsctsf_TimeSynchronization_CapsNotify service operation</w:t>
      </w:r>
      <w:bookmarkEnd w:id="176"/>
      <w:bookmarkEnd w:id="177"/>
    </w:p>
    <w:p w14:paraId="6E870181" w14:textId="77777777" w:rsidR="00251121" w:rsidRDefault="00251121" w:rsidP="00251121">
      <w:pPr>
        <w:pStyle w:val="Heading5"/>
      </w:pPr>
      <w:bookmarkStart w:id="178" w:name="_Toc89295567"/>
      <w:bookmarkStart w:id="179" w:name="_Toc93740023"/>
      <w:r>
        <w:t>5.2.2.4.1</w:t>
      </w:r>
      <w:r>
        <w:tab/>
        <w:t>General</w:t>
      </w:r>
      <w:bookmarkEnd w:id="178"/>
      <w:bookmarkEnd w:id="17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180" w:name="_Toc89295568"/>
      <w:bookmarkStart w:id="181" w:name="_Toc93740024"/>
      <w:r>
        <w:t>5.2.2.4.2</w:t>
      </w:r>
      <w:r>
        <w:tab/>
        <w:t>Notification about the capability of time synchronization service</w:t>
      </w:r>
      <w:bookmarkEnd w:id="180"/>
      <w:bookmarkEnd w:id="181"/>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5pt;height:157.5pt" o:ole="">
            <v:imagedata r:id="rId20" o:title=""/>
          </v:shape>
          <o:OLEObject Type="Embed" ProgID="Visio.Drawing.15" ShapeID="_x0000_i1029" DrawAspect="Content" ObjectID="_1704811734"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4307A485" w:rsidR="00251121" w:rsidRDefault="00E07AA5" w:rsidP="00251121">
      <w:pPr>
        <w:rPr>
          <w:noProof/>
        </w:rPr>
      </w:pPr>
      <w:r>
        <w:rPr>
          <w:noProof/>
        </w:rPr>
        <w:t>T</w:t>
      </w:r>
      <w:r w:rsidR="00251121">
        <w:rPr>
          <w:noProof/>
        </w:rPr>
        <w:t>he TSCTSF detects the capability of time synchronization service for a list of UEs</w:t>
      </w:r>
      <w:r w:rsidR="00251121">
        <w:rPr>
          <w:noProof/>
          <w:lang w:eastAsia="zh-CN"/>
        </w:rPr>
        <w:t xml:space="preserve"> for which an NF service consumer has subscribed, </w:t>
      </w:r>
      <w:r>
        <w:rPr>
          <w:noProof/>
          <w:lang w:eastAsia="zh-CN"/>
        </w:rPr>
        <w:t xml:space="preserve">by </w:t>
      </w:r>
      <w:r>
        <w:t xml:space="preserve">composing the time synchronization capabilities for the DS-TT/UE(s) connected to the NW-TT based on the capability information received from the DS-TT(s) and NW-TT via the PCF.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In order to send the </w:t>
      </w:r>
      <w:r>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ListBullet"/>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182" w:name="_Toc89295569"/>
      <w:bookmarkStart w:id="183" w:name="_Toc93740025"/>
      <w:r w:rsidRPr="0047408B">
        <w:lastRenderedPageBreak/>
        <w:t>5.2.2.5</w:t>
      </w:r>
      <w:r w:rsidRPr="0047408B">
        <w:tab/>
        <w:t>Ntsctsf_TimeSynchronization_ConfigCreate</w:t>
      </w:r>
      <w:bookmarkEnd w:id="182"/>
      <w:bookmarkEnd w:id="183"/>
    </w:p>
    <w:p w14:paraId="6CFA95D1" w14:textId="77777777" w:rsidR="004557BC" w:rsidRDefault="004557BC" w:rsidP="004557BC">
      <w:pPr>
        <w:pStyle w:val="Heading5"/>
      </w:pPr>
      <w:bookmarkStart w:id="184" w:name="_Toc89295570"/>
      <w:bookmarkStart w:id="185" w:name="_Toc93740026"/>
      <w:r>
        <w:t>5.2.2.5.1</w:t>
      </w:r>
      <w:r>
        <w:tab/>
        <w:t>General</w:t>
      </w:r>
      <w:bookmarkEnd w:id="184"/>
      <w:bookmarkEnd w:id="18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186" w:name="_Toc89295571"/>
      <w:bookmarkStart w:id="187" w:name="_Toc93740027"/>
      <w:r>
        <w:t>5.2.2.5.2</w:t>
      </w:r>
      <w:r>
        <w:tab/>
      </w:r>
      <w:r>
        <w:rPr>
          <w:noProof/>
        </w:rPr>
        <w:t>Creating a new configuration</w:t>
      </w:r>
      <w:bookmarkEnd w:id="186"/>
      <w:bookmarkEnd w:id="187"/>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5pt;height:158.25pt" o:ole="">
            <v:imagedata r:id="rId22" o:title=""/>
          </v:shape>
          <o:OLEObject Type="Embed" ProgID="Visio.Drawing.11" ShapeID="_x0000_i1030" DrawAspect="Content" ObjectID="_1704811735"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5D26B478" w14:textId="30E655AF" w:rsidR="003416B7" w:rsidRDefault="003416B7" w:rsidP="004557BC">
      <w:pPr>
        <w:pStyle w:val="B10"/>
        <w:numPr>
          <w:ilvl w:val="0"/>
          <w:numId w:val="6"/>
        </w:numPr>
        <w:rPr>
          <w:noProof/>
          <w:lang w:eastAsia="zh-CN"/>
        </w:rPr>
      </w:pPr>
      <w:r>
        <w:rPr>
          <w:noProof/>
          <w:lang w:eastAsia="zh-CN"/>
        </w:rPr>
        <w:t xml:space="preserve">the </w:t>
      </w:r>
      <w:r>
        <w:rPr>
          <w:rFonts w:eastAsia="Malgun Gothic"/>
        </w:rPr>
        <w:t>time synchronization error budget within the "timeSyncErrBdgt" attribute</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w:t>
      </w:r>
      <w:r>
        <w:lastRenderedPageBreak/>
        <w:t>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4E3A1735" w14:textId="77777777" w:rsidR="005E7304" w:rsidRDefault="005E7304" w:rsidP="005E7304">
      <w:pPr>
        <w:rPr>
          <w:noProof/>
        </w:rPr>
      </w:pPr>
      <w:bookmarkStart w:id="188" w:name="_Toc89295572"/>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D6A2F37" w14:textId="3DA2056E" w:rsidR="003416B7" w:rsidRPr="003416B7" w:rsidRDefault="003416B7" w:rsidP="003416B7">
      <w:pPr>
        <w:pStyle w:val="EditorsNote"/>
        <w:rPr>
          <w:rFonts w:eastAsia="SimSun"/>
        </w:rPr>
      </w:pPr>
      <w:r w:rsidRPr="003416B7">
        <w:rPr>
          <w:rFonts w:eastAsia="SimSun"/>
        </w:rPr>
        <w:t>Editor's Note:</w:t>
      </w:r>
      <w:r w:rsidRPr="003416B7">
        <w:rPr>
          <w:rFonts w:eastAsia="SimSun"/>
        </w:rPr>
        <w:tab/>
        <w:t>The handling of the time synchronization error budget is FFS.</w:t>
      </w:r>
    </w:p>
    <w:p w14:paraId="75D1EFC3" w14:textId="77777777" w:rsidR="00D82BFE" w:rsidRPr="0047408B" w:rsidRDefault="00D82BFE" w:rsidP="00D82BFE">
      <w:pPr>
        <w:pStyle w:val="Heading4"/>
      </w:pPr>
      <w:bookmarkStart w:id="189" w:name="_Toc93740028"/>
      <w:r w:rsidRPr="0047408B">
        <w:t>5.2.2.</w:t>
      </w:r>
      <w:r>
        <w:t>6</w:t>
      </w:r>
      <w:r w:rsidRPr="0047408B">
        <w:tab/>
        <w:t>Ntsctsf_TimeSynchronization_Config</w:t>
      </w:r>
      <w:r>
        <w:t>Update</w:t>
      </w:r>
      <w:bookmarkEnd w:id="188"/>
      <w:bookmarkEnd w:id="189"/>
    </w:p>
    <w:p w14:paraId="11E80347" w14:textId="77777777" w:rsidR="00D82BFE" w:rsidRDefault="00D82BFE" w:rsidP="00D82BFE">
      <w:pPr>
        <w:pStyle w:val="Heading5"/>
      </w:pPr>
      <w:bookmarkStart w:id="190" w:name="_Toc89295573"/>
      <w:bookmarkStart w:id="191" w:name="_Toc93740029"/>
      <w:r>
        <w:t>5.2.2.6.1</w:t>
      </w:r>
      <w:r>
        <w:tab/>
        <w:t>General</w:t>
      </w:r>
      <w:bookmarkEnd w:id="190"/>
      <w:bookmarkEnd w:id="191"/>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192" w:name="_Toc89295574"/>
      <w:bookmarkStart w:id="193" w:name="_Toc93740030"/>
      <w:r>
        <w:t>5.2.2.6.2</w:t>
      </w:r>
      <w:r>
        <w:tab/>
      </w:r>
      <w:r>
        <w:rPr>
          <w:noProof/>
        </w:rPr>
        <w:t>Updating an existing configuration</w:t>
      </w:r>
      <w:bookmarkEnd w:id="192"/>
      <w:bookmarkEnd w:id="193"/>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5pt;height:158.25pt" o:ole="">
            <v:imagedata r:id="rId24" o:title=""/>
          </v:shape>
          <o:OLEObject Type="Embed" ProgID="Visio.Drawing.11" ShapeID="_x0000_i1031" DrawAspect="Content" ObjectID="_1704811736"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lastRenderedPageBreak/>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94" w:name="_Hlk55894852"/>
      <w:r>
        <w:t xml:space="preserve">If the </w:t>
      </w:r>
      <w:r>
        <w:rPr>
          <w:noProof/>
        </w:rPr>
        <w:t>notification URI or notification correlation Id</w:t>
      </w:r>
      <w:r>
        <w:t xml:space="preserve"> is not changed the previously value is included.</w:t>
      </w:r>
      <w:bookmarkEnd w:id="194"/>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211B49AE" w14:textId="2EE66E01" w:rsidR="003416B7" w:rsidRDefault="003416B7" w:rsidP="00D82BFE">
      <w:pPr>
        <w:pStyle w:val="B10"/>
        <w:numPr>
          <w:ilvl w:val="0"/>
          <w:numId w:val="6"/>
        </w:numPr>
        <w:rPr>
          <w:noProof/>
          <w:lang w:eastAsia="zh-CN"/>
        </w:rPr>
      </w:pPr>
      <w:r>
        <w:rPr>
          <w:rFonts w:eastAsia="Malgun Gothic"/>
        </w:rPr>
        <w:t>the time synchronization error budget within the "timeSyncErrBdgt" attribute</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48ED3138" w14:textId="77777777" w:rsidR="005E7304" w:rsidRDefault="005E7304" w:rsidP="005E7304">
      <w:pPr>
        <w:rPr>
          <w:noProof/>
        </w:rPr>
      </w:pPr>
      <w:bookmarkStart w:id="195" w:name="_Toc89295575"/>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465B2E8" w14:textId="3C8D3863" w:rsidR="003416B7" w:rsidRPr="003416B7" w:rsidRDefault="003416B7" w:rsidP="003416B7">
      <w:pPr>
        <w:pStyle w:val="EditorsNote"/>
        <w:rPr>
          <w:rFonts w:eastAsia="SimSun"/>
        </w:rPr>
      </w:pPr>
      <w:r w:rsidRPr="003416B7">
        <w:rPr>
          <w:rFonts w:eastAsia="SimSun"/>
        </w:rPr>
        <w:t>Editor's Note:</w:t>
      </w:r>
      <w:r w:rsidRPr="003416B7">
        <w:rPr>
          <w:rFonts w:eastAsia="SimSun"/>
        </w:rPr>
        <w:tab/>
        <w:t>The handling of the time synchronization error budget is FFS.</w:t>
      </w:r>
    </w:p>
    <w:p w14:paraId="7FD8DC1A" w14:textId="77777777" w:rsidR="00D137BA" w:rsidRPr="0047408B" w:rsidRDefault="00D137BA" w:rsidP="00D137BA">
      <w:pPr>
        <w:pStyle w:val="Heading4"/>
      </w:pPr>
      <w:bookmarkStart w:id="196" w:name="_Toc93740031"/>
      <w:r w:rsidRPr="0047408B">
        <w:t>5.2.2.</w:t>
      </w:r>
      <w:r>
        <w:t>7</w:t>
      </w:r>
      <w:r w:rsidRPr="0047408B">
        <w:tab/>
        <w:t>Ntsctsf_TimeSynchronization_</w:t>
      </w:r>
      <w:r w:rsidRPr="003C53AD">
        <w:t>Config</w:t>
      </w:r>
      <w:r>
        <w:t>Delete</w:t>
      </w:r>
      <w:bookmarkEnd w:id="195"/>
      <w:bookmarkEnd w:id="196"/>
    </w:p>
    <w:p w14:paraId="3D80DFA9" w14:textId="77777777" w:rsidR="00D137BA" w:rsidRDefault="00D137BA" w:rsidP="00D137BA">
      <w:pPr>
        <w:pStyle w:val="Heading5"/>
      </w:pPr>
      <w:bookmarkStart w:id="197" w:name="_Toc89295576"/>
      <w:bookmarkStart w:id="198" w:name="_Toc93740032"/>
      <w:r>
        <w:t>5.2.2.7.1</w:t>
      </w:r>
      <w:r>
        <w:tab/>
        <w:t>General</w:t>
      </w:r>
      <w:bookmarkEnd w:id="197"/>
      <w:bookmarkEnd w:id="198"/>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199" w:name="_Toc89295577"/>
      <w:bookmarkStart w:id="200" w:name="_Toc93740033"/>
      <w:r>
        <w:t>5.2.2.7.2</w:t>
      </w:r>
      <w:r>
        <w:tab/>
      </w:r>
      <w:r>
        <w:rPr>
          <w:noProof/>
        </w:rPr>
        <w:t>Deleting an existing configuration</w:t>
      </w:r>
      <w:bookmarkEnd w:id="199"/>
      <w:bookmarkEnd w:id="20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5pt;height:158.25pt" o:ole="">
            <v:imagedata r:id="rId26" o:title=""/>
          </v:shape>
          <o:OLEObject Type="Embed" ProgID="Visio.Drawing.11" ShapeID="_x0000_i1032" DrawAspect="Content" ObjectID="_1704811737"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0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202" w:name="_Toc93740034"/>
      <w:r w:rsidRPr="0047408B">
        <w:t>5.2.2.</w:t>
      </w:r>
      <w:r>
        <w:t>8</w:t>
      </w:r>
      <w:r w:rsidRPr="0047408B">
        <w:tab/>
        <w:t>Ntsctsf_TimeSynchronization_</w:t>
      </w:r>
      <w:r>
        <w:t>ConfigUpdateNotify</w:t>
      </w:r>
      <w:bookmarkEnd w:id="201"/>
      <w:bookmarkEnd w:id="202"/>
    </w:p>
    <w:p w14:paraId="7F76E40D" w14:textId="77777777" w:rsidR="00D137BA" w:rsidRDefault="00D137BA" w:rsidP="00D137BA">
      <w:pPr>
        <w:pStyle w:val="Heading5"/>
      </w:pPr>
      <w:bookmarkStart w:id="203" w:name="_Toc89295579"/>
      <w:bookmarkStart w:id="204" w:name="_Toc93740035"/>
      <w:r>
        <w:t>5.2.2.8.1</w:t>
      </w:r>
      <w:r>
        <w:tab/>
        <w:t>General</w:t>
      </w:r>
      <w:bookmarkEnd w:id="203"/>
      <w:bookmarkEnd w:id="20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205" w:name="_Toc89295580"/>
      <w:bookmarkStart w:id="206" w:name="_Toc93740036"/>
      <w:r>
        <w:t>5.2.2.8.2</w:t>
      </w:r>
      <w:r>
        <w:tab/>
      </w:r>
      <w:r w:rsidR="00AD4F35">
        <w:rPr>
          <w:noProof/>
        </w:rPr>
        <w:t>Notifying the current state of</w:t>
      </w:r>
      <w:r>
        <w:rPr>
          <w:noProof/>
        </w:rPr>
        <w:t xml:space="preserve"> an existing configuration</w:t>
      </w:r>
      <w:bookmarkEnd w:id="205"/>
      <w:bookmarkEnd w:id="20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5pt;height:157.5pt" o:ole="">
            <v:imagedata r:id="rId28" o:title=""/>
          </v:shape>
          <o:OLEObject Type="Embed" ProgID="Visio.Drawing.15" ShapeID="_x0000_i1033" DrawAspect="Content" ObjectID="_1704811738"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DC6392"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Pr>
          <w:noProof/>
        </w:rPr>
        <w:t>"</w:t>
      </w:r>
      <w:r w:rsidR="00B157F0">
        <w:t>configNotifId</w:t>
      </w:r>
      <w:r>
        <w:rPr>
          <w:noProof/>
        </w:rPr>
        <w:t>"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62B87609" w14:textId="77777777" w:rsidR="005E7304" w:rsidRPr="007039A7" w:rsidRDefault="005E7304" w:rsidP="005E7304">
      <w:bookmarkStart w:id="207" w:name="_Toc85734892"/>
      <w:bookmarkStart w:id="208"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414DA959" w14:textId="77777777" w:rsidR="00030A09" w:rsidRPr="00E563F7" w:rsidRDefault="00030A09" w:rsidP="00030A09">
      <w:pPr>
        <w:pStyle w:val="Heading4"/>
      </w:pPr>
      <w:bookmarkStart w:id="209" w:name="_Toc93740037"/>
      <w:r w:rsidRPr="00E563F7">
        <w:t>5.2.2.9</w:t>
      </w:r>
      <w:r w:rsidRPr="00E563F7">
        <w:tab/>
      </w:r>
      <w:bookmarkEnd w:id="207"/>
      <w:r w:rsidRPr="00E563F7">
        <w:t>Nnef_TimeSynchronization_ASTICreate</w:t>
      </w:r>
      <w:bookmarkEnd w:id="208"/>
      <w:bookmarkEnd w:id="209"/>
    </w:p>
    <w:p w14:paraId="5B6699D1" w14:textId="77777777" w:rsidR="00030A09" w:rsidRDefault="00030A09" w:rsidP="00030A09">
      <w:pPr>
        <w:pStyle w:val="Heading5"/>
      </w:pPr>
      <w:bookmarkStart w:id="210" w:name="_Toc85734893"/>
      <w:bookmarkStart w:id="211" w:name="_Toc89295582"/>
      <w:bookmarkStart w:id="212" w:name="_Toc93740038"/>
      <w:r>
        <w:t>5.2.2.9.1</w:t>
      </w:r>
      <w:r>
        <w:tab/>
        <w:t>General</w:t>
      </w:r>
      <w:bookmarkEnd w:id="210"/>
      <w:bookmarkEnd w:id="211"/>
      <w:bookmarkEnd w:id="21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Heading5"/>
      </w:pPr>
      <w:bookmarkStart w:id="213" w:name="_Toc85734894"/>
      <w:bookmarkStart w:id="214" w:name="_Toc89295583"/>
      <w:bookmarkStart w:id="215" w:name="_Toc93740039"/>
      <w:r>
        <w:t>5.2.2.9.2</w:t>
      </w:r>
      <w:r>
        <w:tab/>
      </w:r>
      <w:r>
        <w:rPr>
          <w:noProof/>
        </w:rPr>
        <w:t>Creating a new configuration</w:t>
      </w:r>
      <w:bookmarkEnd w:id="213"/>
      <w:bookmarkEnd w:id="214"/>
      <w:bookmarkEnd w:id="215"/>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6.25pt;height:158.25pt" o:ole="">
            <v:imagedata r:id="rId30" o:title=""/>
          </v:shape>
          <o:OLEObject Type="Embed" ProgID="Visio.Drawing.11" ShapeID="_x0000_i1034" DrawAspect="Content" ObjectID="_1704811739" r:id="rId31"/>
        </w:object>
      </w:r>
    </w:p>
    <w:p w14:paraId="512EDF3F" w14:textId="77777777" w:rsidR="00030A09" w:rsidRDefault="00030A09" w:rsidP="00030A09">
      <w:pPr>
        <w:pStyle w:val="TF"/>
        <w:rPr>
          <w:noProof/>
        </w:rPr>
      </w:pPr>
      <w:r>
        <w:rPr>
          <w:noProof/>
        </w:rPr>
        <w:lastRenderedPageBreak/>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428D2B6E" w14:textId="60E9AE10" w:rsidR="008C3441" w:rsidRPr="008C3441" w:rsidRDefault="008C3441" w:rsidP="008C3441">
      <w:pPr>
        <w:pStyle w:val="B10"/>
        <w:rPr>
          <w:rFonts w:eastAsia="SimSun"/>
          <w:noProof/>
          <w:lang w:eastAsia="zh-CN"/>
        </w:rPr>
      </w:pPr>
      <w:r w:rsidRPr="008C3441">
        <w:rPr>
          <w:rFonts w:eastAsia="SimSun" w:hint="eastAsia"/>
          <w:noProof/>
          <w:lang w:eastAsia="zh-CN"/>
        </w:rPr>
        <w:t>-</w:t>
      </w:r>
      <w:r w:rsidRPr="008C3441">
        <w:rPr>
          <w:rFonts w:eastAsia="SimSun"/>
          <w:noProof/>
          <w:lang w:eastAsia="zh-CN"/>
        </w:rPr>
        <w:tab/>
        <w:t>interact with the UDR to store the configuration information in the UDR by using the Nudr_DataRepository service as defined in 3GPP TS 29.519 [14]</w:t>
      </w:r>
      <w:r>
        <w:rPr>
          <w:rFonts w:eastAsia="SimSun"/>
          <w:noProof/>
          <w:lang w:eastAsia="zh-CN"/>
        </w:rPr>
        <w:t>;</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6BADE7D" w14:textId="77777777" w:rsidR="00541CE3" w:rsidRPr="0047408B" w:rsidRDefault="00541CE3" w:rsidP="00541CE3">
      <w:pPr>
        <w:pStyle w:val="Heading4"/>
      </w:pPr>
      <w:bookmarkStart w:id="216" w:name="_Toc85734895"/>
      <w:bookmarkStart w:id="217" w:name="_Toc89295584"/>
      <w:bookmarkStart w:id="218" w:name="_Toc93740040"/>
      <w:r>
        <w:t>5.2.2.10</w:t>
      </w:r>
      <w:r w:rsidRPr="0047408B">
        <w:tab/>
        <w:t>Ntsctsf_TimeSynchronization_</w:t>
      </w:r>
      <w:bookmarkEnd w:id="216"/>
      <w:r w:rsidRPr="00E563F7">
        <w:rPr>
          <w:lang w:val="en-US"/>
        </w:rPr>
        <w:t>ASTI</w:t>
      </w:r>
      <w:r>
        <w:rPr>
          <w:rFonts w:hint="eastAsia"/>
          <w:lang w:val="en-US" w:eastAsia="zh-CN"/>
        </w:rPr>
        <w:t>Update</w:t>
      </w:r>
      <w:bookmarkEnd w:id="217"/>
      <w:bookmarkEnd w:id="218"/>
    </w:p>
    <w:p w14:paraId="19F6127E" w14:textId="77777777" w:rsidR="00541CE3" w:rsidRDefault="00541CE3" w:rsidP="00541CE3">
      <w:pPr>
        <w:pStyle w:val="Heading5"/>
      </w:pPr>
      <w:bookmarkStart w:id="219" w:name="_Toc85734896"/>
      <w:bookmarkStart w:id="220" w:name="_Toc89295585"/>
      <w:bookmarkStart w:id="221" w:name="_Toc93740041"/>
      <w:r>
        <w:t>5.2.2.10.1</w:t>
      </w:r>
      <w:r>
        <w:tab/>
        <w:t>General</w:t>
      </w:r>
      <w:bookmarkEnd w:id="219"/>
      <w:bookmarkEnd w:id="220"/>
      <w:bookmarkEnd w:id="221"/>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Heading5"/>
      </w:pPr>
      <w:bookmarkStart w:id="222" w:name="_Toc85734897"/>
      <w:bookmarkStart w:id="223" w:name="_Toc89295586"/>
      <w:bookmarkStart w:id="224" w:name="_Toc93740042"/>
      <w:r>
        <w:t>5.2.2.10.2</w:t>
      </w:r>
      <w:r>
        <w:tab/>
      </w:r>
      <w:r>
        <w:rPr>
          <w:noProof/>
        </w:rPr>
        <w:t>Updating an existing configuration</w:t>
      </w:r>
      <w:bookmarkEnd w:id="222"/>
      <w:bookmarkEnd w:id="223"/>
      <w:bookmarkEnd w:id="224"/>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6.25pt;height:158.25pt" o:ole="">
            <v:imagedata r:id="rId32" o:title=""/>
          </v:shape>
          <o:OLEObject Type="Embed" ProgID="Visio.Drawing.11" ShapeID="_x0000_i1035" DrawAspect="Content" ObjectID="_1704811740"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4624B434" w14:textId="77777777" w:rsidR="008C3441"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8C3441">
        <w:rPr>
          <w:noProof/>
        </w:rPr>
        <w:t>:</w:t>
      </w:r>
    </w:p>
    <w:p w14:paraId="3C738A70" w14:textId="4C970361" w:rsidR="008C3441" w:rsidRPr="008C3441" w:rsidRDefault="008C3441" w:rsidP="008C3441">
      <w:pPr>
        <w:pStyle w:val="B10"/>
        <w:numPr>
          <w:ilvl w:val="0"/>
          <w:numId w:val="6"/>
        </w:numPr>
        <w:rPr>
          <w:rFonts w:eastAsia="SimSun"/>
          <w:noProof/>
        </w:rPr>
      </w:pPr>
      <w:r w:rsidRPr="008C3441">
        <w:rPr>
          <w:rFonts w:eastAsia="SimSun"/>
          <w:noProof/>
        </w:rPr>
        <w:t>interact with the UDR to update the configuration information in the UDR by using the Nudr_DataRepository service as defined in 3GPP TS 29.519 [14].</w:t>
      </w:r>
    </w:p>
    <w:p w14:paraId="5F7A00F5" w14:textId="6C957381" w:rsidR="00541CE3" w:rsidRPr="008C3441" w:rsidRDefault="00541CE3" w:rsidP="008C3441">
      <w:pPr>
        <w:pStyle w:val="B10"/>
        <w:numPr>
          <w:ilvl w:val="0"/>
          <w:numId w:val="6"/>
        </w:numPr>
        <w:rPr>
          <w:rFonts w:eastAsia="SimSun"/>
          <w:noProof/>
        </w:rPr>
      </w:pPr>
      <w:r w:rsidRPr="008C3441">
        <w:rPr>
          <w:rFonts w:eastAsia="SimSun"/>
          <w:noProof/>
        </w:rPr>
        <w:t>update the existing "Individual ASTI Configuration" resource. Then the TSCTSF shall send a HTTP response including "200 OK" status code with AccessTimeDistributionData data structure or "204 No Content" status code, as shown in figure 5.2.2.10.2-1, step 2.</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44CD488E" w14:textId="77777777" w:rsidR="00541CE3" w:rsidRPr="0047408B" w:rsidRDefault="00541CE3" w:rsidP="00541CE3">
      <w:pPr>
        <w:pStyle w:val="Heading4"/>
      </w:pPr>
      <w:bookmarkStart w:id="225" w:name="_Toc89295587"/>
      <w:bookmarkStart w:id="226" w:name="_Toc93740043"/>
      <w:r>
        <w:t>5.2.2.11</w:t>
      </w:r>
      <w:r w:rsidRPr="0047408B">
        <w:tab/>
        <w:t>Ntsctsf_TimeSynchronization_</w:t>
      </w:r>
      <w:r w:rsidRPr="00E563F7">
        <w:rPr>
          <w:lang w:val="en-US"/>
        </w:rPr>
        <w:t>ASTI</w:t>
      </w:r>
      <w:r>
        <w:rPr>
          <w:lang w:val="en-US"/>
        </w:rPr>
        <w:t>Delete</w:t>
      </w:r>
      <w:bookmarkEnd w:id="225"/>
      <w:bookmarkEnd w:id="226"/>
    </w:p>
    <w:p w14:paraId="12655C03" w14:textId="77777777" w:rsidR="00541CE3" w:rsidRDefault="00541CE3" w:rsidP="00541CE3">
      <w:pPr>
        <w:pStyle w:val="Heading5"/>
      </w:pPr>
      <w:bookmarkStart w:id="227" w:name="_Toc89295588"/>
      <w:bookmarkStart w:id="228" w:name="_Toc93740044"/>
      <w:r>
        <w:t>5.2.2.11.1</w:t>
      </w:r>
      <w:r>
        <w:tab/>
        <w:t>General</w:t>
      </w:r>
      <w:bookmarkEnd w:id="227"/>
      <w:bookmarkEnd w:id="228"/>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Heading5"/>
      </w:pPr>
      <w:bookmarkStart w:id="229" w:name="_Toc89295589"/>
      <w:bookmarkStart w:id="230" w:name="_Toc93740045"/>
      <w:r>
        <w:t>5.2.2.11.2</w:t>
      </w:r>
      <w:r>
        <w:tab/>
      </w:r>
      <w:r>
        <w:rPr>
          <w:noProof/>
        </w:rPr>
        <w:t>Delete an existing configuration</w:t>
      </w:r>
      <w:bookmarkEnd w:id="229"/>
      <w:bookmarkEnd w:id="230"/>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5pt;height:158.25pt" o:ole="">
            <v:imagedata r:id="rId34" o:title=""/>
          </v:shape>
          <o:OLEObject Type="Embed" ProgID="Visio.Drawing.11" ShapeID="_x0000_i1036" DrawAspect="Content" ObjectID="_1704811741" r:id="rId35"/>
        </w:object>
      </w:r>
    </w:p>
    <w:p w14:paraId="009D1B19" w14:textId="77777777" w:rsidR="00541CE3" w:rsidRDefault="00541CE3" w:rsidP="00541CE3">
      <w:pPr>
        <w:pStyle w:val="TF"/>
        <w:rPr>
          <w:noProof/>
        </w:rPr>
      </w:pPr>
      <w:r>
        <w:rPr>
          <w:noProof/>
        </w:rPr>
        <w:lastRenderedPageBreak/>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3F94BEAA" w14:textId="77777777" w:rsidR="00415E42" w:rsidRDefault="00541CE3" w:rsidP="00541CE3">
      <w:r>
        <w:t>Upon the reception of an HTTP DELETE request from the NF service consumer, if the HTTP DELETE request is authorized, the TSCTSF shall</w:t>
      </w:r>
      <w:r w:rsidR="00415E42">
        <w:t>:</w:t>
      </w:r>
    </w:p>
    <w:p w14:paraId="2C22CF55" w14:textId="2A68AAF7" w:rsidR="00415E42" w:rsidRDefault="00415E42" w:rsidP="00415E42">
      <w:pPr>
        <w:pStyle w:val="B10"/>
        <w:ind w:left="644" w:hanging="360"/>
        <w:rPr>
          <w:noProof/>
        </w:rPr>
      </w:pPr>
      <w:r w:rsidRPr="00415E42">
        <w:rPr>
          <w:rFonts w:eastAsia="SimSun"/>
          <w:noProof/>
        </w:rPr>
        <w:t>-</w:t>
      </w:r>
      <w:r>
        <w:rPr>
          <w:rFonts w:eastAsia="SimSun"/>
          <w:noProof/>
        </w:rPr>
        <w:tab/>
      </w:r>
      <w:r w:rsidRPr="00415E42">
        <w:rPr>
          <w:rFonts w:eastAsia="SimSun"/>
          <w:noProof/>
        </w:rPr>
        <w:t>interact with the UDR to remove the configuration information in the UDR by using the Nudr_DataRepository service</w:t>
      </w:r>
      <w:r>
        <w:rPr>
          <w:noProof/>
        </w:rPr>
        <w:t xml:space="preserve"> as defined in 3GPP TS </w:t>
      </w:r>
      <w:r w:rsidRPr="00DD41FE">
        <w:rPr>
          <w:noProof/>
        </w:rPr>
        <w:t>29.519 [14].</w:t>
      </w:r>
    </w:p>
    <w:p w14:paraId="7D681298" w14:textId="0D74E700" w:rsidR="00541CE3" w:rsidRDefault="00415E42" w:rsidP="00415E42">
      <w:pPr>
        <w:pStyle w:val="B10"/>
        <w:ind w:left="644" w:hanging="360"/>
      </w:pPr>
      <w:r>
        <w:rPr>
          <w:noProof/>
        </w:rPr>
        <w:t>-</w:t>
      </w:r>
      <w:r>
        <w:rPr>
          <w:noProof/>
        </w:rPr>
        <w:tab/>
      </w:r>
      <w:r w:rsidR="00541CE3">
        <w:t xml:space="preserve">remove the corresponding configuration and respond with "204 No Content" as shown in figure 5.2.2.11.2-1, </w:t>
      </w:r>
      <w:r w:rsidR="00541CE3" w:rsidRPr="00415E42">
        <w:rPr>
          <w:rFonts w:eastAsia="SimSun"/>
          <w:noProof/>
        </w:rPr>
        <w:t>step</w:t>
      </w:r>
      <w:r w:rsidR="00541CE3">
        <w:t>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1C99BC50" w14:textId="77777777" w:rsidR="00541CE3" w:rsidRPr="0047408B" w:rsidRDefault="00541CE3" w:rsidP="00541CE3">
      <w:pPr>
        <w:pStyle w:val="Heading4"/>
      </w:pPr>
      <w:bookmarkStart w:id="231" w:name="_Toc89295590"/>
      <w:bookmarkStart w:id="232" w:name="_Toc93740046"/>
      <w:r>
        <w:t>5.2.2.12</w:t>
      </w:r>
      <w:r w:rsidRPr="0047408B">
        <w:tab/>
        <w:t>Ntsctsf_TimeSynchronization_</w:t>
      </w:r>
      <w:r w:rsidRPr="00E563F7">
        <w:rPr>
          <w:lang w:val="en-US"/>
        </w:rPr>
        <w:t>ASTI</w:t>
      </w:r>
      <w:r>
        <w:rPr>
          <w:lang w:val="en-US"/>
        </w:rPr>
        <w:t>Get</w:t>
      </w:r>
      <w:bookmarkEnd w:id="231"/>
      <w:bookmarkEnd w:id="232"/>
    </w:p>
    <w:p w14:paraId="50DA1111" w14:textId="77777777" w:rsidR="00541CE3" w:rsidRDefault="00541CE3" w:rsidP="00541CE3">
      <w:pPr>
        <w:pStyle w:val="Heading5"/>
      </w:pPr>
      <w:bookmarkStart w:id="233" w:name="_Toc89295591"/>
      <w:bookmarkStart w:id="234" w:name="_Toc93740047"/>
      <w:r>
        <w:t>5.2.2.12.1</w:t>
      </w:r>
      <w:r>
        <w:tab/>
        <w:t>General</w:t>
      </w:r>
      <w:bookmarkEnd w:id="233"/>
      <w:bookmarkEnd w:id="234"/>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Heading5"/>
      </w:pPr>
      <w:bookmarkStart w:id="235" w:name="_Toc89295592"/>
      <w:bookmarkStart w:id="236" w:name="_Toc93740048"/>
      <w:r>
        <w:t>5.2.2.12.2</w:t>
      </w:r>
      <w:r>
        <w:tab/>
      </w:r>
      <w:r>
        <w:rPr>
          <w:noProof/>
        </w:rPr>
        <w:t xml:space="preserve">Retrieve the status of </w:t>
      </w:r>
      <w:r>
        <w:rPr>
          <w:rFonts w:eastAsia="Malgun Gothic"/>
        </w:rPr>
        <w:t xml:space="preserve">access stratum time </w:t>
      </w:r>
      <w:r>
        <w:t>distribution</w:t>
      </w:r>
      <w:bookmarkEnd w:id="235"/>
      <w:bookmarkEnd w:id="236"/>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5pt;height:158.25pt" o:ole="">
            <v:imagedata r:id="rId36" o:title=""/>
          </v:shape>
          <o:OLEObject Type="Embed" ProgID="Visio.Drawing.11" ShapeID="_x0000_i1037" DrawAspect="Content" ObjectID="_1704811742"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77777777" w:rsidR="00541CE3" w:rsidRDefault="00541CE3" w:rsidP="00541CE3">
      <w:r>
        <w:lastRenderedPageBreak/>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SimSun"/>
        </w:rPr>
      </w:pPr>
      <w:r w:rsidRPr="00D520A7">
        <w:t>Editor's Note:</w:t>
      </w:r>
      <w:r w:rsidRPr="00D520A7">
        <w:tab/>
      </w:r>
      <w:r>
        <w:t>Whether to consider GET method is FFS</w:t>
      </w:r>
      <w:r w:rsidRPr="00D520A7">
        <w:t>.</w:t>
      </w:r>
    </w:p>
    <w:p w14:paraId="0B783E94" w14:textId="30DBEE75" w:rsidR="008A6D4A" w:rsidRDefault="008A6D4A" w:rsidP="008A6D4A">
      <w:pPr>
        <w:pStyle w:val="Heading2"/>
      </w:pPr>
      <w:bookmarkStart w:id="237" w:name="_Toc510696596"/>
      <w:bookmarkStart w:id="238" w:name="_Toc35971388"/>
      <w:bookmarkStart w:id="239" w:name="_Toc67903512"/>
      <w:bookmarkStart w:id="240" w:name="_Toc89295593"/>
      <w:bookmarkStart w:id="241" w:name="_Toc93740049"/>
      <w:r>
        <w:t>5.3</w:t>
      </w:r>
      <w:r>
        <w:tab/>
      </w:r>
      <w:r w:rsidR="00D615CF">
        <w:t>Ntsctsf_TSCQoSandAssistance</w:t>
      </w:r>
      <w:r w:rsidRPr="00AF47A0">
        <w:t xml:space="preserve"> </w:t>
      </w:r>
      <w:r>
        <w:t>Service</w:t>
      </w:r>
      <w:bookmarkEnd w:id="237"/>
      <w:bookmarkEnd w:id="238"/>
      <w:bookmarkEnd w:id="239"/>
      <w:bookmarkEnd w:id="240"/>
      <w:bookmarkEnd w:id="241"/>
    </w:p>
    <w:p w14:paraId="066D22DF" w14:textId="3AC4F28E" w:rsidR="000678F9" w:rsidRDefault="000678F9" w:rsidP="000678F9">
      <w:pPr>
        <w:pStyle w:val="Heading3"/>
      </w:pPr>
      <w:bookmarkStart w:id="242" w:name="_Toc89295594"/>
      <w:bookmarkStart w:id="243" w:name="_Toc93740050"/>
      <w:r>
        <w:t>5.3.1</w:t>
      </w:r>
      <w:r>
        <w:tab/>
        <w:t>Service Description</w:t>
      </w:r>
      <w:bookmarkEnd w:id="242"/>
      <w:bookmarkEnd w:id="243"/>
    </w:p>
    <w:p w14:paraId="23DF6A54" w14:textId="1F1CF8A3" w:rsidR="000678F9" w:rsidRDefault="000678F9" w:rsidP="000678F9">
      <w:pPr>
        <w:pStyle w:val="Heading4"/>
      </w:pPr>
      <w:bookmarkStart w:id="244" w:name="_Toc89295595"/>
      <w:bookmarkStart w:id="245" w:name="_Toc93740051"/>
      <w:r>
        <w:t>5</w:t>
      </w:r>
      <w:r w:rsidRPr="00BA3AC8">
        <w:t>.</w:t>
      </w:r>
      <w:r>
        <w:t>3</w:t>
      </w:r>
      <w:r w:rsidRPr="00BA3AC8">
        <w:t>.1.1</w:t>
      </w:r>
      <w:r w:rsidRPr="00BA3AC8">
        <w:tab/>
        <w:t>Overview</w:t>
      </w:r>
      <w:bookmarkEnd w:id="244"/>
      <w:bookmarkEnd w:id="2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Heading5"/>
        <w:rPr>
          <w:noProof/>
          <w:sz w:val="24"/>
          <w:lang w:eastAsia="zh-CN"/>
        </w:rPr>
      </w:pPr>
      <w:bookmarkStart w:id="246" w:name="_Toc89295596"/>
      <w:bookmarkStart w:id="247" w:name="_Toc93740052"/>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246"/>
      <w:bookmarkEnd w:id="247"/>
    </w:p>
    <w:p w14:paraId="5E30E769" w14:textId="44B97833" w:rsidR="000678F9" w:rsidRDefault="000678F9" w:rsidP="000678F9">
      <w:pPr>
        <w:pStyle w:val="Heading5"/>
      </w:pPr>
      <w:bookmarkStart w:id="248" w:name="_Toc89295597"/>
      <w:bookmarkStart w:id="249" w:name="_Toc93740053"/>
      <w:r>
        <w:t>5</w:t>
      </w:r>
      <w:r w:rsidRPr="00BA3AC8">
        <w:t>.</w:t>
      </w:r>
      <w:r>
        <w:t>3</w:t>
      </w:r>
      <w:r w:rsidRPr="00BA3AC8">
        <w:t>.1.2.1</w:t>
      </w:r>
      <w:r w:rsidRPr="00BA3AC8">
        <w:tab/>
        <w:t>TSCTSF</w:t>
      </w:r>
      <w:bookmarkEnd w:id="248"/>
      <w:bookmarkEnd w:id="249"/>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250" w:name="_Toc89295598"/>
      <w:bookmarkStart w:id="251" w:name="_Toc93740054"/>
      <w:r>
        <w:t>5</w:t>
      </w:r>
      <w:r w:rsidRPr="00BA3AC8">
        <w:t>.</w:t>
      </w:r>
      <w:r>
        <w:t>3</w:t>
      </w:r>
      <w:r w:rsidRPr="00BA3AC8">
        <w:t>.1.2.2</w:t>
      </w:r>
      <w:r w:rsidRPr="00BA3AC8">
        <w:tab/>
      </w:r>
      <w:r w:rsidRPr="00BA3AC8">
        <w:rPr>
          <w:noProof/>
          <w:lang w:eastAsia="zh-CN"/>
        </w:rPr>
        <w:t>NF Service Consumers</w:t>
      </w:r>
      <w:r>
        <w:rPr>
          <w:noProof/>
          <w:lang w:eastAsia="zh-CN"/>
        </w:rPr>
        <w:t>.</w:t>
      </w:r>
      <w:bookmarkEnd w:id="250"/>
      <w:bookmarkEnd w:id="25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lastRenderedPageBreak/>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252" w:name="_Toc89295599"/>
      <w:bookmarkStart w:id="253" w:name="_Toc93740055"/>
      <w:r>
        <w:t>5.3.2</w:t>
      </w:r>
      <w:r>
        <w:tab/>
        <w:t>Service Operations</w:t>
      </w:r>
      <w:bookmarkEnd w:id="252"/>
      <w:bookmarkEnd w:id="253"/>
    </w:p>
    <w:p w14:paraId="33188099" w14:textId="30C4260E" w:rsidR="000678F9" w:rsidRDefault="000678F9" w:rsidP="000678F9">
      <w:pPr>
        <w:pStyle w:val="Heading4"/>
      </w:pPr>
      <w:bookmarkStart w:id="254" w:name="_Toc89295600"/>
      <w:bookmarkStart w:id="255" w:name="_Toc93740056"/>
      <w:r>
        <w:t>5.3.2.1</w:t>
      </w:r>
      <w:r>
        <w:tab/>
        <w:t>Introduction</w:t>
      </w:r>
      <w:bookmarkEnd w:id="254"/>
      <w:bookmarkEnd w:id="255"/>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256" w:name="_Toc89295601"/>
      <w:bookmarkStart w:id="257" w:name="_Toc93740057"/>
      <w:r>
        <w:t>5.3.2.2</w:t>
      </w:r>
      <w:r>
        <w:tab/>
      </w:r>
      <w:r w:rsidRPr="006742F8">
        <w:rPr>
          <w:rFonts w:ascii="Times New Roman" w:hAnsi="Times New Roman"/>
          <w:lang w:val="en-US"/>
        </w:rPr>
        <w:t>Ntsctsf_QoSandTSCAssistance_Create</w:t>
      </w:r>
      <w:bookmarkEnd w:id="256"/>
      <w:bookmarkEnd w:id="257"/>
    </w:p>
    <w:p w14:paraId="7E2C4B73" w14:textId="77777777" w:rsidR="00626335" w:rsidRDefault="00626335" w:rsidP="00626335">
      <w:pPr>
        <w:pStyle w:val="Heading5"/>
      </w:pPr>
      <w:bookmarkStart w:id="258" w:name="_Toc89295602"/>
      <w:bookmarkStart w:id="259" w:name="_Toc93740058"/>
      <w:r>
        <w:t>5.3.2.2.1</w:t>
      </w:r>
      <w:r>
        <w:tab/>
        <w:t>General</w:t>
      </w:r>
      <w:bookmarkEnd w:id="258"/>
      <w:bookmarkEnd w:id="25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Heading5"/>
      </w:pPr>
      <w:bookmarkStart w:id="260" w:name="_Toc89295603"/>
      <w:bookmarkStart w:id="261" w:name="_Toc93740059"/>
      <w:r>
        <w:t>5.3.2.2.2</w:t>
      </w:r>
      <w:r>
        <w:tab/>
      </w:r>
      <w:r w:rsidRPr="00376A4A">
        <w:t xml:space="preserve">Initial provisioning of </w:t>
      </w:r>
      <w:r>
        <w:t xml:space="preserve">TSC </w:t>
      </w:r>
      <w:r w:rsidRPr="00376A4A">
        <w:t>related service information</w:t>
      </w:r>
      <w:bookmarkEnd w:id="260"/>
      <w:bookmarkEnd w:id="261"/>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6pt;height:148.5pt" o:ole="">
            <v:imagedata r:id="rId38" o:title=""/>
          </v:shape>
          <o:OLEObject Type="Embed" ProgID="Visio.Drawing.15" ShapeID="_x0000_i1038" DrawAspect="Content" ObjectID="_1704811743"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SimSun"/>
        </w:rPr>
      </w:pPr>
      <w:r w:rsidRPr="00626335">
        <w:rPr>
          <w:rFonts w:eastAsia="SimSun"/>
        </w:rPr>
        <w:t>Editor's Note:</w:t>
      </w:r>
      <w:r w:rsidRPr="00626335">
        <w:rPr>
          <w:rFonts w:eastAsia="SimSun"/>
        </w:rPr>
        <w:tab/>
        <w:t>Error and redirection responses are FFS.</w:t>
      </w:r>
    </w:p>
    <w:p w14:paraId="4D6A1604" w14:textId="77777777" w:rsidR="00955D26" w:rsidRDefault="00955D26" w:rsidP="00955D26">
      <w:pPr>
        <w:pStyle w:val="Heading4"/>
      </w:pPr>
      <w:bookmarkStart w:id="262" w:name="_Toc89295604"/>
      <w:bookmarkStart w:id="263" w:name="_Toc93740060"/>
      <w:r>
        <w:t>5.3.2.3</w:t>
      </w:r>
      <w:r>
        <w:tab/>
      </w:r>
      <w:r w:rsidRPr="006742F8">
        <w:rPr>
          <w:rFonts w:ascii="Times New Roman" w:hAnsi="Times New Roman"/>
          <w:lang w:val="en-US"/>
        </w:rPr>
        <w:t>Ntsctsf_QoSandTSCAssistance_</w:t>
      </w:r>
      <w:r>
        <w:rPr>
          <w:rFonts w:ascii="Times New Roman" w:hAnsi="Times New Roman"/>
          <w:lang w:val="en-US"/>
        </w:rPr>
        <w:t>Update</w:t>
      </w:r>
      <w:bookmarkEnd w:id="262"/>
      <w:bookmarkEnd w:id="263"/>
    </w:p>
    <w:p w14:paraId="79DB78C8" w14:textId="77777777" w:rsidR="00955D26" w:rsidRDefault="00955D26" w:rsidP="00955D26">
      <w:pPr>
        <w:pStyle w:val="Heading5"/>
      </w:pPr>
      <w:bookmarkStart w:id="264" w:name="_Toc89295605"/>
      <w:bookmarkStart w:id="265" w:name="_Toc93740061"/>
      <w:r>
        <w:t>5.3.2.3.1</w:t>
      </w:r>
      <w:r>
        <w:tab/>
        <w:t>General</w:t>
      </w:r>
      <w:bookmarkEnd w:id="264"/>
      <w:bookmarkEnd w:id="265"/>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Heading5"/>
      </w:pPr>
      <w:bookmarkStart w:id="266" w:name="_Toc89295606"/>
      <w:bookmarkStart w:id="267" w:name="_Toc93740062"/>
      <w:r>
        <w:t>5.3.2.3.2</w:t>
      </w:r>
      <w:r>
        <w:tab/>
        <w:t>Modification of</w:t>
      </w:r>
      <w:r w:rsidRPr="00376A4A">
        <w:t xml:space="preserve"> </w:t>
      </w:r>
      <w:r>
        <w:t xml:space="preserve">TSC </w:t>
      </w:r>
      <w:r w:rsidRPr="00376A4A">
        <w:t>related service information</w:t>
      </w:r>
      <w:bookmarkEnd w:id="266"/>
      <w:bookmarkEnd w:id="267"/>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5.25pt;height:148.5pt" o:ole="">
            <v:imagedata r:id="rId40" o:title=""/>
          </v:shape>
          <o:OLEObject Type="Embed" ProgID="Visio.Drawing.15" ShapeID="_x0000_i1039" DrawAspect="Content" ObjectID="_1704811744"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Heading4"/>
      </w:pPr>
      <w:bookmarkStart w:id="268" w:name="_Toc89295607"/>
      <w:bookmarkStart w:id="269" w:name="_Toc93740063"/>
      <w:r>
        <w:t>5.3.2.4</w:t>
      </w:r>
      <w:r>
        <w:tab/>
      </w:r>
      <w:r w:rsidRPr="006742F8">
        <w:rPr>
          <w:rFonts w:ascii="Times New Roman" w:hAnsi="Times New Roman"/>
          <w:lang w:val="en-US"/>
        </w:rPr>
        <w:t>Ntsctsf_QoSandTSCAssistance_</w:t>
      </w:r>
      <w:r>
        <w:rPr>
          <w:rFonts w:ascii="Times New Roman" w:hAnsi="Times New Roman"/>
          <w:lang w:val="en-US"/>
        </w:rPr>
        <w:t>Delete</w:t>
      </w:r>
      <w:bookmarkEnd w:id="268"/>
      <w:bookmarkEnd w:id="269"/>
    </w:p>
    <w:p w14:paraId="2F895FF0" w14:textId="77777777" w:rsidR="005F72AC" w:rsidRDefault="005F72AC" w:rsidP="005F72AC">
      <w:pPr>
        <w:pStyle w:val="Heading5"/>
      </w:pPr>
      <w:bookmarkStart w:id="270" w:name="_Toc89295608"/>
      <w:bookmarkStart w:id="271" w:name="_Toc93740064"/>
      <w:r>
        <w:t>5.3.2.4.1</w:t>
      </w:r>
      <w:r>
        <w:tab/>
        <w:t>General</w:t>
      </w:r>
      <w:bookmarkEnd w:id="270"/>
      <w:bookmarkEnd w:id="27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Heading5"/>
      </w:pPr>
      <w:bookmarkStart w:id="272" w:name="_Toc89295609"/>
      <w:bookmarkStart w:id="273" w:name="_Toc93740065"/>
      <w:r>
        <w:t>5.3.2.4.2</w:t>
      </w:r>
      <w:r>
        <w:tab/>
        <w:t>TSC AF application session context termination</w:t>
      </w:r>
      <w:bookmarkEnd w:id="272"/>
      <w:bookmarkEnd w:id="273"/>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74" w:name="_Hlk503448429"/>
      <w:r>
        <w:t>the application session context termination</w:t>
      </w:r>
      <w:bookmarkEnd w:id="274"/>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6pt;height:149.25pt" o:ole="">
            <v:imagedata r:id="rId42" o:title=""/>
          </v:shape>
          <o:OLEObject Type="Embed" ProgID="Visio.Drawing.15" ShapeID="_x0000_i1040" DrawAspect="Content" ObjectID="_1704811745"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326E3000" w14:textId="77777777" w:rsidR="00E555B2" w:rsidRPr="004D43DD" w:rsidRDefault="00E555B2" w:rsidP="00E555B2">
      <w:pPr>
        <w:pStyle w:val="Heading4"/>
      </w:pPr>
      <w:bookmarkStart w:id="275" w:name="_Toc89295610"/>
      <w:bookmarkStart w:id="276" w:name="_Toc93740066"/>
      <w:r w:rsidRPr="004D43DD">
        <w:t>5.3.2.5</w:t>
      </w:r>
      <w:r w:rsidRPr="004D43DD">
        <w:tab/>
      </w:r>
      <w:r w:rsidRPr="00DE2581">
        <w:t>Ntsctsf_QoSandTSCAssistance_</w:t>
      </w:r>
      <w:r>
        <w:t>Notify</w:t>
      </w:r>
    </w:p>
    <w:p w14:paraId="4834377B" w14:textId="77777777" w:rsidR="00E555B2" w:rsidRDefault="00E555B2" w:rsidP="00E555B2">
      <w:pPr>
        <w:pStyle w:val="Heading5"/>
      </w:pPr>
      <w:r>
        <w:t>5.3.2.5.1</w:t>
      </w:r>
      <w:r>
        <w:tab/>
      </w:r>
      <w:r>
        <w:tab/>
        <w:t>General</w:t>
      </w:r>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19422CF9" w14:textId="77777777" w:rsidR="00E555B2" w:rsidRDefault="00E555B2" w:rsidP="00E555B2">
      <w:pPr>
        <w:pStyle w:val="Heading5"/>
      </w:pPr>
      <w:r>
        <w:t>5.3.2.5.2</w:t>
      </w:r>
      <w:r>
        <w:tab/>
        <w:t>Notification about TSC application session context event</w:t>
      </w:r>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E555B2">
      <w:pPr>
        <w:pStyle w:val="TF"/>
      </w:pPr>
      <w:r>
        <w:object w:dxaOrig="10081" w:dyaOrig="3301" w14:anchorId="453FDE8F">
          <v:shape id="_x0000_i1041" type="#_x0000_t75" style="width:454.5pt;height:148.5pt" o:ole="">
            <v:imagedata r:id="rId44" o:title=""/>
          </v:shape>
          <o:OLEObject Type="Embed" ProgID="Visio.Drawing.15" ShapeID="_x0000_i1041" DrawAspect="Content" ObjectID="_1704811746" r:id="rId45"/>
        </w:object>
      </w:r>
    </w:p>
    <w:p w14:paraId="20B63A42" w14:textId="77777777" w:rsidR="00E555B2" w:rsidRDefault="00E555B2" w:rsidP="00E555B2">
      <w:pPr>
        <w:pStyle w:val="TF"/>
      </w:pPr>
      <w:r>
        <w:t>Figure 5.3.2.5.2-1: Notification about application session context event</w:t>
      </w:r>
    </w:p>
    <w:p w14:paraId="09E5C57B" w14:textId="77777777"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77777777" w:rsidR="00E555B2" w:rsidRDefault="00E555B2" w:rsidP="00E555B2">
      <w:pPr>
        <w:pStyle w:val="B10"/>
      </w:pPr>
      <w:r>
        <w:lastRenderedPageBreak/>
        <w:t>-</w:t>
      </w:r>
      <w:r>
        <w:tab/>
        <w:t>the list of the reported events in the "events" attribute. For each reported event, additional event information may be included.</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310621F" w14:textId="77777777" w:rsidR="00E555B2" w:rsidRDefault="00E555B2" w:rsidP="00E555B2">
      <w:pPr>
        <w:pStyle w:val="Heading5"/>
      </w:pPr>
      <w:r>
        <w:t>5.2.2.5.3</w:t>
      </w:r>
      <w:r>
        <w:tab/>
        <w:t>Notification about TSC application session context termination</w:t>
      </w:r>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77777777" w:rsidR="00E555B2" w:rsidRDefault="00E555B2" w:rsidP="00E555B2">
      <w:pPr>
        <w:pStyle w:val="TF"/>
      </w:pPr>
      <w:r>
        <w:object w:dxaOrig="10121" w:dyaOrig="3321" w14:anchorId="3E49DB48">
          <v:shape id="_x0000_i1042" type="#_x0000_t75" style="width:455.25pt;height:149.25pt" o:ole="">
            <v:imagedata r:id="rId46" o:title=""/>
          </v:shape>
          <o:OLEObject Type="Embed" ProgID="Visio.Drawing.15" ShapeID="_x0000_i1042" DrawAspect="Content" ObjectID="_1704811747" r:id="rId47"/>
        </w:object>
      </w:r>
    </w:p>
    <w:p w14:paraId="6B22539E" w14:textId="77777777" w:rsidR="00E555B2" w:rsidRDefault="00E555B2" w:rsidP="00E555B2">
      <w:pPr>
        <w:pStyle w:val="TF"/>
      </w:pPr>
      <w:r>
        <w:t>Figure 5.2.2.5.3-1: Notification about TSC application session context termination</w:t>
      </w:r>
    </w:p>
    <w:p w14:paraId="1EEED281" w14:textId="77777777"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1AB56591" w14:textId="77777777" w:rsidR="00E555B2" w:rsidRPr="00626335" w:rsidRDefault="00E555B2" w:rsidP="00E555B2">
      <w:pPr>
        <w:pStyle w:val="EditorsNote"/>
        <w:rPr>
          <w:rFonts w:eastAsia="SimSun"/>
        </w:rPr>
      </w:pPr>
      <w:r w:rsidRPr="00707E39">
        <w:t>Editor's Note:</w:t>
      </w:r>
      <w:r w:rsidRPr="00707E39">
        <w:tab/>
        <w:t>Error and redirection responses are FFS.</w:t>
      </w:r>
    </w:p>
    <w:p w14:paraId="56CE19ED" w14:textId="77777777" w:rsidR="005F72AC" w:rsidRDefault="005F72AC" w:rsidP="005F72AC">
      <w:pPr>
        <w:pStyle w:val="Heading4"/>
      </w:pPr>
      <w:r>
        <w:lastRenderedPageBreak/>
        <w:t>5.3.2.6</w:t>
      </w:r>
      <w:r>
        <w:tab/>
      </w:r>
      <w:r w:rsidRPr="006742F8">
        <w:rPr>
          <w:rFonts w:ascii="Times New Roman" w:hAnsi="Times New Roman"/>
          <w:lang w:val="en-US"/>
        </w:rPr>
        <w:t>Ntsctsf_QoSandTSCAssistance_</w:t>
      </w:r>
      <w:r>
        <w:rPr>
          <w:rFonts w:ascii="Times New Roman" w:hAnsi="Times New Roman"/>
          <w:lang w:val="en-US"/>
        </w:rPr>
        <w:t>Subscribe</w:t>
      </w:r>
      <w:bookmarkEnd w:id="275"/>
      <w:bookmarkEnd w:id="276"/>
    </w:p>
    <w:p w14:paraId="3BC59016" w14:textId="77777777" w:rsidR="005F72AC" w:rsidRDefault="005F72AC" w:rsidP="005F72AC">
      <w:pPr>
        <w:pStyle w:val="Heading5"/>
      </w:pPr>
      <w:bookmarkStart w:id="277" w:name="_Toc89295611"/>
      <w:bookmarkStart w:id="278" w:name="_Toc93740067"/>
      <w:r>
        <w:t>5.3.2.6.1</w:t>
      </w:r>
      <w:r>
        <w:tab/>
        <w:t>General</w:t>
      </w:r>
      <w:bookmarkEnd w:id="277"/>
      <w:bookmarkEnd w:id="278"/>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Heading5"/>
      </w:pPr>
      <w:bookmarkStart w:id="279" w:name="_Toc89295612"/>
      <w:bookmarkStart w:id="280" w:name="_Toc93740068"/>
      <w:r>
        <w:t>5.3.2.6.2</w:t>
      </w:r>
      <w:r>
        <w:tab/>
        <w:t>Handling of subscription to events for the existing TSC application session context</w:t>
      </w:r>
      <w:bookmarkEnd w:id="279"/>
      <w:bookmarkEnd w:id="280"/>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3" type="#_x0000_t75" style="width:455.25pt;height:149.25pt" o:ole="">
            <v:imagedata r:id="rId48" o:title=""/>
          </v:shape>
          <o:OLEObject Type="Embed" ProgID="Visio.Drawing.15" ShapeID="_x0000_i1043" DrawAspect="Content" ObjectID="_1704811748" r:id="rId49"/>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4" type="#_x0000_t75" style="width:456pt;height:149.25pt" o:ole="">
            <v:imagedata r:id="rId50" o:title=""/>
          </v:shape>
          <o:OLEObject Type="Embed" ProgID="Visio.Drawing.15" ShapeID="_x0000_i1044" DrawAspect="Content" ObjectID="_1704811749" r:id="rId51"/>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Heading4"/>
      </w:pPr>
      <w:bookmarkStart w:id="281" w:name="_Toc89295613"/>
      <w:bookmarkStart w:id="282" w:name="_Toc93740069"/>
      <w:r>
        <w:t>5.3.2.7</w:t>
      </w:r>
      <w:r>
        <w:tab/>
      </w:r>
      <w:r w:rsidRPr="006742F8">
        <w:rPr>
          <w:rFonts w:ascii="Times New Roman" w:hAnsi="Times New Roman"/>
          <w:lang w:val="en-US"/>
        </w:rPr>
        <w:t>Ntsctsf_QoSandTSCAssistance_</w:t>
      </w:r>
      <w:r>
        <w:rPr>
          <w:rFonts w:ascii="Times New Roman" w:hAnsi="Times New Roman"/>
          <w:lang w:val="en-US"/>
        </w:rPr>
        <w:t>Unsubscribe</w:t>
      </w:r>
      <w:bookmarkEnd w:id="281"/>
      <w:bookmarkEnd w:id="282"/>
    </w:p>
    <w:p w14:paraId="21330389" w14:textId="77777777" w:rsidR="005F72AC" w:rsidRDefault="005F72AC" w:rsidP="005F72AC">
      <w:pPr>
        <w:pStyle w:val="Heading5"/>
      </w:pPr>
      <w:bookmarkStart w:id="283" w:name="_Toc89295614"/>
      <w:bookmarkStart w:id="284" w:name="_Toc93740070"/>
      <w:r>
        <w:t>5.3.2.7.1.</w:t>
      </w:r>
      <w:r>
        <w:tab/>
        <w:t>General</w:t>
      </w:r>
      <w:bookmarkEnd w:id="283"/>
      <w:bookmarkEnd w:id="284"/>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285" w:name="_Toc89295615"/>
      <w:bookmarkStart w:id="286" w:name="_Toc93740071"/>
      <w:r>
        <w:t>5.3.2.7.2</w:t>
      </w:r>
      <w:r>
        <w:tab/>
        <w:t>Unsubscription to events</w:t>
      </w:r>
      <w:bookmarkEnd w:id="285"/>
      <w:bookmarkEnd w:id="286"/>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5" type="#_x0000_t75" style="width:456pt;height:149.25pt" o:ole="">
            <v:imagedata r:id="rId52" o:title=""/>
          </v:shape>
          <o:OLEObject Type="Embed" ProgID="Visio.Drawing.15" ShapeID="_x0000_i1045" DrawAspect="Content" ObjectID="_1704811750" r:id="rId53"/>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0AD56F54" w14:textId="77777777" w:rsidR="008A6D4A" w:rsidRDefault="008A6D4A" w:rsidP="008A6D4A">
      <w:pPr>
        <w:pStyle w:val="Heading1"/>
      </w:pPr>
      <w:bookmarkStart w:id="287" w:name="_Toc510696597"/>
      <w:bookmarkStart w:id="288" w:name="_Toc35971389"/>
      <w:bookmarkStart w:id="289" w:name="_Toc67903513"/>
      <w:bookmarkStart w:id="290" w:name="_Toc89295620"/>
      <w:bookmarkStart w:id="291" w:name="_Toc93740076"/>
      <w:r>
        <w:t>6</w:t>
      </w:r>
      <w:r>
        <w:tab/>
        <w:t>API Definitions</w:t>
      </w:r>
      <w:bookmarkEnd w:id="287"/>
      <w:bookmarkEnd w:id="288"/>
      <w:bookmarkEnd w:id="289"/>
      <w:bookmarkEnd w:id="290"/>
      <w:bookmarkEnd w:id="291"/>
    </w:p>
    <w:p w14:paraId="391C9859" w14:textId="2CFE68E8" w:rsidR="008A6D4A" w:rsidRDefault="008A6D4A" w:rsidP="008A6D4A">
      <w:pPr>
        <w:pStyle w:val="Heading2"/>
      </w:pPr>
      <w:bookmarkStart w:id="292" w:name="_Toc510696598"/>
      <w:bookmarkStart w:id="293" w:name="_Toc35971390"/>
      <w:bookmarkStart w:id="294" w:name="_Toc67903514"/>
      <w:bookmarkStart w:id="295" w:name="_Toc89295621"/>
      <w:bookmarkStart w:id="296" w:name="_Toc93740077"/>
      <w:r>
        <w:t>6.1</w:t>
      </w:r>
      <w:r>
        <w:tab/>
      </w:r>
      <w:r w:rsidR="00D615CF">
        <w:t>Ntsctsf_TimeSynchronization</w:t>
      </w:r>
      <w:r>
        <w:t xml:space="preserve"> Service API</w:t>
      </w:r>
      <w:bookmarkEnd w:id="292"/>
      <w:bookmarkEnd w:id="293"/>
      <w:bookmarkEnd w:id="294"/>
      <w:bookmarkEnd w:id="295"/>
      <w:bookmarkEnd w:id="296"/>
    </w:p>
    <w:p w14:paraId="2FA7B115" w14:textId="77777777" w:rsidR="008A6D4A" w:rsidRDefault="008A6D4A" w:rsidP="00662390">
      <w:pPr>
        <w:pStyle w:val="Heading3"/>
      </w:pPr>
      <w:bookmarkStart w:id="297" w:name="_Toc510696599"/>
      <w:bookmarkStart w:id="298" w:name="_Toc35971391"/>
      <w:bookmarkStart w:id="299" w:name="_Toc67903515"/>
      <w:bookmarkStart w:id="300" w:name="_Toc89295622"/>
      <w:bookmarkStart w:id="301" w:name="_Toc93740078"/>
      <w:r>
        <w:t>6.1.1</w:t>
      </w:r>
      <w:r>
        <w:tab/>
        <w:t>Introduction</w:t>
      </w:r>
      <w:bookmarkEnd w:id="297"/>
      <w:bookmarkEnd w:id="298"/>
      <w:bookmarkEnd w:id="299"/>
      <w:bookmarkEnd w:id="300"/>
      <w:bookmarkEnd w:id="301"/>
    </w:p>
    <w:p w14:paraId="17A68331" w14:textId="2EFA3CB2" w:rsidR="008A6D4A" w:rsidRDefault="008A6D4A" w:rsidP="008A6D4A">
      <w:pPr>
        <w:rPr>
          <w:noProof/>
          <w:lang w:eastAsia="zh-CN"/>
        </w:rPr>
      </w:pPr>
      <w:bookmarkStart w:id="302"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lastRenderedPageBreak/>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303" w:name="_Toc35971392"/>
      <w:bookmarkStart w:id="304" w:name="_Toc67903516"/>
      <w:bookmarkStart w:id="305" w:name="_Toc89295623"/>
      <w:bookmarkStart w:id="306" w:name="_Toc93740079"/>
      <w:r>
        <w:t>6.1.2</w:t>
      </w:r>
      <w:r>
        <w:tab/>
        <w:t>Usage of HTTP</w:t>
      </w:r>
      <w:bookmarkEnd w:id="302"/>
      <w:bookmarkEnd w:id="303"/>
      <w:bookmarkEnd w:id="304"/>
      <w:bookmarkEnd w:id="305"/>
      <w:bookmarkEnd w:id="306"/>
    </w:p>
    <w:p w14:paraId="1560E1A9" w14:textId="77777777" w:rsidR="008A6D4A" w:rsidRPr="000C5200" w:rsidRDefault="008A6D4A" w:rsidP="00662390">
      <w:pPr>
        <w:pStyle w:val="Heading4"/>
      </w:pPr>
      <w:bookmarkStart w:id="307" w:name="_Toc510696601"/>
      <w:bookmarkStart w:id="308" w:name="_Toc35971393"/>
      <w:bookmarkStart w:id="309" w:name="_Toc67903517"/>
      <w:bookmarkStart w:id="310" w:name="_Toc89295624"/>
      <w:bookmarkStart w:id="311" w:name="_Toc93740080"/>
      <w:r>
        <w:t>6.1.2.1</w:t>
      </w:r>
      <w:r>
        <w:tab/>
        <w:t>General</w:t>
      </w:r>
      <w:bookmarkEnd w:id="307"/>
      <w:bookmarkEnd w:id="308"/>
      <w:bookmarkEnd w:id="309"/>
      <w:bookmarkEnd w:id="310"/>
      <w:bookmarkEnd w:id="311"/>
    </w:p>
    <w:p w14:paraId="4D7A17E1" w14:textId="77777777" w:rsidR="008A6D4A" w:rsidRPr="00986E88" w:rsidRDefault="008A6D4A" w:rsidP="008A6D4A">
      <w:pPr>
        <w:rPr>
          <w:noProof/>
        </w:rPr>
      </w:pPr>
      <w:bookmarkStart w:id="31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313" w:name="_Toc35971394"/>
      <w:bookmarkStart w:id="314" w:name="_Toc67903518"/>
      <w:bookmarkStart w:id="315" w:name="_Toc89295625"/>
      <w:bookmarkStart w:id="316" w:name="_Toc93740081"/>
      <w:r>
        <w:t>6.1.2.2</w:t>
      </w:r>
      <w:r>
        <w:tab/>
        <w:t>HTTP standard headers</w:t>
      </w:r>
      <w:bookmarkEnd w:id="312"/>
      <w:bookmarkEnd w:id="313"/>
      <w:bookmarkEnd w:id="314"/>
      <w:bookmarkEnd w:id="315"/>
      <w:bookmarkEnd w:id="316"/>
    </w:p>
    <w:p w14:paraId="37563F57" w14:textId="77777777" w:rsidR="008A6D4A" w:rsidRDefault="008A6D4A" w:rsidP="00662390">
      <w:pPr>
        <w:pStyle w:val="Heading5"/>
        <w:rPr>
          <w:lang w:eastAsia="zh-CN"/>
        </w:rPr>
      </w:pPr>
      <w:bookmarkStart w:id="317" w:name="_Toc510696603"/>
      <w:bookmarkStart w:id="318" w:name="_Toc35971395"/>
      <w:bookmarkStart w:id="319" w:name="_Toc67903519"/>
      <w:bookmarkStart w:id="320" w:name="_Toc89295626"/>
      <w:bookmarkStart w:id="321" w:name="_Toc93740082"/>
      <w:r>
        <w:t>6.1.2.2.1</w:t>
      </w:r>
      <w:r>
        <w:rPr>
          <w:rFonts w:hint="eastAsia"/>
          <w:lang w:eastAsia="zh-CN"/>
        </w:rPr>
        <w:tab/>
      </w:r>
      <w:r>
        <w:rPr>
          <w:lang w:eastAsia="zh-CN"/>
        </w:rPr>
        <w:t>General</w:t>
      </w:r>
      <w:bookmarkEnd w:id="317"/>
      <w:bookmarkEnd w:id="318"/>
      <w:bookmarkEnd w:id="319"/>
      <w:bookmarkEnd w:id="320"/>
      <w:bookmarkEnd w:id="321"/>
    </w:p>
    <w:p w14:paraId="02C8BA3C" w14:textId="77777777" w:rsidR="008A6D4A" w:rsidRPr="00986E88" w:rsidRDefault="008A6D4A" w:rsidP="008A6D4A">
      <w:pPr>
        <w:rPr>
          <w:noProof/>
        </w:rPr>
      </w:pPr>
      <w:bookmarkStart w:id="32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23" w:name="_Toc35971396"/>
      <w:bookmarkStart w:id="324" w:name="_Toc67903520"/>
      <w:bookmarkStart w:id="325" w:name="_Toc89295627"/>
      <w:bookmarkStart w:id="326" w:name="_Toc93740083"/>
      <w:r>
        <w:t>6.1.2.2.2</w:t>
      </w:r>
      <w:r>
        <w:tab/>
        <w:t>Content type</w:t>
      </w:r>
      <w:bookmarkEnd w:id="322"/>
      <w:bookmarkEnd w:id="323"/>
      <w:bookmarkEnd w:id="324"/>
      <w:bookmarkEnd w:id="325"/>
      <w:bookmarkEnd w:id="326"/>
    </w:p>
    <w:p w14:paraId="305F86EC" w14:textId="77777777" w:rsidR="008A6D4A" w:rsidRDefault="008A6D4A" w:rsidP="008A6D4A">
      <w:bookmarkStart w:id="3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328" w:name="_Hlk525213471"/>
      <w:bookmarkStart w:id="329" w:name="_Hlk525213025"/>
      <w:r>
        <w:t xml:space="preserve">"Problem Details" JSON object shall be used to indicate </w:t>
      </w:r>
      <w:r>
        <w:rPr>
          <w:lang w:eastAsia="fr-FR"/>
        </w:rPr>
        <w:t xml:space="preserve">additional details of the error </w:t>
      </w:r>
      <w:r>
        <w:t xml:space="preserve">in a HTTP response body and </w:t>
      </w:r>
      <w:bookmarkEnd w:id="328"/>
      <w:r>
        <w:t>shall be signalled by the content type "application/problem+json", as defined in IETF RFC 7807 [13].</w:t>
      </w:r>
      <w:bookmarkEnd w:id="329"/>
    </w:p>
    <w:p w14:paraId="1A32DE74" w14:textId="77777777" w:rsidR="008A6D4A" w:rsidRPr="000C5200" w:rsidRDefault="008A6D4A" w:rsidP="00662390">
      <w:pPr>
        <w:pStyle w:val="Heading4"/>
      </w:pPr>
      <w:bookmarkStart w:id="330" w:name="_Toc35971397"/>
      <w:bookmarkStart w:id="331" w:name="_Toc67903521"/>
      <w:bookmarkStart w:id="332" w:name="_Toc89295628"/>
      <w:bookmarkStart w:id="333" w:name="_Toc93740084"/>
      <w:r>
        <w:t>6.1.2.3</w:t>
      </w:r>
      <w:r>
        <w:tab/>
        <w:t>HTTP custom headers</w:t>
      </w:r>
      <w:bookmarkEnd w:id="327"/>
      <w:bookmarkEnd w:id="330"/>
      <w:bookmarkEnd w:id="331"/>
      <w:bookmarkEnd w:id="332"/>
      <w:bookmarkEnd w:id="333"/>
    </w:p>
    <w:p w14:paraId="0A8370E8" w14:textId="3ED158E1" w:rsidR="000602BD" w:rsidRDefault="000602BD" w:rsidP="000602BD">
      <w:pPr>
        <w:rPr>
          <w:noProof/>
        </w:rPr>
      </w:pPr>
      <w:bookmarkStart w:id="334" w:name="_Toc489605322"/>
      <w:bookmarkStart w:id="335" w:name="_Toc492899753"/>
      <w:bookmarkStart w:id="336" w:name="_Toc492900032"/>
      <w:bookmarkStart w:id="337" w:name="_Toc492967834"/>
      <w:bookmarkStart w:id="338" w:name="_Toc492972922"/>
      <w:bookmarkStart w:id="339" w:name="_Toc492973142"/>
      <w:bookmarkStart w:id="340" w:name="_Toc492974840"/>
      <w:bookmarkStart w:id="34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342" w:name="_Toc510696607"/>
      <w:bookmarkStart w:id="343" w:name="_Toc35971398"/>
      <w:bookmarkStart w:id="344" w:name="_Toc67903522"/>
      <w:bookmarkStart w:id="345" w:name="_Toc89295629"/>
      <w:bookmarkStart w:id="346" w:name="_Toc93740085"/>
      <w:bookmarkEnd w:id="334"/>
      <w:bookmarkEnd w:id="335"/>
      <w:bookmarkEnd w:id="336"/>
      <w:bookmarkEnd w:id="337"/>
      <w:bookmarkEnd w:id="338"/>
      <w:bookmarkEnd w:id="339"/>
      <w:bookmarkEnd w:id="340"/>
      <w:bookmarkEnd w:id="341"/>
      <w:r>
        <w:lastRenderedPageBreak/>
        <w:t>6.1.3</w:t>
      </w:r>
      <w:r>
        <w:tab/>
        <w:t>Resources</w:t>
      </w:r>
      <w:bookmarkEnd w:id="342"/>
      <w:bookmarkEnd w:id="343"/>
      <w:bookmarkEnd w:id="344"/>
      <w:bookmarkEnd w:id="345"/>
      <w:bookmarkEnd w:id="346"/>
    </w:p>
    <w:p w14:paraId="752598FC" w14:textId="77777777" w:rsidR="008A6D4A" w:rsidRPr="000A7435" w:rsidRDefault="008A6D4A" w:rsidP="00662390">
      <w:pPr>
        <w:pStyle w:val="Heading4"/>
      </w:pPr>
      <w:bookmarkStart w:id="347" w:name="_Toc510696608"/>
      <w:bookmarkStart w:id="348" w:name="_Toc35971399"/>
      <w:bookmarkStart w:id="349" w:name="_Toc67903523"/>
      <w:bookmarkStart w:id="350" w:name="_Toc89295630"/>
      <w:bookmarkStart w:id="351" w:name="_Toc93740086"/>
      <w:r>
        <w:t>6.1.3.1</w:t>
      </w:r>
      <w:r>
        <w:tab/>
        <w:t>Overview</w:t>
      </w:r>
      <w:bookmarkEnd w:id="347"/>
      <w:bookmarkEnd w:id="348"/>
      <w:bookmarkEnd w:id="349"/>
      <w:bookmarkEnd w:id="350"/>
      <w:bookmarkEnd w:id="351"/>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25pt;height:382.5pt" o:ole="">
            <v:imagedata r:id="rId54" o:title=""/>
          </v:shape>
          <o:OLEObject Type="Embed" ProgID="Visio.Drawing.15" ShapeID="_x0000_i1046" DrawAspect="Content" ObjectID="_1704811751"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Heading4"/>
      </w:pPr>
      <w:bookmarkStart w:id="352" w:name="_Toc510696609"/>
      <w:bookmarkStart w:id="353" w:name="_Toc35971400"/>
      <w:bookmarkStart w:id="354" w:name="_Toc67903524"/>
      <w:bookmarkStart w:id="355" w:name="_Toc89295631"/>
      <w:bookmarkStart w:id="356" w:name="_Toc93740087"/>
      <w:r>
        <w:t>6.1.3.2</w:t>
      </w:r>
      <w:r>
        <w:tab/>
        <w:t xml:space="preserve">Resource: </w:t>
      </w:r>
      <w:r w:rsidR="00BF7F6B">
        <w:rPr>
          <w:lang w:eastAsia="zh-CN"/>
        </w:rPr>
        <w:t>Time Synchronization</w:t>
      </w:r>
      <w:r w:rsidR="00BF7F6B">
        <w:t xml:space="preserve"> Exposure Subscriptions</w:t>
      </w:r>
      <w:bookmarkEnd w:id="352"/>
      <w:bookmarkEnd w:id="353"/>
      <w:bookmarkEnd w:id="354"/>
      <w:bookmarkEnd w:id="355"/>
      <w:bookmarkEnd w:id="356"/>
    </w:p>
    <w:p w14:paraId="5DA53F4D" w14:textId="77777777" w:rsidR="008A6D4A" w:rsidRDefault="008A6D4A" w:rsidP="00662390">
      <w:pPr>
        <w:pStyle w:val="Heading5"/>
      </w:pPr>
      <w:bookmarkStart w:id="357" w:name="_Toc510696610"/>
      <w:bookmarkStart w:id="358" w:name="_Toc35971401"/>
      <w:bookmarkStart w:id="359" w:name="_Toc67903525"/>
      <w:bookmarkStart w:id="360" w:name="_Toc89295632"/>
      <w:bookmarkStart w:id="361" w:name="_Toc93740088"/>
      <w:r>
        <w:t>6.1.3.2.1</w:t>
      </w:r>
      <w:r>
        <w:tab/>
        <w:t>Description</w:t>
      </w:r>
      <w:bookmarkEnd w:id="357"/>
      <w:bookmarkEnd w:id="358"/>
      <w:bookmarkEnd w:id="359"/>
      <w:bookmarkEnd w:id="360"/>
      <w:bookmarkEnd w:id="361"/>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362" w:name="_Toc35971402"/>
      <w:bookmarkStart w:id="363" w:name="_Toc67903526"/>
      <w:bookmarkStart w:id="364" w:name="_Toc89295633"/>
      <w:bookmarkStart w:id="365" w:name="_Toc93740089"/>
      <w:bookmarkStart w:id="366" w:name="_Toc510696612"/>
      <w:r>
        <w:t>6.1.3.2.2</w:t>
      </w:r>
      <w:r>
        <w:tab/>
        <w:t>Resource Definition</w:t>
      </w:r>
      <w:bookmarkEnd w:id="362"/>
      <w:bookmarkEnd w:id="363"/>
      <w:bookmarkEnd w:id="364"/>
      <w:bookmarkEnd w:id="36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Heading5"/>
      </w:pPr>
      <w:bookmarkStart w:id="367" w:name="_Toc35971403"/>
      <w:bookmarkStart w:id="368" w:name="_Toc67903527"/>
      <w:bookmarkStart w:id="369" w:name="_Toc89295634"/>
      <w:bookmarkStart w:id="370" w:name="_Toc93740090"/>
      <w:r>
        <w:lastRenderedPageBreak/>
        <w:t>6.1.3.2.3</w:t>
      </w:r>
      <w:r>
        <w:tab/>
        <w:t>Resource Standard Methods</w:t>
      </w:r>
      <w:bookmarkEnd w:id="366"/>
      <w:bookmarkEnd w:id="367"/>
      <w:bookmarkEnd w:id="368"/>
      <w:bookmarkEnd w:id="369"/>
      <w:bookmarkEnd w:id="370"/>
    </w:p>
    <w:p w14:paraId="03E9DAD6" w14:textId="0AF9B7CD" w:rsidR="008A6D4A" w:rsidRPr="00384E92" w:rsidRDefault="008A6D4A" w:rsidP="00662390">
      <w:pPr>
        <w:pStyle w:val="H6"/>
      </w:pPr>
      <w:bookmarkStart w:id="371" w:name="_Toc510696613"/>
      <w:bookmarkStart w:id="372" w:name="_Toc35971404"/>
      <w:r w:rsidRPr="00384E92">
        <w:t>6.</w:t>
      </w:r>
      <w:r>
        <w:t>1.3.2.3</w:t>
      </w:r>
      <w:r w:rsidRPr="00384E92">
        <w:t>.1</w:t>
      </w:r>
      <w:r w:rsidRPr="00384E92">
        <w:tab/>
      </w:r>
      <w:r w:rsidR="00324577">
        <w:t>POST</w:t>
      </w:r>
      <w:bookmarkEnd w:id="371"/>
      <w:bookmarkEnd w:id="372"/>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Heading5"/>
      </w:pPr>
      <w:bookmarkStart w:id="373" w:name="_Toc510696615"/>
      <w:bookmarkStart w:id="374" w:name="_Toc35971406"/>
      <w:bookmarkStart w:id="375" w:name="_Toc67903528"/>
      <w:bookmarkStart w:id="376" w:name="_Toc89295635"/>
      <w:bookmarkStart w:id="377" w:name="_Toc93740091"/>
      <w:r>
        <w:t>6.1.3.2.4</w:t>
      </w:r>
      <w:r>
        <w:tab/>
        <w:t>Resource Custom Operations</w:t>
      </w:r>
      <w:bookmarkEnd w:id="373"/>
      <w:bookmarkEnd w:id="374"/>
      <w:bookmarkEnd w:id="375"/>
      <w:bookmarkEnd w:id="376"/>
      <w:bookmarkEnd w:id="377"/>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378" w:name="_Toc510696621"/>
      <w:bookmarkStart w:id="379" w:name="_Toc35971412"/>
      <w:bookmarkStart w:id="380" w:name="_Toc67903529"/>
      <w:bookmarkStart w:id="381" w:name="_Toc89295636"/>
      <w:bookmarkStart w:id="382" w:name="_Toc93740092"/>
      <w:r>
        <w:t>6.1.3.3</w:t>
      </w:r>
      <w:r>
        <w:tab/>
        <w:t xml:space="preserve">Resource: </w:t>
      </w:r>
      <w:r w:rsidR="00027A75">
        <w:t xml:space="preserve">Individual </w:t>
      </w:r>
      <w:r w:rsidR="00027A75">
        <w:rPr>
          <w:lang w:eastAsia="zh-CN"/>
        </w:rPr>
        <w:t>Time Synchronization</w:t>
      </w:r>
      <w:r w:rsidR="00027A75">
        <w:t xml:space="preserve"> Exposure Subscription</w:t>
      </w:r>
      <w:bookmarkEnd w:id="378"/>
      <w:bookmarkEnd w:id="379"/>
      <w:bookmarkEnd w:id="380"/>
      <w:bookmarkEnd w:id="381"/>
      <w:bookmarkEnd w:id="382"/>
    </w:p>
    <w:p w14:paraId="1BB51C27" w14:textId="77777777" w:rsidR="00027A75" w:rsidRDefault="00027A75" w:rsidP="00027A75">
      <w:pPr>
        <w:pStyle w:val="Heading5"/>
      </w:pPr>
      <w:bookmarkStart w:id="383" w:name="_Toc89295637"/>
      <w:bookmarkStart w:id="384" w:name="_Toc93740093"/>
      <w:r>
        <w:t>6.1.3.3.1</w:t>
      </w:r>
      <w:r>
        <w:tab/>
        <w:t>Description</w:t>
      </w:r>
      <w:bookmarkEnd w:id="383"/>
      <w:bookmarkEnd w:id="384"/>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385" w:name="_Toc89295638"/>
      <w:bookmarkStart w:id="386" w:name="_Toc93740094"/>
      <w:r>
        <w:lastRenderedPageBreak/>
        <w:t>6.1.3.3.2</w:t>
      </w:r>
      <w:r>
        <w:tab/>
        <w:t>Resource Definition</w:t>
      </w:r>
      <w:bookmarkEnd w:id="385"/>
      <w:bookmarkEnd w:id="386"/>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Heading5"/>
      </w:pPr>
      <w:bookmarkStart w:id="387" w:name="_Toc89295639"/>
      <w:bookmarkStart w:id="388" w:name="_Toc93740095"/>
      <w:r>
        <w:t>6.1.3.3.3</w:t>
      </w:r>
      <w:r>
        <w:tab/>
        <w:t>Resource Standard Methods</w:t>
      </w:r>
      <w:bookmarkEnd w:id="387"/>
      <w:bookmarkEnd w:id="388"/>
    </w:p>
    <w:p w14:paraId="30811337" w14:textId="77777777" w:rsidR="00027A75" w:rsidRPr="00D61D2C" w:rsidRDefault="00027A75" w:rsidP="00027A75">
      <w:pPr>
        <w:pStyle w:val="Heading6"/>
      </w:pPr>
      <w:bookmarkStart w:id="389" w:name="_Toc89295640"/>
      <w:bookmarkStart w:id="390" w:name="_Toc93740096"/>
      <w:r w:rsidRPr="00D61D2C">
        <w:t>6.1.3.3.3.1</w:t>
      </w:r>
      <w:r w:rsidRPr="00D61D2C">
        <w:tab/>
        <w:t>GET</w:t>
      </w:r>
      <w:bookmarkEnd w:id="389"/>
      <w:bookmarkEnd w:id="390"/>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396B6E" w14:textId="51884C2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ADB0D77" w14:textId="74DF268C"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05D8B" w14:textId="2FD6BEA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3316E6B" w14:textId="5C5CAE76"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A7E97" w14:textId="40341CBA"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47548E" w14:textId="2A3EF47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837C11" w14:textId="4C3584D2"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C3B5FA9" w14:textId="3C355557"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77D6C5E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8BAA6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A1656BD"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0A7882"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ABE09F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5727D1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1435BD4A"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AB82DE"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AC86754"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78C10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351BB17"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61832371"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EF387D4"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lastRenderedPageBreak/>
        <w:t>Table </w:t>
      </w:r>
      <w:r w:rsidRPr="001769FF">
        <w:t>6.</w:t>
      </w:r>
      <w:r>
        <w:t>1.3.3.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D62257F"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2047F2B"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F55E3"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2DEA0F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1D1D06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69457CEF"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D6CA2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3015C7C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E9F05EC"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0AFDC10"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59A2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55D7565C"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4118F11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4E0FF769" w14:textId="77777777" w:rsidR="00027A75" w:rsidRPr="00FB44B9" w:rsidRDefault="00027A75" w:rsidP="00027A75"/>
    <w:p w14:paraId="55935FAB" w14:textId="77777777" w:rsidR="00027A75" w:rsidRPr="00384E92" w:rsidRDefault="00027A75" w:rsidP="00027A75">
      <w:pPr>
        <w:pStyle w:val="Heading6"/>
      </w:pPr>
      <w:bookmarkStart w:id="391" w:name="_Toc89295641"/>
      <w:bookmarkStart w:id="392" w:name="_Toc93740097"/>
      <w:r w:rsidRPr="00384E92">
        <w:t>6.</w:t>
      </w:r>
      <w:r>
        <w:t>1.3.3.3</w:t>
      </w:r>
      <w:r w:rsidRPr="00384E92">
        <w:t>.</w:t>
      </w:r>
      <w:r>
        <w:t>2</w:t>
      </w:r>
      <w:r w:rsidRPr="00384E92">
        <w:tab/>
      </w:r>
      <w:r>
        <w:t>DELETE</w:t>
      </w:r>
      <w:bookmarkEnd w:id="391"/>
      <w:bookmarkEnd w:id="392"/>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913E" w14:textId="4AC22E5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FCEA17" w14:textId="1678C07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AD43DC" w14:textId="317D2718"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710F7AF" w14:textId="29519997"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F5D0DB" w14:textId="0C58E8F3"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5A1B68" w14:textId="49ED6CA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DA20F3" w14:textId="346DE2E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22EDEA7" w14:textId="76A5FC59"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666CFA59"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723D54"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5A79801"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97F4C10"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95B24B"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DCD0DEE"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E9C6F5A"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268AE5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4F4B62A"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9D2AE29"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2703EEC"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72AD062"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089019E"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lastRenderedPageBreak/>
        <w:t>Table </w:t>
      </w:r>
      <w:r w:rsidRPr="001769FF">
        <w:t>6.</w:t>
      </w:r>
      <w:r>
        <w:t>1.3.3.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54309FF7"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604CC69"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122B31C"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3E0047"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9D8C19"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875B70C"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6FC2BEB"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32D80B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3AF6B48"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F184D6"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9820C50"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D1F4721"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3F8B6AC"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Pr="005E7304" w:rsidRDefault="005E7304" w:rsidP="00027A75"/>
    <w:p w14:paraId="2CF75304" w14:textId="77777777" w:rsidR="00027A75" w:rsidRDefault="00027A75" w:rsidP="00027A75">
      <w:pPr>
        <w:pStyle w:val="Heading5"/>
      </w:pPr>
      <w:bookmarkStart w:id="393" w:name="_Toc89295642"/>
      <w:bookmarkStart w:id="394" w:name="_Toc93740098"/>
      <w:r w:rsidRPr="00AA2E4A">
        <w:t>6.1.3.</w:t>
      </w:r>
      <w:r>
        <w:t>3</w:t>
      </w:r>
      <w:r w:rsidRPr="00AA2E4A">
        <w:t>.4</w:t>
      </w:r>
      <w:r w:rsidRPr="00AA2E4A">
        <w:tab/>
        <w:t>Resource Custom Operations</w:t>
      </w:r>
      <w:bookmarkEnd w:id="393"/>
      <w:bookmarkEnd w:id="394"/>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395" w:name="_Toc89295643"/>
      <w:bookmarkStart w:id="396" w:name="_Toc93740099"/>
      <w:r>
        <w:t>6.1.3.4</w:t>
      </w:r>
      <w:r>
        <w:tab/>
        <w:t xml:space="preserve">Resource: </w:t>
      </w:r>
      <w:r>
        <w:rPr>
          <w:lang w:eastAsia="zh-CN"/>
        </w:rPr>
        <w:t>Time Synchronization</w:t>
      </w:r>
      <w:r>
        <w:t xml:space="preserve"> Exposure Configurations</w:t>
      </w:r>
      <w:bookmarkEnd w:id="395"/>
      <w:bookmarkEnd w:id="396"/>
    </w:p>
    <w:p w14:paraId="2B710773" w14:textId="77777777" w:rsidR="00027A75" w:rsidRDefault="00027A75" w:rsidP="00027A75">
      <w:pPr>
        <w:pStyle w:val="Heading5"/>
      </w:pPr>
      <w:bookmarkStart w:id="397" w:name="_Toc89295644"/>
      <w:bookmarkStart w:id="398" w:name="_Toc93740100"/>
      <w:r>
        <w:t>6.1.3.4.1</w:t>
      </w:r>
      <w:r>
        <w:tab/>
        <w:t>Description</w:t>
      </w:r>
      <w:bookmarkEnd w:id="397"/>
      <w:bookmarkEnd w:id="398"/>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399" w:name="_Toc89295645"/>
      <w:bookmarkStart w:id="400" w:name="_Toc93740101"/>
      <w:r>
        <w:t>6.1.3.4.2</w:t>
      </w:r>
      <w:r>
        <w:tab/>
        <w:t>Resource Definition</w:t>
      </w:r>
      <w:bookmarkEnd w:id="399"/>
      <w:bookmarkEnd w:id="400"/>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Heading5"/>
      </w:pPr>
      <w:bookmarkStart w:id="401" w:name="_Toc89295646"/>
      <w:bookmarkStart w:id="402" w:name="_Toc93740102"/>
      <w:r>
        <w:t>6.1.3.4.3</w:t>
      </w:r>
      <w:r>
        <w:tab/>
        <w:t>Resource Standard Methods</w:t>
      </w:r>
      <w:bookmarkEnd w:id="401"/>
      <w:bookmarkEnd w:id="402"/>
    </w:p>
    <w:p w14:paraId="216C8939" w14:textId="77777777" w:rsidR="00027A75" w:rsidRPr="00384E92" w:rsidRDefault="00027A75" w:rsidP="00027A75">
      <w:pPr>
        <w:pStyle w:val="Heading6"/>
      </w:pPr>
      <w:bookmarkStart w:id="403" w:name="_Toc89295647"/>
      <w:bookmarkStart w:id="404" w:name="_Toc93740103"/>
      <w:r w:rsidRPr="00384E92">
        <w:t>6.</w:t>
      </w:r>
      <w:r>
        <w:t>1.3.4.3</w:t>
      </w:r>
      <w:r w:rsidRPr="00384E92">
        <w:t>.1</w:t>
      </w:r>
      <w:r w:rsidRPr="00384E92">
        <w:tab/>
      </w:r>
      <w:r>
        <w:t>POST</w:t>
      </w:r>
      <w:bookmarkEnd w:id="403"/>
      <w:bookmarkEnd w:id="404"/>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lastRenderedPageBreak/>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330F6" w14:textId="438F792B"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FA4362" w14:textId="722831B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FF7BD4D" w14:textId="0B077A0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E25FD60" w14:textId="38E0CB23"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A48C1" w14:textId="3361173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AA5F631" w14:textId="2EC51DE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BE2AD16" w14:textId="5B182CB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217056D" w14:textId="49781224"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2E4915CC"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74A9FA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DAB95B"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605B80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74724B9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4D5F19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EA26727"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75C2494"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4F3FA56"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0E8C39A"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CA4AD68"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049D4D0C"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21A165F5"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10155F11"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7601EB3"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868E38"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E0AE857"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43801DF5"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EECC055"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7B9B3658"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0C80DA63"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646CAB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2F2162B"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C496C39"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7C9C989"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034545F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405" w:name="_Toc89295648"/>
      <w:bookmarkStart w:id="406" w:name="_Toc93740104"/>
      <w:r>
        <w:t>6.1.3.4.4</w:t>
      </w:r>
      <w:r>
        <w:tab/>
        <w:t>Resource Custom Operations</w:t>
      </w:r>
      <w:bookmarkEnd w:id="405"/>
      <w:bookmarkEnd w:id="406"/>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407" w:name="_Toc89295649"/>
      <w:bookmarkStart w:id="408" w:name="_Toc93740105"/>
      <w:r>
        <w:t>6.1.3.5</w:t>
      </w:r>
      <w:r>
        <w:tab/>
        <w:t xml:space="preserve">Resource: Individual </w:t>
      </w:r>
      <w:r>
        <w:rPr>
          <w:lang w:eastAsia="zh-CN"/>
        </w:rPr>
        <w:t>Time Synchronization</w:t>
      </w:r>
      <w:r>
        <w:t xml:space="preserve"> Exposure Configuration</w:t>
      </w:r>
      <w:bookmarkEnd w:id="407"/>
      <w:bookmarkEnd w:id="408"/>
    </w:p>
    <w:p w14:paraId="108B5080" w14:textId="77777777" w:rsidR="00027A75" w:rsidRDefault="00027A75" w:rsidP="00027A75">
      <w:pPr>
        <w:pStyle w:val="Heading5"/>
      </w:pPr>
      <w:bookmarkStart w:id="409" w:name="_Toc89295650"/>
      <w:bookmarkStart w:id="410" w:name="_Toc93740106"/>
      <w:r>
        <w:t>6.1.3.5.1</w:t>
      </w:r>
      <w:r>
        <w:tab/>
        <w:t>Description</w:t>
      </w:r>
      <w:bookmarkEnd w:id="409"/>
      <w:bookmarkEnd w:id="410"/>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411" w:name="_Toc89295651"/>
      <w:bookmarkStart w:id="412" w:name="_Toc93740107"/>
      <w:r>
        <w:lastRenderedPageBreak/>
        <w:t>6.1.3.5.2</w:t>
      </w:r>
      <w:r>
        <w:tab/>
        <w:t>Resource Definition</w:t>
      </w:r>
      <w:bookmarkEnd w:id="411"/>
      <w:bookmarkEnd w:id="41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Heading5"/>
      </w:pPr>
      <w:bookmarkStart w:id="413" w:name="_Toc89295652"/>
      <w:bookmarkStart w:id="414" w:name="_Toc93740108"/>
      <w:r>
        <w:t>6.1.3.5.3</w:t>
      </w:r>
      <w:r>
        <w:tab/>
        <w:t>Resource Standard Methods</w:t>
      </w:r>
      <w:bookmarkEnd w:id="413"/>
      <w:bookmarkEnd w:id="414"/>
    </w:p>
    <w:p w14:paraId="37A60C29" w14:textId="77777777" w:rsidR="00027A75" w:rsidRPr="00D61D2C" w:rsidRDefault="00027A75" w:rsidP="00027A75">
      <w:pPr>
        <w:pStyle w:val="Heading6"/>
      </w:pPr>
      <w:bookmarkStart w:id="415" w:name="_Toc89295653"/>
      <w:bookmarkStart w:id="416" w:name="_Toc93740109"/>
      <w:r w:rsidRPr="00D61D2C">
        <w:t>6.1.3.</w:t>
      </w:r>
      <w:r>
        <w:t>5</w:t>
      </w:r>
      <w:r w:rsidRPr="00D61D2C">
        <w:t>.3.1</w:t>
      </w:r>
      <w:r w:rsidRPr="00D61D2C">
        <w:tab/>
        <w:t>GET</w:t>
      </w:r>
      <w:bookmarkEnd w:id="415"/>
      <w:bookmarkEnd w:id="416"/>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BA053" w14:textId="602265E2"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9281F7" w14:textId="22AB7250"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090DDA3" w14:textId="264D1E10"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0938831" w14:textId="77870BB9"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C08CDD" w14:textId="452B49D3"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4E8CC56" w14:textId="28BC09B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F3AEBF" w14:textId="50CD275D"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C83B55F" w14:textId="696C06FB"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6B5C1E56"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32D5726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804AE9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ABDA75"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9E8AC6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E2A7C2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192DFFD"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AA7CF71"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52CDF66B"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27354F1"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57A45E8"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ED882E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1323163D"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418E3B9"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051A00DA"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20935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C07234"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5E9FE53"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CE69E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19F548E"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687BAF9D"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0D06A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AC62996"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7001C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A42251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6961743"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7071D6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417" w:name="_Toc89295654"/>
      <w:bookmarkStart w:id="418" w:name="_Toc93740110"/>
      <w:r w:rsidRPr="00384E92">
        <w:t>6.</w:t>
      </w:r>
      <w:r>
        <w:t>1.3.5.3</w:t>
      </w:r>
      <w:r w:rsidRPr="00384E92">
        <w:t>.</w:t>
      </w:r>
      <w:r>
        <w:t>2</w:t>
      </w:r>
      <w:r w:rsidRPr="00384E92">
        <w:tab/>
      </w:r>
      <w:r>
        <w:t>PUT</w:t>
      </w:r>
      <w:bookmarkEnd w:id="417"/>
      <w:bookmarkEnd w:id="418"/>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E812A" w14:textId="0A2006FF"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18DFE93" w14:textId="09B92A1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6C30D6" w14:textId="1F90C32C"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49A36A5" w14:textId="0F9C2A68"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5F98B" w14:textId="0A0E91F0"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93456D" w14:textId="6C014D78"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DB5138" w14:textId="0905F80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C7BD77" w14:textId="4508A25F"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6F2B3BF5" w14:textId="77777777" w:rsidR="005E7304" w:rsidRDefault="005E7304" w:rsidP="005E7304">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BE9BCF2"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A82B4D"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920836"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B51ADE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78A1A5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1028ABA"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990A9F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DD4F22D"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D5B62F2"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4EDA1FC"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B6C1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CBBBF75"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39ACBE9A"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50057960"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17C1E5"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763FF1"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67FBA8C"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2456F7"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7D0E4A83"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84D8059"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0419A71"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FCEBF29"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D22DD9D"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D9C92F1"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7ABE2F9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D35BB34"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419" w:name="_Toc89295655"/>
      <w:bookmarkStart w:id="420" w:name="_Toc93740111"/>
      <w:r w:rsidRPr="00384E92">
        <w:t>6.</w:t>
      </w:r>
      <w:r>
        <w:t>1.3.5.3</w:t>
      </w:r>
      <w:r w:rsidRPr="00384E92">
        <w:t>.</w:t>
      </w:r>
      <w:r>
        <w:t>3</w:t>
      </w:r>
      <w:r w:rsidRPr="00384E92">
        <w:tab/>
      </w:r>
      <w:r>
        <w:t>DELETE</w:t>
      </w:r>
      <w:bookmarkEnd w:id="419"/>
      <w:bookmarkEnd w:id="420"/>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E4DAA04" w:rsidR="00027A75" w:rsidRPr="001769FF" w:rsidRDefault="00027A75" w:rsidP="00027A75">
      <w:pPr>
        <w:pStyle w:val="TH"/>
      </w:pPr>
      <w:r w:rsidRPr="001769FF">
        <w:t>Table 6.</w:t>
      </w:r>
      <w:r>
        <w:t>1.3.5.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FCF63" w14:textId="3C6FDF3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43F562" w14:textId="2AD33DB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29AA83" w14:textId="04F43FB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297F2B73" w14:textId="293C66CF"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BC720" w14:textId="0A7FBC19"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3E2F15E" w14:textId="615FCBD2"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452555B" w14:textId="331B0EBB"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5A12BFE" w14:textId="3010F4CD"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608741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19C1E42"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419A39"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8C66B26"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F0986F8"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D5AA57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8AC3E3"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B89A665"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7AC13CBE"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20A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B10E7C5"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2981E46"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0CE35A0"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AE5748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270B16E"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853843A"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70498EA"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66AF57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FB3970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07B61F1F"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70D49C7C"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784320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8F8E8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20038C1E"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3232F1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37D37208"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421" w:name="_Toc89295656"/>
      <w:bookmarkStart w:id="422" w:name="_Toc93740112"/>
      <w:r>
        <w:t>6.1.3.5.4</w:t>
      </w:r>
      <w:r>
        <w:tab/>
        <w:t>Resource Custom Operations</w:t>
      </w:r>
      <w:bookmarkEnd w:id="421"/>
      <w:bookmarkEnd w:id="422"/>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Heading4"/>
      </w:pPr>
      <w:bookmarkStart w:id="423" w:name="_Toc81065764"/>
      <w:bookmarkStart w:id="424" w:name="_Toc89295657"/>
      <w:bookmarkStart w:id="425" w:name="_Toc93740113"/>
      <w:r>
        <w:t>6.1.3.6</w:t>
      </w:r>
      <w:r>
        <w:tab/>
        <w:t xml:space="preserve">Resource: </w:t>
      </w:r>
      <w:bookmarkEnd w:id="423"/>
      <w:r>
        <w:rPr>
          <w:lang w:eastAsia="zh-CN"/>
        </w:rPr>
        <w:t>ASTI Configurations</w:t>
      </w:r>
      <w:bookmarkEnd w:id="424"/>
      <w:bookmarkEnd w:id="425"/>
    </w:p>
    <w:p w14:paraId="001F94E3" w14:textId="77777777" w:rsidR="00A031C6" w:rsidRDefault="00A031C6" w:rsidP="00A031C6">
      <w:pPr>
        <w:pStyle w:val="Heading5"/>
      </w:pPr>
      <w:bookmarkStart w:id="426" w:name="_Toc81065765"/>
      <w:bookmarkStart w:id="427" w:name="_Toc89295658"/>
      <w:bookmarkStart w:id="428" w:name="_Toc93740114"/>
      <w:r>
        <w:t>6.1.3.6.1</w:t>
      </w:r>
      <w:r>
        <w:tab/>
        <w:t>Description</w:t>
      </w:r>
      <w:bookmarkEnd w:id="426"/>
      <w:bookmarkEnd w:id="427"/>
      <w:bookmarkEnd w:id="428"/>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Heading5"/>
      </w:pPr>
      <w:bookmarkStart w:id="429" w:name="_Toc81065766"/>
      <w:bookmarkStart w:id="430" w:name="_Toc89295659"/>
      <w:bookmarkStart w:id="431" w:name="_Toc93740115"/>
      <w:r>
        <w:t>6.1.3.6.2</w:t>
      </w:r>
      <w:r>
        <w:tab/>
        <w:t>Resource Definition</w:t>
      </w:r>
      <w:bookmarkEnd w:id="429"/>
      <w:bookmarkEnd w:id="430"/>
      <w:bookmarkEnd w:id="431"/>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5E7304">
            <w:pPr>
              <w:pStyle w:val="TAH"/>
            </w:pPr>
            <w:r w:rsidRPr="0016361A">
              <w:t>Definition</w:t>
            </w:r>
          </w:p>
        </w:tc>
      </w:tr>
      <w:tr w:rsidR="00A031C6" w:rsidRPr="00B54FF5" w14:paraId="79908BD1"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4E8C29F4"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5E7304">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Heading5"/>
      </w:pPr>
      <w:bookmarkStart w:id="432" w:name="_Toc81065767"/>
      <w:bookmarkStart w:id="433" w:name="_Toc89295660"/>
      <w:bookmarkStart w:id="434" w:name="_Toc93740116"/>
      <w:r>
        <w:t>6.1.3.6.3</w:t>
      </w:r>
      <w:r>
        <w:tab/>
        <w:t>Resource Standard Methods</w:t>
      </w:r>
      <w:bookmarkEnd w:id="432"/>
      <w:bookmarkEnd w:id="433"/>
      <w:bookmarkEnd w:id="434"/>
    </w:p>
    <w:p w14:paraId="1451DBE5" w14:textId="77777777" w:rsidR="00A031C6" w:rsidRPr="00384E92" w:rsidRDefault="00A031C6" w:rsidP="00A031C6">
      <w:pPr>
        <w:pStyle w:val="Heading6"/>
      </w:pPr>
      <w:bookmarkStart w:id="435" w:name="_Toc89295661"/>
      <w:bookmarkStart w:id="436" w:name="_Toc93740117"/>
      <w:r>
        <w:t>6.1.3.6.3</w:t>
      </w:r>
      <w:r w:rsidRPr="00384E92">
        <w:t>.1</w:t>
      </w:r>
      <w:r w:rsidRPr="00384E92">
        <w:tab/>
      </w:r>
      <w:r>
        <w:t>POST</w:t>
      </w:r>
      <w:bookmarkEnd w:id="435"/>
      <w:bookmarkEnd w:id="436"/>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5E730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5E730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5E730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5E730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5E730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5E7304">
            <w:pPr>
              <w:pStyle w:val="TAH"/>
            </w:pPr>
            <w:r w:rsidRPr="0016361A">
              <w:t>Applicability</w:t>
            </w:r>
          </w:p>
        </w:tc>
      </w:tr>
      <w:tr w:rsidR="00A031C6" w:rsidRPr="00B54FF5" w14:paraId="3F0E8B97"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5E7304">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5E7304">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5E7304">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5E73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5E7304">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5E7304">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5E73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5E730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5E730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5E7304">
            <w:pPr>
              <w:pStyle w:val="TAH"/>
            </w:pPr>
            <w:r w:rsidRPr="0016361A">
              <w:t>Description</w:t>
            </w:r>
          </w:p>
        </w:tc>
      </w:tr>
      <w:tr w:rsidR="00A031C6" w:rsidRPr="00B54FF5" w14:paraId="091324FE" w14:textId="77777777" w:rsidTr="005E73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5E7304">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5E7304">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5E7304">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5E7304">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lastRenderedPageBreak/>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5E730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5E730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5E730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5E7304">
            <w:pPr>
              <w:pStyle w:val="TAH"/>
            </w:pPr>
            <w:r w:rsidRPr="0016361A">
              <w:t>Response</w:t>
            </w:r>
          </w:p>
          <w:p w14:paraId="58CC22CB" w14:textId="77777777" w:rsidR="00A031C6" w:rsidRPr="0016361A" w:rsidRDefault="00A031C6" w:rsidP="005E730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5E7304">
            <w:pPr>
              <w:pStyle w:val="TAH"/>
            </w:pPr>
            <w:r w:rsidRPr="0016361A">
              <w:t>Description</w:t>
            </w:r>
          </w:p>
        </w:tc>
      </w:tr>
      <w:tr w:rsidR="00A031C6" w:rsidRPr="00B54FF5" w14:paraId="50DE5DC8"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5E7304">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5E7304">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5E7304">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5E7304">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5E7304">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5E7304">
            <w:pPr>
              <w:pStyle w:val="TAL"/>
            </w:pPr>
            <w:r>
              <w:t>The URI of the created resource shall be returned in the "Location" HTTP header.</w:t>
            </w:r>
          </w:p>
        </w:tc>
      </w:tr>
      <w:tr w:rsidR="00A031C6" w:rsidRPr="00B54FF5" w14:paraId="5FFAB5BD"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5E730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5E730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5E730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5E730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5E730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5E7304">
            <w:pPr>
              <w:pStyle w:val="TAH"/>
            </w:pPr>
            <w:r w:rsidRPr="0016361A">
              <w:t>Description</w:t>
            </w:r>
          </w:p>
        </w:tc>
      </w:tr>
      <w:tr w:rsidR="00A031C6" w:rsidRPr="00B54FF5" w14:paraId="1FD20AE3" w14:textId="77777777" w:rsidTr="005E730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5E7304">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5E7304">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5E7304">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5E7304">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5E7304">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Heading5"/>
      </w:pPr>
      <w:bookmarkStart w:id="437" w:name="_Toc81065768"/>
      <w:bookmarkStart w:id="438" w:name="_Toc89295662"/>
      <w:bookmarkStart w:id="439" w:name="_Toc93740118"/>
      <w:r>
        <w:t>6.1.3.6</w:t>
      </w:r>
      <w:r w:rsidRPr="00CB7E9F">
        <w:t>.4</w:t>
      </w:r>
      <w:r w:rsidRPr="00CB7E9F">
        <w:tab/>
        <w:t>Resource Custom Operations</w:t>
      </w:r>
      <w:bookmarkEnd w:id="437"/>
      <w:bookmarkEnd w:id="438"/>
      <w:bookmarkEnd w:id="439"/>
    </w:p>
    <w:p w14:paraId="2ECEAF45" w14:textId="77777777" w:rsidR="00A031C6" w:rsidRDefault="00A031C6" w:rsidP="00A031C6">
      <w:pPr>
        <w:pStyle w:val="Heading6"/>
      </w:pPr>
      <w:bookmarkStart w:id="440" w:name="_Toc28012193"/>
      <w:bookmarkStart w:id="441" w:name="_Toc34123046"/>
      <w:bookmarkStart w:id="442" w:name="_Toc36037996"/>
      <w:bookmarkStart w:id="443" w:name="_Toc38875378"/>
      <w:bookmarkStart w:id="444" w:name="_Toc43191859"/>
      <w:bookmarkStart w:id="445" w:name="_Toc45133254"/>
      <w:bookmarkStart w:id="446" w:name="_Toc51316758"/>
      <w:bookmarkStart w:id="447" w:name="_Toc51761938"/>
      <w:bookmarkStart w:id="448" w:name="_Toc56674925"/>
      <w:bookmarkStart w:id="449" w:name="_Toc56675316"/>
      <w:bookmarkStart w:id="450" w:name="_Toc59016302"/>
      <w:bookmarkStart w:id="451" w:name="_Toc63167900"/>
      <w:bookmarkStart w:id="452" w:name="_Toc66262410"/>
      <w:bookmarkStart w:id="453" w:name="_Toc68166916"/>
      <w:bookmarkStart w:id="454" w:name="_Toc73538034"/>
      <w:bookmarkStart w:id="455" w:name="_Toc75351910"/>
      <w:bookmarkStart w:id="456" w:name="_Toc83231720"/>
      <w:bookmarkStart w:id="457" w:name="_Toc85535025"/>
      <w:bookmarkStart w:id="458" w:name="_Toc89295663"/>
      <w:bookmarkStart w:id="459" w:name="_Toc93740119"/>
      <w:r>
        <w:t>6.1.3.6.4.1</w:t>
      </w:r>
      <w:r>
        <w:tab/>
        <w:t>Overview</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5E7304">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5E7304">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5E7304">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5E7304">
            <w:pPr>
              <w:pStyle w:val="TAH"/>
            </w:pPr>
            <w:r>
              <w:t>Description</w:t>
            </w:r>
          </w:p>
        </w:tc>
      </w:tr>
      <w:tr w:rsidR="00A031C6" w14:paraId="2C6EB0DC"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5E7304">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5E7304">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5E7304">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5E7304">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Heading6"/>
      </w:pPr>
      <w:bookmarkStart w:id="460" w:name="_Toc28012194"/>
      <w:bookmarkStart w:id="461" w:name="_Toc34123047"/>
      <w:bookmarkStart w:id="462" w:name="_Toc36037997"/>
      <w:bookmarkStart w:id="463" w:name="_Toc38875379"/>
      <w:bookmarkStart w:id="464" w:name="_Toc43191860"/>
      <w:bookmarkStart w:id="465" w:name="_Toc45133255"/>
      <w:bookmarkStart w:id="466" w:name="_Toc51316759"/>
      <w:bookmarkStart w:id="467" w:name="_Toc51761939"/>
      <w:bookmarkStart w:id="468" w:name="_Toc56674926"/>
      <w:bookmarkStart w:id="469" w:name="_Toc56675317"/>
      <w:bookmarkStart w:id="470" w:name="_Toc59016303"/>
      <w:bookmarkStart w:id="471" w:name="_Toc63167901"/>
      <w:bookmarkStart w:id="472" w:name="_Toc66262411"/>
      <w:bookmarkStart w:id="473" w:name="_Toc68166917"/>
      <w:bookmarkStart w:id="474" w:name="_Toc73538035"/>
      <w:bookmarkStart w:id="475" w:name="_Toc75351911"/>
      <w:bookmarkStart w:id="476" w:name="_Toc83231721"/>
      <w:bookmarkStart w:id="477" w:name="_Toc85535026"/>
      <w:bookmarkStart w:id="478" w:name="_Toc89295664"/>
      <w:bookmarkStart w:id="479" w:name="_Toc93740120"/>
      <w:r>
        <w:t>6.1.3.6</w:t>
      </w:r>
      <w:r w:rsidRPr="00A94431">
        <w:t>.4.2</w:t>
      </w:r>
      <w:r>
        <w:tab/>
        <w:t xml:space="preserve">Operation: </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t>retrieve</w:t>
      </w:r>
      <w:bookmarkEnd w:id="478"/>
      <w:bookmarkEnd w:id="479"/>
    </w:p>
    <w:p w14:paraId="349F6F63" w14:textId="77777777" w:rsidR="00A031C6" w:rsidRPr="00A94431" w:rsidRDefault="00A031C6" w:rsidP="00A031C6">
      <w:pPr>
        <w:pStyle w:val="Heading7"/>
      </w:pPr>
      <w:bookmarkStart w:id="480" w:name="_Toc28012195"/>
      <w:bookmarkStart w:id="481" w:name="_Toc34123048"/>
      <w:bookmarkStart w:id="482" w:name="_Toc36037998"/>
      <w:bookmarkStart w:id="483" w:name="_Toc38875380"/>
      <w:bookmarkStart w:id="484" w:name="_Toc43191861"/>
      <w:bookmarkStart w:id="485" w:name="_Toc45133256"/>
      <w:bookmarkStart w:id="486" w:name="_Toc51316760"/>
      <w:bookmarkStart w:id="487" w:name="_Toc51761940"/>
      <w:bookmarkStart w:id="488" w:name="_Toc56674927"/>
      <w:bookmarkStart w:id="489" w:name="_Toc56675318"/>
      <w:bookmarkStart w:id="490" w:name="_Toc59016304"/>
      <w:bookmarkStart w:id="491" w:name="_Toc63167902"/>
      <w:bookmarkStart w:id="492" w:name="_Toc66262412"/>
      <w:bookmarkStart w:id="493" w:name="_Toc68166918"/>
      <w:bookmarkStart w:id="494" w:name="_Toc73538036"/>
      <w:bookmarkStart w:id="495" w:name="_Toc75351912"/>
      <w:bookmarkStart w:id="496" w:name="_Toc83231722"/>
      <w:bookmarkStart w:id="497" w:name="_Toc85535027"/>
      <w:bookmarkStart w:id="498" w:name="_Toc89295665"/>
      <w:bookmarkStart w:id="499" w:name="_Toc93740121"/>
      <w:r>
        <w:t>6.1.3.6</w:t>
      </w:r>
      <w:r w:rsidRPr="00A94431">
        <w:t>.4.2.1</w:t>
      </w:r>
      <w:r w:rsidRPr="00A94431">
        <w:tab/>
        <w:t>Description</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380FBE9" w14:textId="77777777" w:rsidR="00A031C6" w:rsidRDefault="00A031C6" w:rsidP="00A031C6">
      <w:pPr>
        <w:pStyle w:val="Heading7"/>
      </w:pPr>
      <w:bookmarkStart w:id="500" w:name="_Toc28012196"/>
      <w:bookmarkStart w:id="501" w:name="_Toc34123049"/>
      <w:bookmarkStart w:id="502" w:name="_Toc36037999"/>
      <w:bookmarkStart w:id="503" w:name="_Toc38875381"/>
      <w:bookmarkStart w:id="504" w:name="_Toc43191862"/>
      <w:bookmarkStart w:id="505" w:name="_Toc45133257"/>
      <w:bookmarkStart w:id="506" w:name="_Toc51316761"/>
      <w:bookmarkStart w:id="507" w:name="_Toc51761941"/>
      <w:bookmarkStart w:id="508" w:name="_Toc56674928"/>
      <w:bookmarkStart w:id="509" w:name="_Toc56675319"/>
      <w:bookmarkStart w:id="510" w:name="_Toc59016305"/>
      <w:bookmarkStart w:id="511" w:name="_Toc63167903"/>
      <w:bookmarkStart w:id="512" w:name="_Toc66262413"/>
      <w:bookmarkStart w:id="513" w:name="_Toc68166919"/>
      <w:bookmarkStart w:id="514" w:name="_Toc73538037"/>
      <w:bookmarkStart w:id="515" w:name="_Toc75351913"/>
      <w:bookmarkStart w:id="516" w:name="_Toc83231723"/>
      <w:bookmarkStart w:id="517" w:name="_Toc85535028"/>
      <w:bookmarkStart w:id="518" w:name="_Toc89295666"/>
      <w:bookmarkStart w:id="519" w:name="_Toc93740122"/>
      <w:r>
        <w:t>6.1.3.6</w:t>
      </w:r>
      <w:r w:rsidRPr="0046632B">
        <w:t>.4.2</w:t>
      </w:r>
      <w:r>
        <w:t>.2</w:t>
      </w:r>
      <w:r>
        <w:tab/>
        <w:t>Operation Definition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5E7304">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5E7304">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5E7304">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5E7304">
            <w:pPr>
              <w:pStyle w:val="TAH"/>
            </w:pPr>
            <w:r>
              <w:t>Description</w:t>
            </w:r>
          </w:p>
        </w:tc>
      </w:tr>
      <w:tr w:rsidR="00A031C6" w14:paraId="5E2D0B64" w14:textId="77777777" w:rsidTr="005E7304">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5E7304">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5E7304">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5E7304">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5E7304">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5E7304">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5E730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5E7304">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5E7304">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5E7304">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5E7304">
            <w:pPr>
              <w:pStyle w:val="TAH"/>
            </w:pPr>
            <w:r>
              <w:t>Description</w:t>
            </w:r>
          </w:p>
        </w:tc>
      </w:tr>
      <w:tr w:rsidR="00A031C6" w14:paraId="0546519D" w14:textId="77777777" w:rsidTr="005E7304">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5E7304">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5E7304">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5E7304">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5E7304">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5E7304">
            <w:pPr>
              <w:pStyle w:val="TAL"/>
            </w:pPr>
            <w:r>
              <w:t>Status of the 5G access stratum time distribution for a list of UEs is returned.</w:t>
            </w:r>
          </w:p>
        </w:tc>
      </w:tr>
      <w:tr w:rsidR="00A031C6" w14:paraId="5535BAC5"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5E7304">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lastRenderedPageBreak/>
        <w:t>Editor's Note:</w:t>
      </w:r>
      <w:r w:rsidRPr="00D520A7">
        <w:tab/>
      </w:r>
      <w:r>
        <w:t>Whether to consider GET method is FFS.</w:t>
      </w:r>
    </w:p>
    <w:p w14:paraId="01AB9BF6" w14:textId="77777777" w:rsidR="00A031C6" w:rsidRDefault="00A031C6" w:rsidP="00A031C6">
      <w:pPr>
        <w:pStyle w:val="Heading4"/>
      </w:pPr>
      <w:bookmarkStart w:id="520" w:name="_Toc81065769"/>
      <w:bookmarkStart w:id="521" w:name="_Toc89295667"/>
      <w:bookmarkStart w:id="522" w:name="_Toc93740123"/>
      <w:r>
        <w:t>6.1.3.7</w:t>
      </w:r>
      <w:r>
        <w:tab/>
        <w:t xml:space="preserve">Resource: Individual </w:t>
      </w:r>
      <w:bookmarkEnd w:id="520"/>
      <w:r>
        <w:rPr>
          <w:lang w:eastAsia="zh-CN"/>
        </w:rPr>
        <w:t>ASTI Configuration</w:t>
      </w:r>
      <w:bookmarkEnd w:id="521"/>
      <w:bookmarkEnd w:id="522"/>
    </w:p>
    <w:p w14:paraId="2F8AEFBB" w14:textId="77777777" w:rsidR="00A031C6" w:rsidRDefault="00A031C6" w:rsidP="00A031C6">
      <w:pPr>
        <w:pStyle w:val="Heading5"/>
      </w:pPr>
      <w:bookmarkStart w:id="523" w:name="_Toc81065770"/>
      <w:bookmarkStart w:id="524" w:name="_Toc89295668"/>
      <w:bookmarkStart w:id="525" w:name="_Toc93740124"/>
      <w:r>
        <w:t>6.1.3.7.1</w:t>
      </w:r>
      <w:r>
        <w:tab/>
        <w:t>Description</w:t>
      </w:r>
      <w:bookmarkEnd w:id="523"/>
      <w:bookmarkEnd w:id="524"/>
      <w:bookmarkEnd w:id="525"/>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Heading5"/>
      </w:pPr>
      <w:bookmarkStart w:id="526" w:name="_Toc81065771"/>
      <w:bookmarkStart w:id="527" w:name="_Toc89295669"/>
      <w:bookmarkStart w:id="528" w:name="_Toc93740125"/>
      <w:r>
        <w:t>6.1.3.7.2</w:t>
      </w:r>
      <w:r>
        <w:tab/>
        <w:t>Resource Definition</w:t>
      </w:r>
      <w:bookmarkEnd w:id="526"/>
      <w:bookmarkEnd w:id="527"/>
      <w:bookmarkEnd w:id="528"/>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5E7304">
            <w:pPr>
              <w:pStyle w:val="TAH"/>
            </w:pPr>
            <w:r w:rsidRPr="0016361A">
              <w:t>Definition</w:t>
            </w:r>
          </w:p>
        </w:tc>
      </w:tr>
      <w:tr w:rsidR="00A031C6" w:rsidRPr="00B54FF5" w14:paraId="25EACF8A"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00F9EA6E"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5E7304">
            <w:pPr>
              <w:pStyle w:val="TAL"/>
            </w:pPr>
            <w:r w:rsidRPr="0016361A">
              <w:t>See clause </w:t>
            </w:r>
            <w:r>
              <w:t>6.2</w:t>
            </w:r>
            <w:r w:rsidRPr="0016361A">
              <w:t>.1</w:t>
            </w:r>
          </w:p>
        </w:tc>
      </w:tr>
      <w:tr w:rsidR="00A031C6" w:rsidRPr="00B54FF5" w14:paraId="45CE40C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5E7304">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5E7304">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5E7304">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Heading5"/>
      </w:pPr>
      <w:bookmarkStart w:id="529" w:name="_Toc81065772"/>
      <w:bookmarkStart w:id="530" w:name="_Toc89295670"/>
      <w:bookmarkStart w:id="531" w:name="_Toc93740126"/>
      <w:r>
        <w:t>6.1.3.7.3</w:t>
      </w:r>
      <w:r>
        <w:tab/>
        <w:t>Resource Standard Methods</w:t>
      </w:r>
      <w:bookmarkEnd w:id="529"/>
      <w:bookmarkEnd w:id="530"/>
      <w:bookmarkEnd w:id="531"/>
    </w:p>
    <w:p w14:paraId="1C3B8E11" w14:textId="77777777" w:rsidR="00A031C6" w:rsidRDefault="00A031C6" w:rsidP="00A031C6">
      <w:pPr>
        <w:pStyle w:val="Heading6"/>
      </w:pPr>
      <w:bookmarkStart w:id="532" w:name="_Toc89295671"/>
      <w:bookmarkStart w:id="533" w:name="_Toc93740127"/>
      <w:bookmarkStart w:id="534" w:name="_Toc81065774"/>
      <w:r>
        <w:t>6.1.3.7.3.2</w:t>
      </w:r>
      <w:r>
        <w:tab/>
        <w:t>PUT</w:t>
      </w:r>
      <w:bookmarkEnd w:id="532"/>
      <w:bookmarkEnd w:id="533"/>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5E7304">
            <w:pPr>
              <w:pStyle w:val="TAH"/>
            </w:pPr>
            <w:r>
              <w:t>Description</w:t>
            </w:r>
          </w:p>
        </w:tc>
      </w:tr>
      <w:tr w:rsidR="00A031C6" w14:paraId="6E036DC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5E7304">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5E7304">
            <w:pPr>
              <w:pStyle w:val="TAH"/>
            </w:pPr>
            <w:r>
              <w:t>Description</w:t>
            </w:r>
          </w:p>
        </w:tc>
      </w:tr>
      <w:tr w:rsidR="00A031C6" w14:paraId="27DFFEC7"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5E7304">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5E7304">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5E7304">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5E7304">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5E7304">
            <w:pPr>
              <w:pStyle w:val="TAH"/>
            </w:pPr>
            <w:r>
              <w:t>Description</w:t>
            </w:r>
          </w:p>
        </w:tc>
      </w:tr>
      <w:tr w:rsidR="00A031C6" w14:paraId="37175DC0"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5E7304">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5E7304">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5E7304">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5E7304">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5E730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5E7304">
            <w:pPr>
              <w:pStyle w:val="TAL"/>
            </w:pPr>
            <w:r>
              <w:t>Successful case.</w:t>
            </w:r>
          </w:p>
          <w:p w14:paraId="30FCD069" w14:textId="77777777" w:rsidR="00A031C6" w:rsidRDefault="00A031C6" w:rsidP="005E7304">
            <w:pPr>
              <w:pStyle w:val="TAL"/>
            </w:pPr>
            <w:r>
              <w:t xml:space="preserve">The Individual </w:t>
            </w:r>
            <w:r>
              <w:rPr>
                <w:lang w:eastAsia="zh-CN"/>
              </w:rPr>
              <w:t>ASTI Configuration</w:t>
            </w:r>
            <w:r>
              <w:t xml:space="preserve"> resource was modified.</w:t>
            </w:r>
          </w:p>
        </w:tc>
      </w:tr>
      <w:tr w:rsidR="00A031C6" w14:paraId="6170833E"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Heading6"/>
      </w:pPr>
      <w:bookmarkStart w:id="535" w:name="_Toc89295672"/>
      <w:bookmarkStart w:id="536" w:name="_Toc93740128"/>
      <w:bookmarkStart w:id="537" w:name="_Toc81065775"/>
      <w:bookmarkEnd w:id="534"/>
      <w:r>
        <w:lastRenderedPageBreak/>
        <w:t>6.1.3.7.3.3</w:t>
      </w:r>
      <w:r>
        <w:tab/>
        <w:t>DELETE</w:t>
      </w:r>
      <w:bookmarkEnd w:id="535"/>
      <w:bookmarkEnd w:id="536"/>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5E7304">
            <w:pPr>
              <w:pStyle w:val="TAH"/>
            </w:pPr>
            <w:r>
              <w:t>Description</w:t>
            </w:r>
          </w:p>
        </w:tc>
      </w:tr>
      <w:tr w:rsidR="00A031C6" w14:paraId="14A1B60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5E7304">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5E7304">
            <w:pPr>
              <w:pStyle w:val="TAH"/>
            </w:pPr>
            <w:r>
              <w:t>Description</w:t>
            </w:r>
          </w:p>
        </w:tc>
      </w:tr>
      <w:tr w:rsidR="00A031C6" w14:paraId="6BAF0E9B"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5E7304">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5E7304">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5E7304">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5E7304">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5E7304">
            <w:pPr>
              <w:pStyle w:val="TAH"/>
            </w:pPr>
            <w:r>
              <w:t>Description</w:t>
            </w:r>
          </w:p>
        </w:tc>
      </w:tr>
      <w:tr w:rsidR="00A031C6" w14:paraId="33A1F09C"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5E7304">
            <w:pPr>
              <w:pStyle w:val="TAL"/>
            </w:pPr>
            <w:r>
              <w:t>The configuration was terminated successfully.</w:t>
            </w:r>
          </w:p>
        </w:tc>
      </w:tr>
      <w:tr w:rsidR="00A031C6" w14:paraId="7CEDDB48"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Heading5"/>
      </w:pPr>
      <w:bookmarkStart w:id="538" w:name="_Toc89295673"/>
      <w:bookmarkStart w:id="539" w:name="_Toc93740129"/>
      <w:r>
        <w:t>6.1.3.7</w:t>
      </w:r>
      <w:r w:rsidRPr="00AA2E4A">
        <w:t>.4</w:t>
      </w:r>
      <w:r w:rsidRPr="00AA2E4A">
        <w:tab/>
        <w:t>Resource Custom Operations</w:t>
      </w:r>
      <w:bookmarkEnd w:id="537"/>
      <w:bookmarkEnd w:id="538"/>
      <w:bookmarkEnd w:id="539"/>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Heading3"/>
      </w:pPr>
      <w:bookmarkStart w:id="540" w:name="_Toc510696622"/>
      <w:bookmarkStart w:id="541" w:name="_Toc35971413"/>
      <w:bookmarkStart w:id="542" w:name="_Toc67903530"/>
      <w:bookmarkStart w:id="543" w:name="_Toc89295674"/>
      <w:bookmarkStart w:id="544" w:name="_Toc93740130"/>
      <w:r>
        <w:t>6.1.4</w:t>
      </w:r>
      <w:r>
        <w:tab/>
        <w:t>Custom Operations without associated resources</w:t>
      </w:r>
      <w:bookmarkEnd w:id="540"/>
      <w:bookmarkEnd w:id="541"/>
      <w:bookmarkEnd w:id="542"/>
      <w:bookmarkEnd w:id="543"/>
      <w:bookmarkEnd w:id="544"/>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545" w:name="_Toc510696628"/>
      <w:bookmarkStart w:id="546" w:name="_Toc35971419"/>
      <w:bookmarkStart w:id="547" w:name="_Toc67903536"/>
      <w:bookmarkStart w:id="548" w:name="_Toc89295680"/>
      <w:bookmarkStart w:id="549" w:name="_Toc93740131"/>
      <w:r>
        <w:t>6.1.5</w:t>
      </w:r>
      <w:r>
        <w:tab/>
        <w:t>Notifications</w:t>
      </w:r>
      <w:bookmarkEnd w:id="545"/>
      <w:bookmarkEnd w:id="546"/>
      <w:bookmarkEnd w:id="547"/>
      <w:bookmarkEnd w:id="548"/>
      <w:bookmarkEnd w:id="549"/>
    </w:p>
    <w:p w14:paraId="44D25D2E" w14:textId="77777777" w:rsidR="008A6D4A" w:rsidRPr="000A7435" w:rsidRDefault="008A6D4A" w:rsidP="00662390">
      <w:pPr>
        <w:pStyle w:val="Heading4"/>
      </w:pPr>
      <w:bookmarkStart w:id="550" w:name="_Toc510696629"/>
      <w:bookmarkStart w:id="551" w:name="_Toc35971420"/>
      <w:bookmarkStart w:id="552" w:name="_Toc67903537"/>
      <w:bookmarkStart w:id="553" w:name="_Toc89295681"/>
      <w:bookmarkStart w:id="554" w:name="_Toc93740132"/>
      <w:r>
        <w:t>6.1.5.1</w:t>
      </w:r>
      <w:r>
        <w:tab/>
        <w:t>General</w:t>
      </w:r>
      <w:bookmarkEnd w:id="550"/>
      <w:bookmarkEnd w:id="551"/>
      <w:bookmarkEnd w:id="552"/>
      <w:bookmarkEnd w:id="553"/>
      <w:bookmarkEnd w:id="554"/>
    </w:p>
    <w:p w14:paraId="1A5BBDA3" w14:textId="77777777" w:rsidR="00E105F0" w:rsidRDefault="00E105F0" w:rsidP="00E105F0">
      <w:pPr>
        <w:rPr>
          <w:noProof/>
        </w:rPr>
      </w:pPr>
      <w:bookmarkStart w:id="555" w:name="_Toc510696630"/>
      <w:bookmarkStart w:id="55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557" w:name="_Toc35971421"/>
      <w:bookmarkStart w:id="558" w:name="_Toc67903538"/>
      <w:bookmarkStart w:id="559" w:name="_Toc89295682"/>
      <w:bookmarkStart w:id="560" w:name="_Toc93740133"/>
      <w:r>
        <w:lastRenderedPageBreak/>
        <w:t>6.1.5.2</w:t>
      </w:r>
      <w:r>
        <w:tab/>
      </w:r>
      <w:r w:rsidR="006E70E7" w:rsidRPr="00677A45">
        <w:t>Time Sync</w:t>
      </w:r>
      <w:r w:rsidR="006E70E7">
        <w:t>hronization</w:t>
      </w:r>
      <w:r w:rsidR="006E70E7" w:rsidRPr="00677A45">
        <w:t xml:space="preserve"> Capability Notification</w:t>
      </w:r>
      <w:bookmarkEnd w:id="555"/>
      <w:bookmarkEnd w:id="557"/>
      <w:bookmarkEnd w:id="558"/>
      <w:bookmarkEnd w:id="559"/>
      <w:bookmarkEnd w:id="560"/>
    </w:p>
    <w:p w14:paraId="207A7693" w14:textId="77777777" w:rsidR="00E105F0" w:rsidRPr="00986E88" w:rsidRDefault="00E105F0" w:rsidP="00662390">
      <w:pPr>
        <w:pStyle w:val="Heading5"/>
        <w:rPr>
          <w:noProof/>
        </w:rPr>
      </w:pPr>
      <w:bookmarkStart w:id="561" w:name="_Toc532994455"/>
      <w:bookmarkStart w:id="562" w:name="_Toc35971422"/>
      <w:bookmarkStart w:id="563" w:name="_Toc67903539"/>
      <w:bookmarkStart w:id="564" w:name="_Toc89295683"/>
      <w:bookmarkStart w:id="565" w:name="_Toc93740134"/>
      <w:bookmarkStart w:id="566" w:name="_Toc510696631"/>
      <w:r>
        <w:t>6.1.5.2</w:t>
      </w:r>
      <w:r w:rsidRPr="00986E88">
        <w:rPr>
          <w:noProof/>
        </w:rPr>
        <w:t>.1</w:t>
      </w:r>
      <w:r w:rsidRPr="00986E88">
        <w:rPr>
          <w:noProof/>
        </w:rPr>
        <w:tab/>
        <w:t>Description</w:t>
      </w:r>
      <w:bookmarkEnd w:id="561"/>
      <w:bookmarkEnd w:id="562"/>
      <w:bookmarkEnd w:id="563"/>
      <w:bookmarkEnd w:id="564"/>
      <w:bookmarkEnd w:id="565"/>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567" w:name="_Toc532994456"/>
      <w:bookmarkStart w:id="568" w:name="_Toc35971423"/>
      <w:bookmarkStart w:id="569" w:name="_Toc67903540"/>
      <w:bookmarkStart w:id="570" w:name="_Toc89295684"/>
      <w:bookmarkStart w:id="571" w:name="_Toc93740135"/>
      <w:r>
        <w:t>6.1.5.2</w:t>
      </w:r>
      <w:r w:rsidRPr="00986E88">
        <w:rPr>
          <w:noProof/>
        </w:rPr>
        <w:t>.2</w:t>
      </w:r>
      <w:r w:rsidRPr="00986E88">
        <w:rPr>
          <w:noProof/>
        </w:rPr>
        <w:tab/>
        <w:t>Target URI</w:t>
      </w:r>
      <w:bookmarkEnd w:id="567"/>
      <w:bookmarkEnd w:id="568"/>
      <w:bookmarkEnd w:id="569"/>
      <w:bookmarkEnd w:id="570"/>
      <w:bookmarkEnd w:id="57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572" w:name="_Toc532994457"/>
      <w:bookmarkStart w:id="573" w:name="_Toc35971424"/>
      <w:bookmarkStart w:id="574" w:name="_Toc67903541"/>
      <w:bookmarkStart w:id="575" w:name="_Toc89295685"/>
      <w:bookmarkStart w:id="576" w:name="_Toc93740136"/>
      <w:r>
        <w:t>6.1.5.2</w:t>
      </w:r>
      <w:r w:rsidRPr="00986E88">
        <w:rPr>
          <w:noProof/>
        </w:rPr>
        <w:t>.3</w:t>
      </w:r>
      <w:r w:rsidRPr="00986E88">
        <w:rPr>
          <w:noProof/>
        </w:rPr>
        <w:tab/>
        <w:t>Standard Methods</w:t>
      </w:r>
      <w:bookmarkEnd w:id="572"/>
      <w:bookmarkEnd w:id="573"/>
      <w:bookmarkEnd w:id="574"/>
      <w:bookmarkEnd w:id="575"/>
      <w:bookmarkEnd w:id="576"/>
    </w:p>
    <w:p w14:paraId="30CC0A99" w14:textId="77777777" w:rsidR="00E105F0" w:rsidRPr="00986E88" w:rsidRDefault="00E105F0" w:rsidP="00662390">
      <w:pPr>
        <w:pStyle w:val="H6"/>
        <w:rPr>
          <w:noProof/>
        </w:rPr>
      </w:pPr>
      <w:bookmarkStart w:id="577" w:name="_Toc532994458"/>
      <w:bookmarkStart w:id="578" w:name="_Toc35971425"/>
      <w:r>
        <w:t>6.1.5.2.3</w:t>
      </w:r>
      <w:r w:rsidRPr="00986E88">
        <w:rPr>
          <w:noProof/>
        </w:rPr>
        <w:t>.1</w:t>
      </w:r>
      <w:r w:rsidRPr="00986E88">
        <w:rPr>
          <w:noProof/>
        </w:rPr>
        <w:tab/>
        <w:t>POST</w:t>
      </w:r>
      <w:bookmarkEnd w:id="577"/>
      <w:bookmarkEnd w:id="578"/>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SimSun"/>
        </w:rPr>
      </w:pPr>
      <w:r w:rsidRPr="00E27D8A">
        <w:rPr>
          <w:rFonts w:eastAsia="SimSun"/>
        </w:rPr>
        <w:t>Editor's Note:</w:t>
      </w:r>
      <w:r w:rsidRPr="00E27D8A">
        <w:rPr>
          <w:rFonts w:eastAsia="SimSun"/>
        </w:rPr>
        <w:tab/>
        <w:t>Error/redirection responses are FFS.</w:t>
      </w:r>
    </w:p>
    <w:p w14:paraId="3E9BFBA0" w14:textId="7EDAE50D" w:rsidR="00E105F0" w:rsidRDefault="00E105F0" w:rsidP="00662390">
      <w:pPr>
        <w:pStyle w:val="Heading4"/>
      </w:pPr>
      <w:bookmarkStart w:id="579" w:name="_Toc35971426"/>
      <w:bookmarkStart w:id="580" w:name="_Toc67903542"/>
      <w:bookmarkStart w:id="581" w:name="_Toc89295686"/>
      <w:bookmarkStart w:id="582" w:name="_Toc93740137"/>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566"/>
      <w:bookmarkEnd w:id="579"/>
      <w:bookmarkEnd w:id="580"/>
      <w:bookmarkEnd w:id="581"/>
      <w:bookmarkEnd w:id="582"/>
    </w:p>
    <w:p w14:paraId="2C221823" w14:textId="77777777" w:rsidR="00E27D8A" w:rsidRPr="00986E88" w:rsidRDefault="00E27D8A" w:rsidP="00E27D8A">
      <w:pPr>
        <w:pStyle w:val="Heading5"/>
        <w:rPr>
          <w:noProof/>
        </w:rPr>
      </w:pPr>
      <w:bookmarkStart w:id="583" w:name="_Toc89295687"/>
      <w:bookmarkStart w:id="584" w:name="_Toc93740138"/>
      <w:r>
        <w:t>6.1.5.3</w:t>
      </w:r>
      <w:r w:rsidRPr="00986E88">
        <w:rPr>
          <w:noProof/>
        </w:rPr>
        <w:t>.1</w:t>
      </w:r>
      <w:r w:rsidRPr="00986E88">
        <w:rPr>
          <w:noProof/>
        </w:rPr>
        <w:tab/>
        <w:t>Description</w:t>
      </w:r>
      <w:bookmarkEnd w:id="583"/>
      <w:bookmarkEnd w:id="584"/>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585" w:name="_Toc89295688"/>
      <w:bookmarkStart w:id="586" w:name="_Toc93740139"/>
      <w:r>
        <w:t>6.1.5.3</w:t>
      </w:r>
      <w:r w:rsidRPr="00986E88">
        <w:rPr>
          <w:noProof/>
        </w:rPr>
        <w:t>.2</w:t>
      </w:r>
      <w:r w:rsidRPr="00986E88">
        <w:rPr>
          <w:noProof/>
        </w:rPr>
        <w:tab/>
        <w:t>Target URI</w:t>
      </w:r>
      <w:bookmarkEnd w:id="585"/>
      <w:bookmarkEnd w:id="586"/>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lastRenderedPageBreak/>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587" w:name="_Toc89295689"/>
      <w:bookmarkStart w:id="588" w:name="_Toc93740140"/>
      <w:r>
        <w:t>6.1.5.3</w:t>
      </w:r>
      <w:r w:rsidRPr="00986E88">
        <w:rPr>
          <w:noProof/>
        </w:rPr>
        <w:t>.3</w:t>
      </w:r>
      <w:r w:rsidRPr="00986E88">
        <w:rPr>
          <w:noProof/>
        </w:rPr>
        <w:tab/>
        <w:t>Standard Methods</w:t>
      </w:r>
      <w:bookmarkEnd w:id="587"/>
      <w:bookmarkEnd w:id="588"/>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SimSun"/>
        </w:rPr>
      </w:pPr>
      <w:r w:rsidRPr="004C7EB6">
        <w:rPr>
          <w:rFonts w:eastAsia="SimSun"/>
        </w:rPr>
        <w:t>Editor's Note:</w:t>
      </w:r>
      <w:r w:rsidRPr="004C7EB6">
        <w:rPr>
          <w:rFonts w:eastAsia="SimSun"/>
        </w:rPr>
        <w:tab/>
        <w:t>Error/redirection responses are FFS.</w:t>
      </w:r>
    </w:p>
    <w:p w14:paraId="06C7F718" w14:textId="77777777" w:rsidR="008A6D4A" w:rsidRDefault="008A6D4A" w:rsidP="00662390">
      <w:pPr>
        <w:pStyle w:val="Heading3"/>
      </w:pPr>
      <w:bookmarkStart w:id="589" w:name="_Toc35971427"/>
      <w:bookmarkStart w:id="590" w:name="_Toc67903543"/>
      <w:bookmarkStart w:id="591" w:name="_Toc89295690"/>
      <w:bookmarkStart w:id="592" w:name="_Toc93740141"/>
      <w:r>
        <w:t>6.1.6</w:t>
      </w:r>
      <w:r>
        <w:tab/>
        <w:t>Data Model</w:t>
      </w:r>
      <w:bookmarkEnd w:id="556"/>
      <w:bookmarkEnd w:id="589"/>
      <w:bookmarkEnd w:id="590"/>
      <w:bookmarkEnd w:id="591"/>
      <w:bookmarkEnd w:id="592"/>
    </w:p>
    <w:p w14:paraId="405EFF41" w14:textId="77777777" w:rsidR="008A6D4A" w:rsidRDefault="008A6D4A" w:rsidP="008A6D4A">
      <w:pPr>
        <w:pStyle w:val="Heading4"/>
      </w:pPr>
      <w:bookmarkStart w:id="593" w:name="_Toc510696633"/>
      <w:bookmarkStart w:id="594" w:name="_Toc35971428"/>
      <w:bookmarkStart w:id="595" w:name="_Toc67903544"/>
      <w:bookmarkStart w:id="596" w:name="_Toc89295691"/>
      <w:bookmarkStart w:id="597" w:name="_Toc93740142"/>
      <w:r>
        <w:t>6.1.6.1</w:t>
      </w:r>
      <w:r>
        <w:tab/>
        <w:t>General</w:t>
      </w:r>
      <w:bookmarkEnd w:id="593"/>
      <w:bookmarkEnd w:id="594"/>
      <w:bookmarkEnd w:id="595"/>
      <w:bookmarkEnd w:id="596"/>
      <w:bookmarkEnd w:id="597"/>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3416B7" w:rsidRPr="00B54FF5" w14:paraId="235E3933"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33" w:type="dxa"/>
            <w:tcBorders>
              <w:top w:val="single" w:sz="4" w:space="0" w:color="auto"/>
              <w:left w:val="single" w:sz="4" w:space="0" w:color="auto"/>
              <w:bottom w:val="single" w:sz="4" w:space="0" w:color="auto"/>
              <w:right w:val="single" w:sz="4" w:space="0" w:color="auto"/>
            </w:tcBorders>
          </w:tcPr>
          <w:p w14:paraId="3E059687" w14:textId="1464335D" w:rsidR="003416B7" w:rsidRDefault="003416B7" w:rsidP="003416B7">
            <w:pPr>
              <w:pStyle w:val="TAL"/>
              <w:rPr>
                <w:lang w:eastAsia="zh-CN"/>
              </w:rPr>
            </w:pPr>
            <w:r>
              <w:t>6.1.6.2.x3</w:t>
            </w:r>
          </w:p>
        </w:tc>
        <w:tc>
          <w:tcPr>
            <w:tcW w:w="3402" w:type="dxa"/>
            <w:tcBorders>
              <w:top w:val="single" w:sz="4" w:space="0" w:color="auto"/>
              <w:left w:val="single" w:sz="4" w:space="0" w:color="auto"/>
              <w:bottom w:val="single" w:sz="4" w:space="0" w:color="auto"/>
              <w:right w:val="single" w:sz="4" w:space="0" w:color="auto"/>
            </w:tcBorders>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111" w:type="dxa"/>
            <w:tcBorders>
              <w:top w:val="single" w:sz="4" w:space="0" w:color="auto"/>
              <w:left w:val="single" w:sz="4" w:space="0" w:color="auto"/>
              <w:bottom w:val="single" w:sz="4" w:space="0" w:color="auto"/>
              <w:right w:val="single" w:sz="4" w:space="0" w:color="auto"/>
            </w:tcBorders>
          </w:tcPr>
          <w:p w14:paraId="1CDB47CD" w14:textId="77777777" w:rsidR="003416B7" w:rsidRPr="0016361A" w:rsidRDefault="003416B7" w:rsidP="003416B7">
            <w:pPr>
              <w:pStyle w:val="TAL"/>
              <w:rPr>
                <w:rFonts w:cs="Arial"/>
                <w:szCs w:val="18"/>
              </w:rPr>
            </w:pPr>
          </w:p>
        </w:tc>
      </w:tr>
      <w:tr w:rsidR="003416B7"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3416B7" w:rsidRDefault="003416B7" w:rsidP="003416B7">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3416B7" w:rsidRPr="0016361A" w:rsidRDefault="003416B7" w:rsidP="003416B7">
            <w:pPr>
              <w:pStyle w:val="TAL"/>
              <w:rPr>
                <w:rFonts w:cs="Arial"/>
                <w:szCs w:val="18"/>
              </w:rPr>
            </w:pPr>
          </w:p>
        </w:tc>
      </w:tr>
      <w:tr w:rsidR="003416B7" w:rsidRPr="00B54FF5" w14:paraId="10C122D8"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69804447" w14:textId="26C8B5C7" w:rsidR="003416B7" w:rsidRDefault="003416B7" w:rsidP="003416B7">
            <w:pPr>
              <w:pStyle w:val="TAL"/>
            </w:pPr>
            <w:r>
              <w:rPr>
                <w:rFonts w:hint="eastAsia"/>
                <w:lang w:eastAsia="zh-CN"/>
              </w:rPr>
              <w:t>P</w:t>
            </w:r>
            <w:r>
              <w:rPr>
                <w:lang w:eastAsia="zh-CN"/>
              </w:rPr>
              <w:t>tpInstance</w:t>
            </w:r>
          </w:p>
        </w:tc>
        <w:tc>
          <w:tcPr>
            <w:tcW w:w="1433" w:type="dxa"/>
            <w:tcBorders>
              <w:top w:val="single" w:sz="4" w:space="0" w:color="auto"/>
              <w:left w:val="single" w:sz="4" w:space="0" w:color="auto"/>
              <w:bottom w:val="single" w:sz="4" w:space="0" w:color="auto"/>
              <w:right w:val="single" w:sz="4" w:space="0" w:color="auto"/>
            </w:tcBorders>
          </w:tcPr>
          <w:p w14:paraId="78C83740" w14:textId="7CF2511B" w:rsidR="003416B7" w:rsidRDefault="003416B7" w:rsidP="003416B7">
            <w:pPr>
              <w:pStyle w:val="TAL"/>
              <w:rPr>
                <w:lang w:eastAsia="zh-CN"/>
              </w:rPr>
            </w:pPr>
            <w:r>
              <w:t>6.1.6.2.x2</w:t>
            </w:r>
          </w:p>
        </w:tc>
        <w:tc>
          <w:tcPr>
            <w:tcW w:w="3402" w:type="dxa"/>
            <w:tcBorders>
              <w:top w:val="single" w:sz="4" w:space="0" w:color="auto"/>
              <w:left w:val="single" w:sz="4" w:space="0" w:color="auto"/>
              <w:bottom w:val="single" w:sz="4" w:space="0" w:color="auto"/>
              <w:right w:val="single" w:sz="4" w:space="0" w:color="auto"/>
            </w:tcBorders>
          </w:tcPr>
          <w:p w14:paraId="33FC7BD3" w14:textId="771E7363" w:rsidR="003416B7" w:rsidRDefault="003416B7" w:rsidP="003416B7">
            <w:pPr>
              <w:pStyle w:val="TAL"/>
              <w:rPr>
                <w:lang w:eastAsia="zh-CN"/>
              </w:rPr>
            </w:pPr>
            <w:r>
              <w:rPr>
                <w:lang w:eastAsia="zh-CN"/>
              </w:rPr>
              <w:t>Contains the PTP Instance.</w:t>
            </w:r>
          </w:p>
        </w:tc>
        <w:tc>
          <w:tcPr>
            <w:tcW w:w="2111" w:type="dxa"/>
            <w:tcBorders>
              <w:top w:val="single" w:sz="4" w:space="0" w:color="auto"/>
              <w:left w:val="single" w:sz="4" w:space="0" w:color="auto"/>
              <w:bottom w:val="single" w:sz="4" w:space="0" w:color="auto"/>
              <w:right w:val="single" w:sz="4" w:space="0" w:color="auto"/>
            </w:tcBorders>
          </w:tcPr>
          <w:p w14:paraId="782724F1" w14:textId="77777777" w:rsidR="003416B7" w:rsidRPr="0016361A" w:rsidRDefault="003416B7" w:rsidP="003416B7">
            <w:pPr>
              <w:pStyle w:val="TAL"/>
              <w:rPr>
                <w:rFonts w:cs="Arial"/>
                <w:szCs w:val="18"/>
              </w:rPr>
            </w:pPr>
          </w:p>
        </w:tc>
      </w:tr>
      <w:tr w:rsidR="003416B7"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3416B7" w:rsidRPr="0016361A" w:rsidRDefault="003416B7" w:rsidP="003416B7">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3416B7" w:rsidRPr="0016361A" w:rsidRDefault="003416B7" w:rsidP="003416B7">
            <w:pPr>
              <w:pStyle w:val="TAL"/>
              <w:rPr>
                <w:rFonts w:cs="Arial"/>
                <w:szCs w:val="18"/>
              </w:rPr>
            </w:pPr>
          </w:p>
        </w:tc>
      </w:tr>
      <w:tr w:rsidR="003416B7"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3416B7" w:rsidRDefault="003416B7" w:rsidP="003416B7">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3416B7" w:rsidRDefault="003416B7" w:rsidP="003416B7">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3416B7" w:rsidRPr="0016361A" w:rsidRDefault="003416B7" w:rsidP="003416B7">
            <w:pPr>
              <w:pStyle w:val="TAL"/>
              <w:rPr>
                <w:rFonts w:cs="Arial"/>
                <w:szCs w:val="18"/>
              </w:rPr>
            </w:pPr>
          </w:p>
        </w:tc>
      </w:tr>
      <w:tr w:rsidR="003416B7" w:rsidRPr="00B54FF5" w14:paraId="59E4F868"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5D0E700" w14:textId="14A1B72D" w:rsidR="003416B7" w:rsidRDefault="003416B7" w:rsidP="003416B7">
            <w:pPr>
              <w:pStyle w:val="TAL"/>
              <w:rPr>
                <w:noProof/>
              </w:rPr>
            </w:pPr>
            <w:r>
              <w:rPr>
                <w:lang w:eastAsia="zh-CN"/>
              </w:rPr>
              <w:t>TimeSyncExposureConfig</w:t>
            </w:r>
          </w:p>
        </w:tc>
        <w:tc>
          <w:tcPr>
            <w:tcW w:w="1433" w:type="dxa"/>
            <w:tcBorders>
              <w:top w:val="single" w:sz="4" w:space="0" w:color="auto"/>
              <w:left w:val="single" w:sz="4" w:space="0" w:color="auto"/>
              <w:bottom w:val="single" w:sz="4" w:space="0" w:color="auto"/>
              <w:right w:val="single" w:sz="4" w:space="0" w:color="auto"/>
            </w:tcBorders>
          </w:tcPr>
          <w:p w14:paraId="4A3AD553" w14:textId="1AFCFC56" w:rsidR="003416B7" w:rsidRDefault="003416B7" w:rsidP="003416B7">
            <w:pPr>
              <w:pStyle w:val="TAL"/>
            </w:pPr>
            <w:r>
              <w:t>6.1.6.2.x1</w:t>
            </w:r>
          </w:p>
        </w:tc>
        <w:tc>
          <w:tcPr>
            <w:tcW w:w="3402" w:type="dxa"/>
            <w:tcBorders>
              <w:top w:val="single" w:sz="4" w:space="0" w:color="auto"/>
              <w:left w:val="single" w:sz="4" w:space="0" w:color="auto"/>
              <w:bottom w:val="single" w:sz="4" w:space="0" w:color="auto"/>
              <w:right w:val="single" w:sz="4" w:space="0" w:color="auto"/>
            </w:tcBorders>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5537D4A1" w14:textId="77777777" w:rsidR="003416B7" w:rsidRPr="0016361A" w:rsidRDefault="003416B7" w:rsidP="003416B7">
            <w:pPr>
              <w:pStyle w:val="TAL"/>
              <w:rPr>
                <w:rFonts w:cs="Arial"/>
                <w:szCs w:val="18"/>
              </w:rPr>
            </w:pPr>
          </w:p>
        </w:tc>
      </w:tr>
      <w:tr w:rsidR="003416B7"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3416B7" w:rsidRDefault="003416B7" w:rsidP="003416B7">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3416B7" w:rsidRDefault="003416B7" w:rsidP="003416B7">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3416B7" w:rsidRDefault="003416B7" w:rsidP="003416B7">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3416B7" w:rsidRPr="0016361A" w:rsidRDefault="003416B7" w:rsidP="003416B7">
            <w:pPr>
              <w:pStyle w:val="TAL"/>
              <w:rPr>
                <w:rFonts w:cs="Arial"/>
                <w:szCs w:val="18"/>
              </w:rPr>
            </w:pPr>
          </w:p>
        </w:tc>
      </w:tr>
      <w:tr w:rsidR="003416B7"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3416B7" w:rsidRDefault="003416B7" w:rsidP="003416B7">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3416B7" w:rsidRDefault="003416B7" w:rsidP="003416B7">
            <w:pPr>
              <w:pStyle w:val="TAL"/>
            </w:pPr>
            <w:r>
              <w:rPr>
                <w:rFonts w:hint="eastAsia"/>
                <w:lang w:eastAsia="zh-CN"/>
              </w:rPr>
              <w:t>6</w:t>
            </w:r>
            <w:r>
              <w:rPr>
                <w:lang w:eastAsia="zh-CN"/>
              </w:rPr>
              <w:t>.1.6.2.9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3416B7" w:rsidRDefault="003416B7" w:rsidP="003416B7">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3416B7" w:rsidRPr="0016361A" w:rsidRDefault="003416B7" w:rsidP="003416B7">
            <w:pPr>
              <w:pStyle w:val="TAL"/>
              <w:rPr>
                <w:rFonts w:cs="Arial"/>
                <w:szCs w:val="18"/>
              </w:rPr>
            </w:pPr>
          </w:p>
        </w:tc>
      </w:tr>
      <w:tr w:rsidR="003416B7"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3416B7" w:rsidRDefault="003416B7" w:rsidP="003416B7">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3416B7" w:rsidRDefault="003416B7" w:rsidP="003416B7">
            <w:pPr>
              <w:pStyle w:val="TAL"/>
            </w:pPr>
            <w:r>
              <w:rPr>
                <w:rFonts w:hint="eastAsia"/>
                <w:lang w:eastAsia="zh-CN"/>
              </w:rPr>
              <w:t>6</w:t>
            </w:r>
            <w:r>
              <w:rPr>
                <w:lang w:eastAsia="zh-CN"/>
              </w:rPr>
              <w:t>.1.6.2.10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3416B7" w:rsidRDefault="003416B7" w:rsidP="003416B7">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3416B7" w:rsidRPr="0016361A" w:rsidRDefault="003416B7" w:rsidP="003416B7">
            <w:pPr>
              <w:pStyle w:val="TAL"/>
              <w:rPr>
                <w:rFonts w:cs="Arial"/>
                <w:szCs w:val="18"/>
              </w:rPr>
            </w:pPr>
          </w:p>
        </w:tc>
      </w:tr>
      <w:tr w:rsidR="003416B7"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3416B7" w:rsidRDefault="003416B7" w:rsidP="003416B7">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3416B7" w:rsidRDefault="003416B7" w:rsidP="003416B7">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3416B7" w:rsidRDefault="003416B7" w:rsidP="003416B7">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3416B7" w:rsidRPr="0016361A" w:rsidRDefault="003416B7" w:rsidP="003416B7">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lastRenderedPageBreak/>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Borders>
              <w:top w:val="single" w:sz="4" w:space="0" w:color="auto"/>
              <w:left w:val="single" w:sz="4" w:space="0" w:color="auto"/>
              <w:bottom w:val="single" w:sz="4" w:space="0" w:color="auto"/>
              <w:right w:val="single" w:sz="4" w:space="0" w:color="auto"/>
            </w:tcBorders>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664178FB" w14:textId="7BCFCECA" w:rsidR="0039143C" w:rsidRDefault="0039143C" w:rsidP="0039143C">
            <w:pPr>
              <w:pStyle w:val="TAL"/>
            </w:pPr>
            <w:r>
              <w:rPr>
                <w:rFonts w:eastAsia="Malgun Gothic"/>
              </w:rPr>
              <w:t>Indicates the supported 5G clock quality.</w:t>
            </w:r>
          </w:p>
        </w:tc>
        <w:tc>
          <w:tcPr>
            <w:tcW w:w="1988" w:type="dxa"/>
            <w:tcBorders>
              <w:top w:val="single" w:sz="4" w:space="0" w:color="auto"/>
              <w:left w:val="single" w:sz="4" w:space="0" w:color="auto"/>
              <w:bottom w:val="single" w:sz="4" w:space="0" w:color="auto"/>
              <w:right w:val="single" w:sz="4" w:space="0" w:color="auto"/>
            </w:tcBorders>
          </w:tcPr>
          <w:p w14:paraId="78CB2CD7" w14:textId="77777777" w:rsidR="0039143C" w:rsidRPr="0016361A" w:rsidRDefault="0039143C" w:rsidP="0039143C">
            <w:pPr>
              <w:pStyle w:val="TAL"/>
              <w:rPr>
                <w:rFonts w:cs="Arial"/>
                <w:szCs w:val="18"/>
              </w:rPr>
            </w:pPr>
          </w:p>
        </w:tc>
      </w:tr>
      <w:tr w:rsidR="0039143C"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39143C" w:rsidRPr="0016361A" w:rsidRDefault="0039143C" w:rsidP="003914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39143C" w:rsidRPr="0016361A" w:rsidRDefault="0039143C" w:rsidP="0039143C">
            <w:pPr>
              <w:pStyle w:val="TAL"/>
              <w:rPr>
                <w:rFonts w:cs="Arial"/>
                <w:szCs w:val="18"/>
              </w:rPr>
            </w:pPr>
          </w:p>
        </w:tc>
      </w:tr>
      <w:tr w:rsidR="0039143C"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39143C" w:rsidRDefault="0039143C" w:rsidP="0039143C">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39143C" w:rsidRPr="0016361A" w:rsidRDefault="0039143C" w:rsidP="0039143C">
            <w:pPr>
              <w:pStyle w:val="TAL"/>
              <w:rPr>
                <w:rFonts w:cs="Arial"/>
                <w:szCs w:val="18"/>
              </w:rPr>
            </w:pPr>
          </w:p>
        </w:tc>
      </w:tr>
      <w:tr w:rsidR="0039143C"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39143C" w:rsidRPr="0016361A" w:rsidRDefault="0039143C" w:rsidP="0039143C">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39143C" w:rsidRPr="0016361A" w:rsidRDefault="0039143C" w:rsidP="0039143C">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39143C" w:rsidRPr="0016361A" w:rsidRDefault="0039143C" w:rsidP="0039143C">
            <w:pPr>
              <w:pStyle w:val="TAL"/>
              <w:rPr>
                <w:rFonts w:cs="Arial"/>
                <w:szCs w:val="18"/>
              </w:rPr>
            </w:pPr>
          </w:p>
        </w:tc>
      </w:tr>
      <w:tr w:rsidR="0039143C"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39143C" w:rsidRPr="0016361A" w:rsidRDefault="0039143C" w:rsidP="0039143C">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39143C" w:rsidRPr="0016361A" w:rsidRDefault="0039143C" w:rsidP="0039143C">
            <w:pPr>
              <w:pStyle w:val="TAL"/>
              <w:rPr>
                <w:rFonts w:cs="Arial"/>
                <w:szCs w:val="18"/>
              </w:rPr>
            </w:pPr>
          </w:p>
        </w:tc>
      </w:tr>
      <w:tr w:rsidR="0039143C"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39143C" w:rsidRDefault="0039143C" w:rsidP="0039143C">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39143C" w:rsidRDefault="0039143C" w:rsidP="0039143C">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39143C" w:rsidRPr="0016361A" w:rsidRDefault="0039143C" w:rsidP="0039143C">
            <w:pPr>
              <w:pStyle w:val="TAL"/>
              <w:rPr>
                <w:rFonts w:cs="Arial"/>
                <w:szCs w:val="18"/>
              </w:rPr>
            </w:pPr>
          </w:p>
        </w:tc>
      </w:tr>
      <w:tr w:rsidR="0039143C"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39143C" w:rsidRDefault="0039143C" w:rsidP="0039143C">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39143C" w:rsidRPr="0016361A" w:rsidRDefault="0039143C" w:rsidP="0039143C">
            <w:pPr>
              <w:pStyle w:val="TAL"/>
              <w:rPr>
                <w:rFonts w:cs="Arial"/>
                <w:szCs w:val="18"/>
              </w:rPr>
            </w:pPr>
          </w:p>
        </w:tc>
      </w:tr>
      <w:tr w:rsidR="0039143C"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39143C" w:rsidRPr="0016361A" w:rsidRDefault="0039143C" w:rsidP="0039143C">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39143C" w:rsidRPr="0016361A" w:rsidRDefault="0039143C" w:rsidP="0039143C">
            <w:pPr>
              <w:pStyle w:val="TAL"/>
              <w:rPr>
                <w:rFonts w:cs="Arial"/>
                <w:szCs w:val="18"/>
              </w:rPr>
            </w:pPr>
          </w:p>
        </w:tc>
      </w:tr>
      <w:tr w:rsidR="0039143C"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39143C" w:rsidRPr="0016361A" w:rsidRDefault="0039143C" w:rsidP="0039143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39143C" w:rsidRPr="0016361A" w:rsidRDefault="0039143C" w:rsidP="0039143C">
            <w:pPr>
              <w:pStyle w:val="TAL"/>
              <w:rPr>
                <w:rFonts w:cs="Arial"/>
                <w:szCs w:val="18"/>
              </w:rPr>
            </w:pPr>
          </w:p>
        </w:tc>
      </w:tr>
      <w:tr w:rsidR="0039143C"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39143C" w:rsidRPr="0016361A" w:rsidRDefault="0039143C" w:rsidP="0039143C">
            <w:pPr>
              <w:pStyle w:val="TAL"/>
              <w:rPr>
                <w:rFonts w:cs="Arial"/>
                <w:szCs w:val="18"/>
              </w:rPr>
            </w:pPr>
          </w:p>
        </w:tc>
      </w:tr>
      <w:tr w:rsidR="0039143C"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39143C" w:rsidRPr="0016361A" w:rsidRDefault="0039143C" w:rsidP="003914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39143C" w:rsidRPr="0016361A" w:rsidRDefault="0039143C" w:rsidP="0039143C">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39143C" w:rsidRPr="0016361A" w:rsidRDefault="0039143C" w:rsidP="0039143C">
            <w:pPr>
              <w:pStyle w:val="TAL"/>
              <w:rPr>
                <w:rFonts w:cs="Arial"/>
                <w:szCs w:val="18"/>
              </w:rPr>
            </w:pPr>
          </w:p>
        </w:tc>
      </w:tr>
      <w:tr w:rsidR="0039143C"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39143C" w:rsidRPr="0016361A" w:rsidRDefault="0039143C" w:rsidP="0039143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39143C" w:rsidRPr="0016361A" w:rsidRDefault="0039143C" w:rsidP="0039143C">
            <w:pPr>
              <w:pStyle w:val="TAL"/>
              <w:rPr>
                <w:rFonts w:cs="Arial"/>
                <w:szCs w:val="18"/>
              </w:rPr>
            </w:pPr>
          </w:p>
        </w:tc>
      </w:tr>
      <w:tr w:rsidR="0039143C"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39143C" w:rsidRDefault="0039143C" w:rsidP="0039143C">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39143C" w:rsidRPr="0016361A" w:rsidRDefault="0039143C" w:rsidP="0039143C">
            <w:pPr>
              <w:pStyle w:val="TAL"/>
              <w:rPr>
                <w:rFonts w:cs="Arial"/>
                <w:szCs w:val="18"/>
              </w:rPr>
            </w:pPr>
          </w:p>
        </w:tc>
      </w:tr>
      <w:tr w:rsidR="0039143C"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39143C" w:rsidRPr="0016361A" w:rsidRDefault="0039143C" w:rsidP="0039143C">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39143C" w:rsidRPr="0016361A" w:rsidRDefault="0039143C" w:rsidP="0039143C">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39143C" w:rsidRPr="0016361A" w:rsidRDefault="0039143C" w:rsidP="0039143C">
            <w:pPr>
              <w:pStyle w:val="TAL"/>
              <w:rPr>
                <w:rFonts w:cs="Arial"/>
                <w:szCs w:val="18"/>
              </w:rPr>
            </w:pPr>
          </w:p>
        </w:tc>
      </w:tr>
      <w:tr w:rsidR="0039143C"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39143C" w:rsidRDefault="0039143C" w:rsidP="0039143C">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39143C" w:rsidRDefault="0039143C" w:rsidP="0039143C">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39143C" w:rsidRPr="0016361A" w:rsidRDefault="0039143C" w:rsidP="0039143C">
            <w:pPr>
              <w:pStyle w:val="TAL"/>
              <w:rPr>
                <w:rFonts w:cs="Arial"/>
                <w:szCs w:val="18"/>
              </w:rPr>
            </w:pPr>
          </w:p>
        </w:tc>
      </w:tr>
      <w:tr w:rsidR="0039143C"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39143C" w:rsidRPr="0016361A" w:rsidRDefault="0039143C" w:rsidP="0039143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598" w:name="_Toc510696634"/>
      <w:bookmarkStart w:id="599" w:name="_Toc35971429"/>
      <w:bookmarkStart w:id="600" w:name="_Toc67903545"/>
      <w:bookmarkStart w:id="601" w:name="_Toc89295692"/>
      <w:bookmarkStart w:id="602" w:name="_Toc937401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603" w:name="_Toc510696635"/>
      <w:bookmarkStart w:id="604" w:name="_Toc35971430"/>
      <w:bookmarkStart w:id="605" w:name="_Toc67903546"/>
      <w:bookmarkStart w:id="606" w:name="_Toc89295693"/>
      <w:bookmarkStart w:id="607" w:name="_Toc93740144"/>
      <w:r>
        <w:t>6.1.6.2.1</w:t>
      </w:r>
      <w:r>
        <w:tab/>
        <w:t>Introduction</w:t>
      </w:r>
      <w:bookmarkEnd w:id="603"/>
      <w:bookmarkEnd w:id="604"/>
      <w:bookmarkEnd w:id="605"/>
      <w:bookmarkEnd w:id="606"/>
      <w:bookmarkEnd w:id="60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608" w:name="_Toc510696636"/>
      <w:bookmarkStart w:id="609" w:name="_Toc35971431"/>
      <w:bookmarkStart w:id="610" w:name="_Toc67903547"/>
      <w:bookmarkStart w:id="611" w:name="_Toc89295694"/>
      <w:bookmarkStart w:id="612" w:name="_Toc93740145"/>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608"/>
      <w:bookmarkEnd w:id="609"/>
      <w:bookmarkEnd w:id="610"/>
      <w:bookmarkEnd w:id="611"/>
      <w:bookmarkEnd w:id="61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613" w:name="_Toc510696637"/>
      <w:bookmarkStart w:id="614" w:name="_Toc35971432"/>
      <w:bookmarkStart w:id="615" w:name="_Toc67903548"/>
      <w:bookmarkStart w:id="616" w:name="_Toc89295695"/>
      <w:bookmarkStart w:id="617" w:name="_Toc93740146"/>
      <w:r>
        <w:t>6.1.6.2.3</w:t>
      </w:r>
      <w:r>
        <w:tab/>
        <w:t xml:space="preserve">Type: </w:t>
      </w:r>
      <w:r w:rsidR="000D3A48">
        <w:rPr>
          <w:lang w:eastAsia="zh-CN"/>
        </w:rPr>
        <w:t>TimeSyncExposureSubsNotif</w:t>
      </w:r>
      <w:bookmarkEnd w:id="613"/>
      <w:bookmarkEnd w:id="614"/>
      <w:bookmarkEnd w:id="615"/>
      <w:bookmarkEnd w:id="616"/>
      <w:bookmarkEnd w:id="617"/>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618" w:name="_Toc28011587"/>
      <w:bookmarkStart w:id="619" w:name="_Toc34210703"/>
      <w:bookmarkStart w:id="620" w:name="_Toc36037728"/>
      <w:bookmarkStart w:id="621" w:name="_Toc39063162"/>
      <w:bookmarkStart w:id="622" w:name="_Toc43298220"/>
      <w:bookmarkStart w:id="623" w:name="_Toc45132997"/>
      <w:bookmarkStart w:id="624" w:name="_Toc49935464"/>
      <w:bookmarkStart w:id="625" w:name="_Toc50023810"/>
      <w:bookmarkStart w:id="626" w:name="_Toc51761300"/>
      <w:bookmarkStart w:id="627" w:name="_Toc56672230"/>
      <w:bookmarkStart w:id="628" w:name="_Toc66277788"/>
      <w:bookmarkStart w:id="629" w:name="_Toc68166470"/>
      <w:bookmarkStart w:id="630" w:name="_Toc89295696"/>
      <w:bookmarkStart w:id="631" w:name="_Toc93740147"/>
      <w:r>
        <w:t>6.1.6.2.4</w:t>
      </w:r>
      <w:r>
        <w:tab/>
        <w:t>Type SubsEvent</w:t>
      </w:r>
      <w:bookmarkEnd w:id="618"/>
      <w:bookmarkEnd w:id="619"/>
      <w:bookmarkEnd w:id="620"/>
      <w:bookmarkEnd w:id="621"/>
      <w:bookmarkEnd w:id="622"/>
      <w:bookmarkEnd w:id="623"/>
      <w:bookmarkEnd w:id="624"/>
      <w:bookmarkEnd w:id="625"/>
      <w:bookmarkEnd w:id="626"/>
      <w:bookmarkEnd w:id="627"/>
      <w:bookmarkEnd w:id="628"/>
      <w:bookmarkEnd w:id="629"/>
      <w:r>
        <w:t>Notification</w:t>
      </w:r>
      <w:bookmarkEnd w:id="630"/>
      <w:bookmarkEnd w:id="631"/>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632" w:name="_Toc73716346"/>
      <w:bookmarkStart w:id="633" w:name="_Toc89295697"/>
      <w:bookmarkStart w:id="634" w:name="_Toc93740148"/>
      <w:r>
        <w:t>6.1.6.2.5</w:t>
      </w:r>
      <w:r>
        <w:tab/>
        <w:t xml:space="preserve">Type: </w:t>
      </w:r>
      <w:r>
        <w:rPr>
          <w:noProof/>
        </w:rPr>
        <w:t>TimeSyncCapability</w:t>
      </w:r>
      <w:bookmarkEnd w:id="632"/>
      <w:bookmarkEnd w:id="633"/>
      <w:bookmarkEnd w:id="63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2570DE0F" w:rsidR="000D3A48" w:rsidRDefault="00AB342B"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AF4B311" w14:textId="7603A788" w:rsidR="000D3A48" w:rsidRDefault="000D3A48" w:rsidP="00AB342B">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053F148E" w:rsidR="000D3A48" w:rsidRDefault="00AB342B" w:rsidP="005330BF">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AB342B" w14:paraId="7E2F132E"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Borders>
              <w:top w:val="single" w:sz="4" w:space="0" w:color="auto"/>
              <w:left w:val="single" w:sz="4" w:space="0" w:color="auto"/>
              <w:bottom w:val="single" w:sz="4" w:space="0" w:color="auto"/>
              <w:right w:val="single" w:sz="4" w:space="0" w:color="auto"/>
            </w:tcBorders>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Borders>
              <w:top w:val="single" w:sz="4" w:space="0" w:color="auto"/>
              <w:left w:val="single" w:sz="4" w:space="0" w:color="auto"/>
              <w:bottom w:val="single" w:sz="4" w:space="0" w:color="auto"/>
              <w:right w:val="single" w:sz="4" w:space="0" w:color="auto"/>
            </w:tcBorders>
          </w:tcPr>
          <w:p w14:paraId="7C53E37B" w14:textId="2297AF10" w:rsidR="00AB342B" w:rsidDel="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2D27068" w14:textId="77777777" w:rsidR="00AB342B" w:rsidRDefault="00AB342B" w:rsidP="00AB342B">
            <w:pPr>
              <w:pStyle w:val="TAL"/>
              <w:rPr>
                <w:rFonts w:eastAsia="Times New Roman"/>
              </w:rPr>
            </w:pPr>
          </w:p>
        </w:tc>
      </w:tr>
      <w:tr w:rsidR="00AB342B"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600440B5" w:rsidR="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AB342B" w:rsidRDefault="00AB342B" w:rsidP="00AB342B">
            <w:pPr>
              <w:pStyle w:val="TAL"/>
              <w:rPr>
                <w:rFonts w:eastAsia="Times New Roman"/>
              </w:rPr>
            </w:pPr>
          </w:p>
        </w:tc>
      </w:tr>
      <w:tr w:rsidR="00AB342B" w14:paraId="030D128E" w14:textId="77777777" w:rsidTr="005E7304">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718128F4" w14:textId="2BABF381" w:rsidR="00AB342B" w:rsidRDefault="00AB342B" w:rsidP="00AB342B">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7F672569" w14:textId="77777777" w:rsidR="000D3A48" w:rsidRDefault="000D3A48" w:rsidP="000D3A48">
      <w:pPr>
        <w:rPr>
          <w:noProof/>
        </w:rPr>
      </w:pPr>
    </w:p>
    <w:p w14:paraId="23E88EDE" w14:textId="77777777" w:rsidR="00005852" w:rsidRDefault="00005852" w:rsidP="00005852">
      <w:pPr>
        <w:rPr>
          <w:rFonts w:eastAsia="SimSun"/>
        </w:rPr>
      </w:pPr>
    </w:p>
    <w:p w14:paraId="2610C4BC" w14:textId="72CFDFAE" w:rsidR="00005852" w:rsidRDefault="00005852" w:rsidP="00005852">
      <w:pPr>
        <w:pStyle w:val="Heading5"/>
      </w:pPr>
      <w:bookmarkStart w:id="635" w:name="_Toc89295698"/>
      <w:bookmarkStart w:id="636" w:name="_Toc93740149"/>
      <w:r>
        <w:lastRenderedPageBreak/>
        <w:t>6.1.6.2.</w:t>
      </w:r>
      <w:r w:rsidR="00D44E53">
        <w:t>6</w:t>
      </w:r>
      <w:r>
        <w:tab/>
        <w:t xml:space="preserve">Type: </w:t>
      </w:r>
      <w:r>
        <w:rPr>
          <w:rFonts w:hint="eastAsia"/>
        </w:rPr>
        <w:t>Ptp</w:t>
      </w:r>
      <w:r>
        <w:t>CapabilitiesPerUe</w:t>
      </w:r>
      <w:bookmarkEnd w:id="635"/>
      <w:bookmarkEnd w:id="63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SimSun"/>
        </w:rPr>
      </w:pPr>
    </w:p>
    <w:p w14:paraId="406E2668" w14:textId="371B7C4D" w:rsidR="00D64B34" w:rsidRDefault="00D64B34" w:rsidP="00D64B34">
      <w:pPr>
        <w:pStyle w:val="Heading5"/>
      </w:pPr>
      <w:bookmarkStart w:id="637" w:name="_Toc89295699"/>
      <w:bookmarkStart w:id="638" w:name="_Toc93740150"/>
      <w:r>
        <w:t>6.1.6.2.</w:t>
      </w:r>
      <w:r w:rsidR="00D44E53">
        <w:t>7</w:t>
      </w:r>
      <w:r>
        <w:tab/>
        <w:t>Type: AccessTimeDistributionData</w:t>
      </w:r>
      <w:bookmarkEnd w:id="637"/>
      <w:bookmarkEnd w:id="638"/>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C03D72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5E7304">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5E7304">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5E7304">
            <w:pPr>
              <w:pStyle w:val="TAL"/>
              <w:rPr>
                <w:rFonts w:cs="Arial"/>
                <w:szCs w:val="18"/>
              </w:rPr>
            </w:pPr>
          </w:p>
        </w:tc>
      </w:tr>
      <w:tr w:rsidR="00D64B34" w:rsidRPr="00B54FF5" w14:paraId="585F8727"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5E730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5E730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5E7304">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5E7304">
            <w:pPr>
              <w:pStyle w:val="TAL"/>
              <w:rPr>
                <w:rFonts w:cs="Arial"/>
                <w:szCs w:val="18"/>
              </w:rPr>
            </w:pPr>
          </w:p>
        </w:tc>
      </w:tr>
      <w:tr w:rsidR="00D64B34" w:rsidRPr="00B54FF5" w14:paraId="2DE396B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5E730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5E730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5E730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5E7304">
            <w:pPr>
              <w:pStyle w:val="TAL"/>
              <w:rPr>
                <w:rFonts w:cs="Arial"/>
                <w:szCs w:val="18"/>
              </w:rPr>
            </w:pPr>
          </w:p>
        </w:tc>
      </w:tr>
      <w:tr w:rsidR="00D64B34" w:rsidRPr="00B54FF5" w14:paraId="5DF42B8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5E7304">
            <w:pPr>
              <w:pStyle w:val="TAL"/>
              <w:rPr>
                <w:rFonts w:cs="Arial"/>
                <w:szCs w:val="18"/>
              </w:rPr>
            </w:pPr>
          </w:p>
        </w:tc>
      </w:tr>
      <w:tr w:rsidR="00D64B34" w:rsidRPr="00B54FF5" w14:paraId="03F35C4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5E7304">
            <w:pPr>
              <w:pStyle w:val="TAL"/>
              <w:rPr>
                <w:rFonts w:cs="Arial"/>
                <w:szCs w:val="18"/>
              </w:rPr>
            </w:pPr>
          </w:p>
        </w:tc>
      </w:tr>
      <w:tr w:rsidR="00D64B34" w:rsidRPr="00B54FF5" w14:paraId="61A2449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5E7304">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5E7304">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5E7304">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5E7304">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5E7304">
            <w:pPr>
              <w:pStyle w:val="TAL"/>
              <w:rPr>
                <w:rFonts w:cs="Arial"/>
                <w:szCs w:val="18"/>
              </w:rPr>
            </w:pPr>
          </w:p>
        </w:tc>
      </w:tr>
      <w:tr w:rsidR="00D64B34" w:rsidRPr="00B54FF5" w14:paraId="0EE0945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5E730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5E730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5E730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5E7304">
            <w:pPr>
              <w:pStyle w:val="TAL"/>
              <w:rPr>
                <w:rFonts w:cs="Arial"/>
                <w:szCs w:val="18"/>
              </w:rPr>
            </w:pPr>
          </w:p>
        </w:tc>
      </w:tr>
      <w:tr w:rsidR="00D64B34" w:rsidRPr="00B54FF5" w14:paraId="1F84D2DC" w14:textId="77777777" w:rsidTr="005E730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5E7304">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5E7304">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SimSun"/>
        </w:rPr>
      </w:pPr>
    </w:p>
    <w:p w14:paraId="66993C62" w14:textId="3C810A4C" w:rsidR="00D64B34" w:rsidRDefault="00D64B34" w:rsidP="00D64B34">
      <w:pPr>
        <w:pStyle w:val="Heading5"/>
      </w:pPr>
      <w:bookmarkStart w:id="639" w:name="_Toc89295700"/>
      <w:bookmarkStart w:id="640" w:name="_Toc93740151"/>
      <w:r>
        <w:lastRenderedPageBreak/>
        <w:t>6.1.6.2.</w:t>
      </w:r>
      <w:r w:rsidR="00D44E53">
        <w:t>8</w:t>
      </w:r>
      <w:r>
        <w:tab/>
        <w:t>Type: AsTimeDistributionParam</w:t>
      </w:r>
      <w:bookmarkEnd w:id="639"/>
      <w:bookmarkEnd w:id="640"/>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271052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5E7304">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5E730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5E73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5E730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5E7304">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5E7304">
            <w:pPr>
              <w:pStyle w:val="TAL"/>
            </w:pPr>
            <w:r>
              <w:t>When present it shall be set as follows:</w:t>
            </w:r>
          </w:p>
          <w:p w14:paraId="11D86FF8" w14:textId="77777777" w:rsidR="00D64B34" w:rsidRDefault="00D64B34" w:rsidP="005E7304">
            <w:pPr>
              <w:pStyle w:val="TAL"/>
            </w:pPr>
            <w:r>
              <w:t>- true: activated.</w:t>
            </w:r>
          </w:p>
          <w:p w14:paraId="374C3391" w14:textId="77777777" w:rsidR="00D64B34" w:rsidRPr="0016361A" w:rsidRDefault="00D64B34" w:rsidP="005E7304">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5E7304">
            <w:pPr>
              <w:pStyle w:val="TAL"/>
              <w:rPr>
                <w:rFonts w:cs="Arial"/>
                <w:szCs w:val="18"/>
              </w:rPr>
            </w:pPr>
          </w:p>
        </w:tc>
      </w:tr>
      <w:tr w:rsidR="00D64B34" w:rsidRPr="00B54FF5" w14:paraId="3879F4F0"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5E7304">
            <w:pPr>
              <w:pStyle w:val="TAL"/>
              <w:rPr>
                <w:rFonts w:cs="Arial"/>
                <w:szCs w:val="18"/>
              </w:rPr>
            </w:pPr>
          </w:p>
        </w:tc>
      </w:tr>
      <w:tr w:rsidR="00D64B34" w:rsidRPr="00B54FF5" w14:paraId="3D821364"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5E7304">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5E7304">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5E7304">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5E7304">
            <w:pPr>
              <w:pStyle w:val="TAL"/>
              <w:rPr>
                <w:rFonts w:cs="Arial"/>
                <w:szCs w:val="18"/>
              </w:rPr>
            </w:pPr>
          </w:p>
        </w:tc>
      </w:tr>
    </w:tbl>
    <w:p w14:paraId="22D1D305" w14:textId="77777777" w:rsidR="00D64B34" w:rsidRDefault="00D64B34" w:rsidP="00005852">
      <w:pPr>
        <w:rPr>
          <w:rFonts w:eastAsia="SimSun"/>
        </w:rPr>
      </w:pPr>
    </w:p>
    <w:p w14:paraId="0C391DC8" w14:textId="5EB0438A" w:rsidR="00146A34" w:rsidRDefault="00146A34" w:rsidP="00146A34">
      <w:pPr>
        <w:pStyle w:val="Heading5"/>
      </w:pPr>
      <w:bookmarkStart w:id="641" w:name="_Toc85734988"/>
      <w:bookmarkStart w:id="642" w:name="_Toc89295701"/>
      <w:bookmarkStart w:id="643" w:name="_Toc93740152"/>
      <w:r>
        <w:t>6.1.6.2.</w:t>
      </w:r>
      <w:r w:rsidR="00D44E53">
        <w:t>9</w:t>
      </w:r>
      <w:r>
        <w:tab/>
        <w:t xml:space="preserve">Type: </w:t>
      </w:r>
      <w:bookmarkEnd w:id="641"/>
      <w:r>
        <w:t>StatusRequestData</w:t>
      </w:r>
      <w:bookmarkEnd w:id="642"/>
      <w:bookmarkEnd w:id="643"/>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0C441EA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5E730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5E7304">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5E7304">
            <w:pPr>
              <w:pStyle w:val="TAL"/>
              <w:rPr>
                <w:rFonts w:cs="Arial"/>
                <w:szCs w:val="18"/>
              </w:rPr>
            </w:pPr>
          </w:p>
        </w:tc>
      </w:tr>
      <w:tr w:rsidR="00146A34" w:rsidRPr="00B54FF5" w14:paraId="2E38C59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5E7304">
            <w:pPr>
              <w:pStyle w:val="TAL"/>
              <w:rPr>
                <w:rFonts w:cs="Arial"/>
                <w:szCs w:val="18"/>
              </w:rPr>
            </w:pPr>
          </w:p>
        </w:tc>
      </w:tr>
      <w:tr w:rsidR="00146A34" w:rsidRPr="00B54FF5" w14:paraId="344188E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5E7304">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Heading5"/>
      </w:pPr>
      <w:bookmarkStart w:id="644" w:name="_Toc89295702"/>
      <w:bookmarkStart w:id="645" w:name="_Toc93740153"/>
      <w:r>
        <w:t>6.1.6.2.</w:t>
      </w:r>
      <w:r w:rsidR="00D44E53">
        <w:t>10</w:t>
      </w:r>
      <w:r>
        <w:tab/>
        <w:t>Type: StatusResponseData</w:t>
      </w:r>
      <w:bookmarkEnd w:id="644"/>
      <w:bookmarkEnd w:id="645"/>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2E8AB1C8"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5E7304">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5E7304">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5E7304">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5E7304">
            <w:pPr>
              <w:pStyle w:val="TAL"/>
              <w:rPr>
                <w:rFonts w:cs="Arial"/>
                <w:szCs w:val="18"/>
              </w:rPr>
            </w:pPr>
          </w:p>
        </w:tc>
      </w:tr>
      <w:tr w:rsidR="00146A34" w:rsidRPr="00B54FF5" w14:paraId="502DEF6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5E7304">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5E7304">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5E730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5E7304">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5E7304">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Heading5"/>
      </w:pPr>
      <w:bookmarkStart w:id="646" w:name="_Toc89295703"/>
      <w:bookmarkStart w:id="647" w:name="_Toc93740154"/>
      <w:r>
        <w:lastRenderedPageBreak/>
        <w:t>6.1.6.2.</w:t>
      </w:r>
      <w:r w:rsidR="00D44E53">
        <w:t>11</w:t>
      </w:r>
      <w:r>
        <w:tab/>
        <w:t xml:space="preserve">Type: </w:t>
      </w:r>
      <w:r>
        <w:rPr>
          <w:lang w:eastAsia="zh-CN"/>
        </w:rPr>
        <w:t>ActiveUe</w:t>
      </w:r>
      <w:bookmarkEnd w:id="646"/>
      <w:bookmarkEnd w:id="647"/>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688FFD4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5E73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5E7304">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5E7304">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5E7304">
            <w:pPr>
              <w:pStyle w:val="TAL"/>
              <w:rPr>
                <w:rFonts w:cs="Arial"/>
                <w:szCs w:val="18"/>
              </w:rPr>
            </w:pPr>
          </w:p>
        </w:tc>
      </w:tr>
      <w:tr w:rsidR="00146A34" w:rsidRPr="00B54FF5" w14:paraId="095E49C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5E7304">
            <w:pPr>
              <w:pStyle w:val="TAL"/>
              <w:rPr>
                <w:rFonts w:cs="Arial"/>
                <w:szCs w:val="18"/>
              </w:rPr>
            </w:pPr>
          </w:p>
        </w:tc>
      </w:tr>
    </w:tbl>
    <w:p w14:paraId="0D658F5A" w14:textId="77777777" w:rsidR="00146A34" w:rsidRDefault="00146A34" w:rsidP="00005852">
      <w:pPr>
        <w:rPr>
          <w:rFonts w:eastAsia="SimSun"/>
        </w:rPr>
      </w:pPr>
    </w:p>
    <w:p w14:paraId="01EF09FB" w14:textId="77777777" w:rsidR="00B157F0" w:rsidRDefault="00B157F0" w:rsidP="00B157F0">
      <w:pPr>
        <w:pStyle w:val="Heading5"/>
      </w:pPr>
      <w:bookmarkStart w:id="648" w:name="_Toc82747466"/>
      <w:bookmarkStart w:id="649" w:name="_Toc93740155"/>
      <w:r>
        <w:t>6.1.6.2.x1</w:t>
      </w:r>
      <w:r>
        <w:tab/>
        <w:t xml:space="preserve">Type: </w:t>
      </w:r>
      <w:r>
        <w:rPr>
          <w:lang w:eastAsia="zh-CN"/>
        </w:rPr>
        <w:t>TimeSyncExposureConfigNotif</w:t>
      </w:r>
      <w:bookmarkEnd w:id="648"/>
      <w:bookmarkEnd w:id="649"/>
    </w:p>
    <w:p w14:paraId="4A5E85B3" w14:textId="77777777" w:rsidR="00B157F0" w:rsidRDefault="00B157F0" w:rsidP="00B157F0">
      <w:pPr>
        <w:pStyle w:val="TH"/>
      </w:pPr>
      <w:r>
        <w:rPr>
          <w:noProof/>
        </w:rPr>
        <w:t>Table </w:t>
      </w:r>
      <w:r>
        <w:t xml:space="preserve">6.1.6.2.x1-1: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73C019E"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416CFDB"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30ED02"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2014783"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897D479" w14:textId="77777777" w:rsidR="00B157F0" w:rsidRDefault="00B157F0" w:rsidP="00E3369C">
            <w:pPr>
              <w:pStyle w:val="TAL"/>
            </w:pPr>
            <w:r>
              <w:t>configNotifId</w:t>
            </w:r>
          </w:p>
        </w:tc>
        <w:tc>
          <w:tcPr>
            <w:tcW w:w="2033" w:type="dxa"/>
            <w:tcBorders>
              <w:top w:val="single" w:sz="4" w:space="0" w:color="auto"/>
              <w:left w:val="single" w:sz="4" w:space="0" w:color="auto"/>
              <w:bottom w:val="single" w:sz="4" w:space="0" w:color="auto"/>
              <w:right w:val="single" w:sz="4" w:space="0" w:color="auto"/>
            </w:tcBorders>
          </w:tcPr>
          <w:p w14:paraId="53BF1992" w14:textId="77777777" w:rsidR="00B157F0" w:rsidRDefault="00B157F0" w:rsidP="00E3369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4DA4B" w14:textId="77777777" w:rsidR="00B157F0" w:rsidRDefault="00B157F0"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D774A70"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3FCF9F2E" w14:textId="77777777" w:rsidR="00B157F0" w:rsidRDefault="00B157F0" w:rsidP="00E3369C">
            <w:pPr>
              <w:pStyle w:val="TAL"/>
              <w:rPr>
                <w:rFonts w:eastAsia="Times New Roman"/>
              </w:rPr>
            </w:pPr>
          </w:p>
        </w:tc>
      </w:tr>
      <w:tr w:rsidR="00B157F0" w14:paraId="0D9F48D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22DF84D" w14:textId="77777777" w:rsidR="00B157F0" w:rsidRPr="0026494C" w:rsidRDefault="00B157F0" w:rsidP="00E3369C">
            <w:pPr>
              <w:pStyle w:val="TAL"/>
              <w:rPr>
                <w:lang w:eastAsia="zh-CN"/>
              </w:rPr>
            </w:pPr>
            <w:r>
              <w:rPr>
                <w:lang w:eastAsia="zh-CN"/>
              </w:rPr>
              <w:t>stateOfConfig</w:t>
            </w:r>
          </w:p>
        </w:tc>
        <w:tc>
          <w:tcPr>
            <w:tcW w:w="2033" w:type="dxa"/>
            <w:tcBorders>
              <w:top w:val="single" w:sz="4" w:space="0" w:color="auto"/>
              <w:left w:val="single" w:sz="4" w:space="0" w:color="auto"/>
              <w:bottom w:val="single" w:sz="4" w:space="0" w:color="auto"/>
              <w:right w:val="single" w:sz="4" w:space="0" w:color="auto"/>
            </w:tcBorders>
          </w:tcPr>
          <w:p w14:paraId="189B7AB1" w14:textId="77777777" w:rsidR="00B157F0" w:rsidRDefault="00B157F0" w:rsidP="00E3369C">
            <w:pPr>
              <w:pStyle w:val="TAL"/>
              <w:rPr>
                <w:lang w:eastAsia="zh-CN"/>
              </w:rPr>
            </w:pPr>
            <w:r>
              <w:rPr>
                <w:lang w:eastAsia="zh-CN"/>
              </w:rPr>
              <w:t>StageOfConfiguration</w:t>
            </w:r>
          </w:p>
        </w:tc>
        <w:tc>
          <w:tcPr>
            <w:tcW w:w="425" w:type="dxa"/>
            <w:tcBorders>
              <w:top w:val="single" w:sz="4" w:space="0" w:color="auto"/>
              <w:left w:val="single" w:sz="4" w:space="0" w:color="auto"/>
              <w:bottom w:val="single" w:sz="4" w:space="0" w:color="auto"/>
              <w:right w:val="single" w:sz="4" w:space="0" w:color="auto"/>
            </w:tcBorders>
          </w:tcPr>
          <w:p w14:paraId="1FBE8E2D" w14:textId="77777777" w:rsidR="00B157F0" w:rsidRDefault="00B157F0" w:rsidP="00E3369C">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6C611ED3" w14:textId="77777777" w:rsidR="00B157F0" w:rsidRDefault="00B157F0" w:rsidP="00E3369C">
            <w:pPr>
              <w:pStyle w:val="TAL"/>
              <w:rPr>
                <w:lang w:eastAsia="zh-CN"/>
              </w:rPr>
            </w:pPr>
            <w:r>
              <w:rPr>
                <w:noProof/>
              </w:rPr>
              <w:t>1</w:t>
            </w:r>
          </w:p>
        </w:tc>
        <w:tc>
          <w:tcPr>
            <w:tcW w:w="2693" w:type="dxa"/>
            <w:tcBorders>
              <w:top w:val="single" w:sz="4" w:space="0" w:color="auto"/>
              <w:left w:val="single" w:sz="4" w:space="0" w:color="auto"/>
              <w:bottom w:val="single" w:sz="4" w:space="0" w:color="auto"/>
              <w:right w:val="single" w:sz="4" w:space="0" w:color="auto"/>
            </w:tcBorders>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Borders>
              <w:top w:val="single" w:sz="4" w:space="0" w:color="auto"/>
              <w:left w:val="single" w:sz="4" w:space="0" w:color="auto"/>
              <w:bottom w:val="single" w:sz="4" w:space="0" w:color="auto"/>
              <w:right w:val="single" w:sz="4" w:space="0" w:color="auto"/>
            </w:tcBorders>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77777777" w:rsidR="00B157F0" w:rsidRDefault="00B157F0" w:rsidP="00B157F0">
      <w:pPr>
        <w:pStyle w:val="Heading5"/>
      </w:pPr>
      <w:bookmarkStart w:id="650" w:name="_Toc93740156"/>
      <w:r>
        <w:t>6.1.6.2.x2</w:t>
      </w:r>
      <w:r>
        <w:tab/>
        <w:t xml:space="preserve">Type: </w:t>
      </w:r>
      <w:r>
        <w:rPr>
          <w:lang w:eastAsia="zh-CN"/>
        </w:rPr>
        <w:t>StageOfConfiguration</w:t>
      </w:r>
      <w:bookmarkEnd w:id="650"/>
    </w:p>
    <w:p w14:paraId="7E916689" w14:textId="77777777" w:rsidR="00B157F0" w:rsidRDefault="00B157F0" w:rsidP="00B157F0">
      <w:pPr>
        <w:pStyle w:val="TH"/>
      </w:pPr>
      <w:r>
        <w:rPr>
          <w:noProof/>
        </w:rPr>
        <w:t>Table </w:t>
      </w:r>
      <w:r>
        <w:t xml:space="preserve">6.1.6.2.x2-1: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B1794A0"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2AD8588"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89038"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15F177B5"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E15C41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A4C93E" w14:textId="77777777" w:rsidR="00B157F0" w:rsidRDefault="00B157F0" w:rsidP="00E3369C">
            <w:pPr>
              <w:pStyle w:val="TAL"/>
            </w:pPr>
            <w:r>
              <w:rPr>
                <w:rFonts w:hint="eastAsia"/>
                <w:lang w:eastAsia="zh-CN"/>
              </w:rPr>
              <w:t>s</w:t>
            </w:r>
            <w:r>
              <w:rPr>
                <w:lang w:eastAsia="zh-CN"/>
              </w:rPr>
              <w:t>tate</w:t>
            </w:r>
          </w:p>
        </w:tc>
        <w:tc>
          <w:tcPr>
            <w:tcW w:w="2033" w:type="dxa"/>
            <w:tcBorders>
              <w:top w:val="single" w:sz="4" w:space="0" w:color="auto"/>
              <w:left w:val="single" w:sz="4" w:space="0" w:color="auto"/>
              <w:bottom w:val="single" w:sz="4" w:space="0" w:color="auto"/>
              <w:right w:val="single" w:sz="4" w:space="0" w:color="auto"/>
            </w:tcBorders>
          </w:tcPr>
          <w:p w14:paraId="3BC91C7A" w14:textId="77777777" w:rsidR="00B157F0" w:rsidRDefault="00B157F0" w:rsidP="00E3369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D5653B5" w14:textId="77777777" w:rsidR="00B157F0" w:rsidRDefault="00B157F0"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3D602FF"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43DCBFA" w14:textId="77777777" w:rsidR="00B157F0" w:rsidRDefault="00B157F0" w:rsidP="00E3369C">
            <w:pPr>
              <w:pStyle w:val="TAL"/>
            </w:pPr>
            <w:r>
              <w:t>When it is set to true, it indicates the states of configurations for NW-TT port and all DS-TT port are active.</w:t>
            </w:r>
          </w:p>
          <w:p w14:paraId="71C6F967" w14:textId="77777777" w:rsidR="00B157F0" w:rsidRDefault="00B157F0" w:rsidP="00E3369C">
            <w:pPr>
              <w:pStyle w:val="TAL"/>
              <w:rPr>
                <w:rFonts w:cs="Arial"/>
                <w:szCs w:val="18"/>
              </w:rPr>
            </w:pPr>
            <w:r>
              <w:t>When it is set to false, it indicates the state of configurations for NW-TT port or at least one of the DS-TT port are inactive.</w:t>
            </w:r>
          </w:p>
        </w:tc>
        <w:tc>
          <w:tcPr>
            <w:tcW w:w="2054" w:type="dxa"/>
            <w:tcBorders>
              <w:top w:val="single" w:sz="4" w:space="0" w:color="auto"/>
              <w:left w:val="single" w:sz="4" w:space="0" w:color="auto"/>
              <w:bottom w:val="single" w:sz="4" w:space="0" w:color="auto"/>
              <w:right w:val="single" w:sz="4" w:space="0" w:color="auto"/>
            </w:tcBorders>
          </w:tcPr>
          <w:p w14:paraId="795ADE79" w14:textId="77777777" w:rsidR="00B157F0" w:rsidRDefault="00B157F0" w:rsidP="00E3369C">
            <w:pPr>
              <w:pStyle w:val="TAL"/>
              <w:rPr>
                <w:rFonts w:eastAsia="Times New Roman"/>
              </w:rPr>
            </w:pPr>
          </w:p>
        </w:tc>
      </w:tr>
      <w:tr w:rsidR="00B157F0" w14:paraId="2910D64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41165A1" w14:textId="77777777" w:rsidR="00B157F0" w:rsidRPr="0026494C" w:rsidRDefault="00B157F0" w:rsidP="00E3369C">
            <w:pPr>
              <w:pStyle w:val="TAL"/>
              <w:rPr>
                <w:lang w:eastAsia="zh-CN"/>
              </w:rPr>
            </w:pPr>
            <w:r>
              <w:rPr>
                <w:lang w:eastAsia="zh-CN"/>
              </w:rPr>
              <w:t>inactiveNwtt</w:t>
            </w:r>
          </w:p>
        </w:tc>
        <w:tc>
          <w:tcPr>
            <w:tcW w:w="2033" w:type="dxa"/>
            <w:tcBorders>
              <w:top w:val="single" w:sz="4" w:space="0" w:color="auto"/>
              <w:left w:val="single" w:sz="4" w:space="0" w:color="auto"/>
              <w:bottom w:val="single" w:sz="4" w:space="0" w:color="auto"/>
              <w:right w:val="single" w:sz="4" w:space="0" w:color="auto"/>
            </w:tcBorders>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2F2AB57" w14:textId="77777777" w:rsidR="00B157F0" w:rsidRDefault="00B157F0"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C73F941" w14:textId="77777777" w:rsidR="00B157F0" w:rsidRDefault="00B157F0" w:rsidP="00E3369C">
            <w:pPr>
              <w:pStyle w:val="TAL"/>
            </w:pPr>
            <w:r>
              <w:t>When it is included and set to true, it indicates the state of configuration for NW-TT port is inactive. It may be included when the "state" attribute is set to false. Default value is false.</w:t>
            </w:r>
          </w:p>
        </w:tc>
        <w:tc>
          <w:tcPr>
            <w:tcW w:w="2054" w:type="dxa"/>
            <w:tcBorders>
              <w:top w:val="single" w:sz="4" w:space="0" w:color="auto"/>
              <w:left w:val="single" w:sz="4" w:space="0" w:color="auto"/>
              <w:bottom w:val="single" w:sz="4" w:space="0" w:color="auto"/>
              <w:right w:val="single" w:sz="4" w:space="0" w:color="auto"/>
            </w:tcBorders>
          </w:tcPr>
          <w:p w14:paraId="482E08B5" w14:textId="77777777" w:rsidR="00B157F0" w:rsidRDefault="00B157F0" w:rsidP="00E3369C">
            <w:pPr>
              <w:pStyle w:val="TAL"/>
              <w:rPr>
                <w:rFonts w:eastAsia="Times New Roman"/>
              </w:rPr>
            </w:pPr>
          </w:p>
        </w:tc>
      </w:tr>
      <w:tr w:rsidR="00B157F0" w14:paraId="4BB1977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F9496C" w14:textId="77777777" w:rsidR="00B157F0" w:rsidRDefault="00B157F0" w:rsidP="00E3369C">
            <w:pPr>
              <w:pStyle w:val="TAL"/>
              <w:rPr>
                <w:lang w:eastAsia="zh-CN"/>
              </w:rPr>
            </w:pPr>
            <w:r>
              <w:rPr>
                <w:lang w:eastAsia="zh-CN"/>
              </w:rPr>
              <w:t>inactiveDstts</w:t>
            </w:r>
          </w:p>
        </w:tc>
        <w:tc>
          <w:tcPr>
            <w:tcW w:w="2033" w:type="dxa"/>
            <w:tcBorders>
              <w:top w:val="single" w:sz="4" w:space="0" w:color="auto"/>
              <w:left w:val="single" w:sz="4" w:space="0" w:color="auto"/>
              <w:bottom w:val="single" w:sz="4" w:space="0" w:color="auto"/>
              <w:right w:val="single" w:sz="4" w:space="0" w:color="auto"/>
            </w:tcBorders>
          </w:tcPr>
          <w:p w14:paraId="47826FBA" w14:textId="77777777" w:rsidR="00B157F0" w:rsidRDefault="00B157F0" w:rsidP="00E3369C">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720514F3" w14:textId="77777777" w:rsidR="00B157F0" w:rsidRDefault="00B157F0" w:rsidP="00E3369C">
            <w:pPr>
              <w:pStyle w:val="TAC"/>
              <w:rPr>
                <w:noProof/>
              </w:rPr>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48019B13" w14:textId="77777777" w:rsidR="00B157F0" w:rsidRDefault="00B157F0" w:rsidP="00E3369C">
            <w:pPr>
              <w:pStyle w:val="TAL"/>
              <w:rPr>
                <w:noProof/>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00A6F7DB" w14:textId="77777777" w:rsidR="00B157F0" w:rsidRDefault="00B157F0" w:rsidP="00E3369C">
            <w:pPr>
              <w:pStyle w:val="TAL"/>
              <w:rPr>
                <w:noProof/>
                <w:lang w:eastAsia="zh-CN"/>
              </w:rPr>
            </w:pPr>
            <w:r>
              <w:rPr>
                <w:lang w:eastAsia="zh-CN"/>
              </w:rPr>
              <w:t xml:space="preserve">Contains the UE identities. The states of configurations for DS-TT ports corresponding to these UEs are inactive. </w:t>
            </w:r>
            <w:r>
              <w:t>It may be included when the "state" attribute is set to false.</w:t>
            </w:r>
          </w:p>
        </w:tc>
        <w:tc>
          <w:tcPr>
            <w:tcW w:w="2054" w:type="dxa"/>
            <w:tcBorders>
              <w:top w:val="single" w:sz="4" w:space="0" w:color="auto"/>
              <w:left w:val="single" w:sz="4" w:space="0" w:color="auto"/>
              <w:bottom w:val="single" w:sz="4" w:space="0" w:color="auto"/>
              <w:right w:val="single" w:sz="4" w:space="0" w:color="auto"/>
            </w:tcBorders>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77777777" w:rsidR="003416B7" w:rsidRDefault="003416B7" w:rsidP="003416B7">
      <w:pPr>
        <w:pStyle w:val="Heading5"/>
      </w:pPr>
      <w:bookmarkStart w:id="651" w:name="_Toc90658239"/>
      <w:bookmarkStart w:id="652" w:name="_Toc93740157"/>
      <w:r>
        <w:lastRenderedPageBreak/>
        <w:t>5.15.4.3.</w:t>
      </w:r>
      <w:r>
        <w:rPr>
          <w:rFonts w:hint="eastAsia"/>
          <w:lang w:eastAsia="zh-CN"/>
        </w:rPr>
        <w:t>x</w:t>
      </w:r>
      <w:r>
        <w:t>1</w:t>
      </w:r>
      <w:r>
        <w:tab/>
        <w:t xml:space="preserve">Type: </w:t>
      </w:r>
      <w:r>
        <w:rPr>
          <w:lang w:eastAsia="zh-CN"/>
        </w:rPr>
        <w:t>TimeSyncExposureConfig</w:t>
      </w:r>
      <w:bookmarkEnd w:id="651"/>
      <w:bookmarkEnd w:id="652"/>
    </w:p>
    <w:p w14:paraId="4E1BD99D" w14:textId="77777777" w:rsidR="003416B7" w:rsidRDefault="003416B7" w:rsidP="003416B7">
      <w:pPr>
        <w:pStyle w:val="TH"/>
      </w:pPr>
      <w:r>
        <w:rPr>
          <w:noProof/>
        </w:rPr>
        <w:t>Table </w:t>
      </w:r>
      <w:r>
        <w:t>5.15.4.3.</w:t>
      </w:r>
      <w:r>
        <w:rPr>
          <w:rFonts w:hint="eastAsia"/>
          <w:lang w:eastAsia="zh-CN"/>
        </w:rPr>
        <w:t>x</w:t>
      </w:r>
      <w:r>
        <w:rPr>
          <w:lang w:eastAsia="zh-CN"/>
        </w:rPr>
        <w:t>1</w:t>
      </w:r>
      <w:r>
        <w:t xml:space="preserve">-1: </w:t>
      </w:r>
      <w:r>
        <w:rPr>
          <w:noProof/>
        </w:rPr>
        <w:t xml:space="preserve">Definition of type </w:t>
      </w:r>
      <w:r>
        <w:rPr>
          <w:lang w:eastAsia="zh-CN"/>
        </w:rPr>
        <w:t>TimeSyncExposureConfig</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845C3"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A1908A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6CEA92"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66FB3F5"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4AE565F" w14:textId="77777777" w:rsidR="003416B7" w:rsidDel="00915CB6" w:rsidRDefault="003416B7" w:rsidP="00E3369C">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313CF35" w14:textId="77777777" w:rsidR="003416B7" w:rsidDel="00915CB6"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6A00FBFE" w14:textId="77777777" w:rsidR="003416B7" w:rsidDel="00915CB6"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486830C7" w14:textId="77777777" w:rsidR="003416B7" w:rsidDel="00915CB6" w:rsidRDefault="003416B7" w:rsidP="00E3369C">
            <w:pPr>
              <w:pStyle w:val="TAL"/>
              <w:rPr>
                <w:rFonts w:eastAsia="Times New Roman"/>
              </w:rPr>
            </w:pPr>
          </w:p>
        </w:tc>
      </w:tr>
      <w:tr w:rsidR="003416B7" w14:paraId="0697CAA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6C7D9F5" w14:textId="77777777" w:rsidR="003416B7" w:rsidRDefault="003416B7" w:rsidP="00E3369C">
            <w:pPr>
              <w:pStyle w:val="TAL"/>
            </w:pPr>
            <w:r>
              <w:t>reqPtpIns</w:t>
            </w:r>
          </w:p>
        </w:tc>
        <w:tc>
          <w:tcPr>
            <w:tcW w:w="2033" w:type="dxa"/>
            <w:tcBorders>
              <w:top w:val="single" w:sz="4" w:space="0" w:color="auto"/>
              <w:left w:val="single" w:sz="4" w:space="0" w:color="auto"/>
              <w:bottom w:val="single" w:sz="4" w:space="0" w:color="auto"/>
              <w:right w:val="single" w:sz="4" w:space="0" w:color="auto"/>
            </w:tcBorders>
          </w:tcPr>
          <w:p w14:paraId="1C017FD8" w14:textId="77777777" w:rsidR="003416B7" w:rsidRDefault="003416B7" w:rsidP="00E3369C">
            <w:pPr>
              <w:pStyle w:val="TAL"/>
            </w:pPr>
            <w:r>
              <w:rPr>
                <w:lang w:eastAsia="zh-CN"/>
              </w:rPr>
              <w:t>PtpInstance</w:t>
            </w:r>
          </w:p>
        </w:tc>
        <w:tc>
          <w:tcPr>
            <w:tcW w:w="425" w:type="dxa"/>
            <w:tcBorders>
              <w:top w:val="single" w:sz="4" w:space="0" w:color="auto"/>
              <w:left w:val="single" w:sz="4" w:space="0" w:color="auto"/>
              <w:bottom w:val="single" w:sz="4" w:space="0" w:color="auto"/>
              <w:right w:val="single" w:sz="4" w:space="0" w:color="auto"/>
            </w:tcBorders>
          </w:tcPr>
          <w:p w14:paraId="00925445" w14:textId="77777777" w:rsidR="003416B7"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8B78388"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Borders>
              <w:top w:val="single" w:sz="4" w:space="0" w:color="auto"/>
              <w:left w:val="single" w:sz="4" w:space="0" w:color="auto"/>
              <w:bottom w:val="single" w:sz="4" w:space="0" w:color="auto"/>
              <w:right w:val="single" w:sz="4" w:space="0" w:color="auto"/>
            </w:tcBorders>
          </w:tcPr>
          <w:p w14:paraId="70765495" w14:textId="77777777" w:rsidR="003416B7" w:rsidRDefault="003416B7" w:rsidP="00E3369C">
            <w:pPr>
              <w:pStyle w:val="TAL"/>
              <w:rPr>
                <w:rFonts w:eastAsia="Times New Roman"/>
              </w:rPr>
            </w:pPr>
          </w:p>
        </w:tc>
      </w:tr>
      <w:tr w:rsidR="003416B7" w14:paraId="1C67306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8468532" w14:textId="77777777" w:rsidR="003416B7" w:rsidRDefault="003416B7" w:rsidP="00E3369C">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147093CD"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3DE2E1A3" w14:textId="77777777" w:rsidR="003416B7"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091F9A18" w14:textId="77777777" w:rsidR="003416B7" w:rsidRDefault="003416B7" w:rsidP="00E3369C">
            <w:pPr>
              <w:pStyle w:val="TAL"/>
              <w:rPr>
                <w:rFonts w:eastAsia="Times New Roman"/>
              </w:rPr>
            </w:pPr>
          </w:p>
        </w:tc>
      </w:tr>
      <w:tr w:rsidR="003416B7" w14:paraId="32556BA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24DD44" w14:textId="77777777" w:rsidR="003416B7" w:rsidRDefault="003416B7"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Borders>
              <w:top w:val="single" w:sz="4" w:space="0" w:color="auto"/>
              <w:left w:val="single" w:sz="4" w:space="0" w:color="auto"/>
              <w:bottom w:val="single" w:sz="4" w:space="0" w:color="auto"/>
              <w:right w:val="single" w:sz="4" w:space="0" w:color="auto"/>
            </w:tcBorders>
          </w:tcPr>
          <w:p w14:paraId="05809EB6" w14:textId="77777777" w:rsidR="003416B7" w:rsidRDefault="003416B7" w:rsidP="00E3369C">
            <w:pPr>
              <w:pStyle w:val="TAL"/>
              <w:rPr>
                <w:rFonts w:eastAsia="Times New Roman"/>
              </w:rPr>
            </w:pPr>
          </w:p>
        </w:tc>
      </w:tr>
      <w:tr w:rsidR="003416B7" w14:paraId="2FBF25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07206B9E" w14:textId="77777777" w:rsidR="003416B7" w:rsidRDefault="003416B7" w:rsidP="00E3369C">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1CD4A38"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BA4F433"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25D9CDF6" w14:textId="77777777" w:rsidR="003416B7" w:rsidRDefault="003416B7" w:rsidP="00E3369C">
            <w:pPr>
              <w:pStyle w:val="TAL"/>
              <w:rPr>
                <w:rFonts w:eastAsia="Times New Roman"/>
              </w:rPr>
            </w:pPr>
          </w:p>
        </w:tc>
      </w:tr>
      <w:tr w:rsidR="003416B7" w14:paraId="38F107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319A4E7" w14:textId="77777777" w:rsidR="003416B7" w:rsidRDefault="003416B7" w:rsidP="00E3369C">
            <w:pPr>
              <w:pStyle w:val="TAL"/>
              <w:rPr>
                <w:lang w:eastAsia="zh-CN"/>
              </w:rPr>
            </w:pPr>
            <w:r>
              <w:rPr>
                <w:lang w:eastAsia="zh-CN"/>
              </w:rPr>
              <w:t>timeSyncErrBdgt</w:t>
            </w:r>
          </w:p>
        </w:tc>
        <w:tc>
          <w:tcPr>
            <w:tcW w:w="2033" w:type="dxa"/>
            <w:tcBorders>
              <w:top w:val="single" w:sz="4" w:space="0" w:color="auto"/>
              <w:left w:val="single" w:sz="4" w:space="0" w:color="auto"/>
              <w:bottom w:val="single" w:sz="4" w:space="0" w:color="auto"/>
              <w:right w:val="single" w:sz="4" w:space="0" w:color="auto"/>
            </w:tcBorders>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D20874"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2422E13" w14:textId="77777777" w:rsidR="003416B7" w:rsidRDefault="003416B7" w:rsidP="00E3369C">
            <w:pPr>
              <w:pStyle w:val="TAL"/>
            </w:pPr>
            <w:r>
              <w:t xml:space="preserve">Indicates the time synchronization budget for the time synchronization service in units of </w:t>
            </w:r>
            <w:r>
              <w:rPr>
                <w:rStyle w:val="opdict3font24"/>
                <w:rFonts w:cs="Arial"/>
                <w:color w:val="333333"/>
                <w:szCs w:val="18"/>
              </w:rPr>
              <w:t>microseconds</w:t>
            </w:r>
            <w:r>
              <w:t>.</w:t>
            </w:r>
          </w:p>
          <w:p w14:paraId="1FEE77F4" w14:textId="77777777" w:rsidR="003416B7" w:rsidRDefault="003416B7" w:rsidP="00E3369C">
            <w:pPr>
              <w:pStyle w:val="TAL"/>
              <w:rPr>
                <w:lang w:eastAsia="zh-CN"/>
              </w:rPr>
            </w:pPr>
            <w:r w:rsidRPr="00F11966">
              <w:t>Minimum = 1.</w:t>
            </w:r>
          </w:p>
        </w:tc>
        <w:tc>
          <w:tcPr>
            <w:tcW w:w="2054" w:type="dxa"/>
            <w:tcBorders>
              <w:top w:val="single" w:sz="4" w:space="0" w:color="auto"/>
              <w:left w:val="single" w:sz="4" w:space="0" w:color="auto"/>
              <w:bottom w:val="single" w:sz="4" w:space="0" w:color="auto"/>
              <w:right w:val="single" w:sz="4" w:space="0" w:color="auto"/>
            </w:tcBorders>
          </w:tcPr>
          <w:p w14:paraId="1A7C9872" w14:textId="77777777" w:rsidR="003416B7" w:rsidRDefault="003416B7" w:rsidP="00E3369C">
            <w:pPr>
              <w:pStyle w:val="TAL"/>
              <w:rPr>
                <w:rFonts w:eastAsia="Times New Roman"/>
              </w:rPr>
            </w:pPr>
          </w:p>
        </w:tc>
      </w:tr>
      <w:tr w:rsidR="003416B7" w14:paraId="1FB04DD5"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1C7507A" w14:textId="77777777" w:rsidR="003416B7" w:rsidRDefault="003416B7" w:rsidP="00E3369C">
            <w:pPr>
              <w:pStyle w:val="TAL"/>
              <w:rPr>
                <w:lang w:eastAsia="zh-CN"/>
              </w:rPr>
            </w:pPr>
            <w:r>
              <w:t>tempValidity</w:t>
            </w:r>
          </w:p>
        </w:tc>
        <w:tc>
          <w:tcPr>
            <w:tcW w:w="2033" w:type="dxa"/>
            <w:tcBorders>
              <w:top w:val="single" w:sz="4" w:space="0" w:color="auto"/>
              <w:left w:val="single" w:sz="4" w:space="0" w:color="auto"/>
              <w:bottom w:val="single" w:sz="4" w:space="0" w:color="auto"/>
              <w:right w:val="single" w:sz="4" w:space="0" w:color="auto"/>
            </w:tcBorders>
          </w:tcPr>
          <w:p w14:paraId="26670BB9" w14:textId="77777777" w:rsidR="003416B7" w:rsidRDefault="003416B7" w:rsidP="00E3369C">
            <w:pPr>
              <w:pStyle w:val="TAL"/>
              <w:rPr>
                <w:lang w:eastAsia="zh-CN"/>
              </w:rPr>
            </w:pPr>
            <w:r>
              <w:t>TemporalValidity</w:t>
            </w:r>
          </w:p>
        </w:tc>
        <w:tc>
          <w:tcPr>
            <w:tcW w:w="425" w:type="dxa"/>
            <w:tcBorders>
              <w:top w:val="single" w:sz="4" w:space="0" w:color="auto"/>
              <w:left w:val="single" w:sz="4" w:space="0" w:color="auto"/>
              <w:bottom w:val="single" w:sz="4" w:space="0" w:color="auto"/>
              <w:right w:val="single" w:sz="4" w:space="0" w:color="auto"/>
            </w:tcBorders>
          </w:tcPr>
          <w:p w14:paraId="5A3982E9"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B600227" w14:textId="77777777" w:rsidR="003416B7" w:rsidRDefault="003416B7" w:rsidP="00E3369C">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9132CF3" w14:textId="77777777" w:rsidR="003416B7" w:rsidRDefault="003416B7" w:rsidP="00E3369C">
            <w:pPr>
              <w:pStyle w:val="TAL"/>
              <w:rPr>
                <w:rFonts w:eastAsia="Times New Roman"/>
              </w:rPr>
            </w:pPr>
          </w:p>
        </w:tc>
      </w:tr>
      <w:tr w:rsidR="003416B7" w14:paraId="5C634E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9A698E7" w14:textId="77777777" w:rsidR="003416B7" w:rsidRDefault="003416B7" w:rsidP="00E3369C">
            <w:pPr>
              <w:pStyle w:val="TAL"/>
              <w:rPr>
                <w:lang w:eastAsia="zh-CN"/>
              </w:rPr>
            </w:pPr>
            <w:r>
              <w:t>configNotifUri</w:t>
            </w:r>
          </w:p>
        </w:tc>
        <w:tc>
          <w:tcPr>
            <w:tcW w:w="2033" w:type="dxa"/>
            <w:tcBorders>
              <w:top w:val="single" w:sz="4" w:space="0" w:color="auto"/>
              <w:left w:val="single" w:sz="4" w:space="0" w:color="auto"/>
              <w:bottom w:val="single" w:sz="4" w:space="0" w:color="auto"/>
              <w:right w:val="single" w:sz="4" w:space="0" w:color="auto"/>
            </w:tcBorders>
          </w:tcPr>
          <w:p w14:paraId="1744BC6C" w14:textId="77777777" w:rsidR="003416B7" w:rsidRDefault="003416B7" w:rsidP="00E3369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2FD414B"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8BEADB8"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2B8D0771" w14:textId="77777777" w:rsidR="003416B7" w:rsidRDefault="003416B7" w:rsidP="00E3369C">
            <w:pPr>
              <w:pStyle w:val="TAL"/>
              <w:rPr>
                <w:rFonts w:eastAsia="Times New Roman"/>
              </w:rPr>
            </w:pPr>
          </w:p>
        </w:tc>
      </w:tr>
      <w:tr w:rsidR="003416B7" w14:paraId="1ACF7C5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8D2AC4B" w14:textId="77777777" w:rsidR="003416B7" w:rsidRDefault="003416B7" w:rsidP="00E3369C">
            <w:pPr>
              <w:pStyle w:val="TAL"/>
              <w:rPr>
                <w:lang w:eastAsia="zh-CN"/>
              </w:rPr>
            </w:pPr>
            <w:r>
              <w:t>configNotifId</w:t>
            </w:r>
          </w:p>
        </w:tc>
        <w:tc>
          <w:tcPr>
            <w:tcW w:w="2033" w:type="dxa"/>
            <w:tcBorders>
              <w:top w:val="single" w:sz="4" w:space="0" w:color="auto"/>
              <w:left w:val="single" w:sz="4" w:space="0" w:color="auto"/>
              <w:bottom w:val="single" w:sz="4" w:space="0" w:color="auto"/>
              <w:right w:val="single" w:sz="4" w:space="0" w:color="auto"/>
            </w:tcBorders>
          </w:tcPr>
          <w:p w14:paraId="75289E52" w14:textId="77777777" w:rsidR="003416B7" w:rsidRDefault="003416B7" w:rsidP="00E3369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4EB144"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FF352C0"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77777777" w:rsidR="003416B7" w:rsidRDefault="003416B7" w:rsidP="003416B7">
      <w:pPr>
        <w:pStyle w:val="Heading5"/>
      </w:pPr>
      <w:bookmarkStart w:id="653" w:name="_Toc90658245"/>
      <w:bookmarkStart w:id="654" w:name="_Toc93740158"/>
      <w:r>
        <w:t>5.15.4.3.x2</w:t>
      </w:r>
      <w:r>
        <w:tab/>
        <w:t xml:space="preserve">Type: </w:t>
      </w:r>
      <w:r>
        <w:rPr>
          <w:lang w:eastAsia="zh-CN"/>
        </w:rPr>
        <w:t>PtpInstance</w:t>
      </w:r>
      <w:bookmarkEnd w:id="653"/>
      <w:bookmarkEnd w:id="654"/>
    </w:p>
    <w:p w14:paraId="6D1A2520" w14:textId="77777777" w:rsidR="003416B7" w:rsidRDefault="003416B7" w:rsidP="003416B7">
      <w:pPr>
        <w:pStyle w:val="TH"/>
      </w:pPr>
      <w:r>
        <w:rPr>
          <w:noProof/>
        </w:rPr>
        <w:t>Table </w:t>
      </w:r>
      <w:r>
        <w:t xml:space="preserve">5.15.4.3.x2-1: </w:t>
      </w:r>
      <w:r>
        <w:rPr>
          <w:noProof/>
        </w:rPr>
        <w:t xml:space="preserve">Definition of type </w:t>
      </w:r>
      <w:r>
        <w:rPr>
          <w:lang w:eastAsia="zh-CN"/>
        </w:rPr>
        <w:t>PtpInstance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F0F323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5053521"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F6B9"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5ACF8D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0586BDF" w14:textId="77777777" w:rsidR="003416B7" w:rsidRDefault="003416B7" w:rsidP="00E3369C">
            <w:pPr>
              <w:pStyle w:val="TAL"/>
              <w:rPr>
                <w:lang w:eastAsia="zh-CN"/>
              </w:rPr>
            </w:pPr>
            <w:r>
              <w:rPr>
                <w:lang w:eastAsia="zh-CN"/>
              </w:rPr>
              <w:t>instanceType</w:t>
            </w:r>
          </w:p>
        </w:tc>
        <w:tc>
          <w:tcPr>
            <w:tcW w:w="2033" w:type="dxa"/>
            <w:tcBorders>
              <w:top w:val="single" w:sz="4" w:space="0" w:color="auto"/>
              <w:left w:val="single" w:sz="4" w:space="0" w:color="auto"/>
              <w:bottom w:val="single" w:sz="4" w:space="0" w:color="auto"/>
              <w:right w:val="single" w:sz="4" w:space="0" w:color="auto"/>
            </w:tcBorders>
          </w:tcPr>
          <w:p w14:paraId="6B2F1B62" w14:textId="77777777" w:rsidR="003416B7" w:rsidRPr="00A60B13" w:rsidRDefault="003416B7" w:rsidP="00E3369C">
            <w:pPr>
              <w:pStyle w:val="TAL"/>
              <w:rPr>
                <w:lang w:eastAsia="zh-CN"/>
              </w:rPr>
            </w:pPr>
            <w:r>
              <w:rPr>
                <w:lang w:eastAsia="zh-CN"/>
              </w:rPr>
              <w:t>InstanceType</w:t>
            </w:r>
          </w:p>
        </w:tc>
        <w:tc>
          <w:tcPr>
            <w:tcW w:w="425" w:type="dxa"/>
            <w:tcBorders>
              <w:top w:val="single" w:sz="4" w:space="0" w:color="auto"/>
              <w:left w:val="single" w:sz="4" w:space="0" w:color="auto"/>
              <w:bottom w:val="single" w:sz="4" w:space="0" w:color="auto"/>
              <w:right w:val="single" w:sz="4" w:space="0" w:color="auto"/>
            </w:tcBorders>
          </w:tcPr>
          <w:p w14:paraId="093A627C"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FE0E778"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Borders>
              <w:top w:val="single" w:sz="4" w:space="0" w:color="auto"/>
              <w:left w:val="single" w:sz="4" w:space="0" w:color="auto"/>
              <w:bottom w:val="single" w:sz="4" w:space="0" w:color="auto"/>
              <w:right w:val="single" w:sz="4" w:space="0" w:color="auto"/>
            </w:tcBorders>
          </w:tcPr>
          <w:p w14:paraId="72C4A2DE" w14:textId="77777777" w:rsidR="003416B7" w:rsidRDefault="003416B7" w:rsidP="00E3369C">
            <w:pPr>
              <w:pStyle w:val="TAL"/>
              <w:rPr>
                <w:rFonts w:eastAsia="Times New Roman"/>
              </w:rPr>
            </w:pPr>
          </w:p>
        </w:tc>
      </w:tr>
      <w:tr w:rsidR="003416B7" w14:paraId="10E2F2C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Borders>
              <w:top w:val="single" w:sz="4" w:space="0" w:color="auto"/>
              <w:left w:val="single" w:sz="4" w:space="0" w:color="auto"/>
              <w:bottom w:val="single" w:sz="4" w:space="0" w:color="auto"/>
              <w:right w:val="single" w:sz="4" w:space="0" w:color="auto"/>
            </w:tcBorders>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Borders>
              <w:top w:val="single" w:sz="4" w:space="0" w:color="auto"/>
              <w:left w:val="single" w:sz="4" w:space="0" w:color="auto"/>
              <w:bottom w:val="single" w:sz="4" w:space="0" w:color="auto"/>
              <w:right w:val="single" w:sz="4" w:space="0" w:color="auto"/>
            </w:tcBorders>
          </w:tcPr>
          <w:p w14:paraId="105D4541"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5369B7D"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Borders>
              <w:top w:val="single" w:sz="4" w:space="0" w:color="auto"/>
              <w:left w:val="single" w:sz="4" w:space="0" w:color="auto"/>
              <w:bottom w:val="single" w:sz="4" w:space="0" w:color="auto"/>
              <w:right w:val="single" w:sz="4" w:space="0" w:color="auto"/>
            </w:tcBorders>
          </w:tcPr>
          <w:p w14:paraId="1512E4DF" w14:textId="77777777" w:rsidR="003416B7" w:rsidRDefault="003416B7" w:rsidP="00E3369C">
            <w:pPr>
              <w:pStyle w:val="TAL"/>
              <w:rPr>
                <w:rFonts w:eastAsia="Times New Roman"/>
              </w:rPr>
            </w:pPr>
          </w:p>
        </w:tc>
      </w:tr>
      <w:tr w:rsidR="003416B7" w14:paraId="3BC22FB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Borders>
              <w:top w:val="single" w:sz="4" w:space="0" w:color="auto"/>
              <w:left w:val="single" w:sz="4" w:space="0" w:color="auto"/>
              <w:bottom w:val="single" w:sz="4" w:space="0" w:color="auto"/>
              <w:right w:val="single" w:sz="4" w:space="0" w:color="auto"/>
            </w:tcBorders>
          </w:tcPr>
          <w:p w14:paraId="3A67E195" w14:textId="77777777" w:rsidR="003416B7" w:rsidRDefault="003416B7" w:rsidP="00E3369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45E0EE"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9D2CF19" w14:textId="77777777" w:rsidR="003416B7" w:rsidRDefault="003416B7" w:rsidP="00E3369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Borders>
              <w:top w:val="single" w:sz="4" w:space="0" w:color="auto"/>
              <w:left w:val="single" w:sz="4" w:space="0" w:color="auto"/>
              <w:bottom w:val="single" w:sz="4" w:space="0" w:color="auto"/>
              <w:right w:val="single" w:sz="4" w:space="0" w:color="auto"/>
            </w:tcBorders>
          </w:tcPr>
          <w:p w14:paraId="3D929746" w14:textId="77777777" w:rsidR="003416B7" w:rsidRDefault="003416B7" w:rsidP="00E3369C">
            <w:pPr>
              <w:pStyle w:val="TAL"/>
              <w:rPr>
                <w:rFonts w:eastAsia="Times New Roman"/>
              </w:rPr>
            </w:pPr>
          </w:p>
        </w:tc>
      </w:tr>
      <w:tr w:rsidR="003416B7" w14:paraId="54130A92"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3AD9723" w14:textId="77777777" w:rsidR="003416B7" w:rsidRDefault="003416B7" w:rsidP="00E3369C">
            <w:pPr>
              <w:pStyle w:val="TAL"/>
              <w:rPr>
                <w:lang w:eastAsia="zh-CN"/>
              </w:rPr>
            </w:pPr>
            <w:r>
              <w:rPr>
                <w:lang w:eastAsia="zh-CN"/>
              </w:rPr>
              <w:t>portConfigs</w:t>
            </w:r>
          </w:p>
        </w:tc>
        <w:tc>
          <w:tcPr>
            <w:tcW w:w="2033" w:type="dxa"/>
            <w:tcBorders>
              <w:top w:val="single" w:sz="4" w:space="0" w:color="auto"/>
              <w:left w:val="single" w:sz="4" w:space="0" w:color="auto"/>
              <w:bottom w:val="single" w:sz="4" w:space="0" w:color="auto"/>
              <w:right w:val="single" w:sz="4" w:space="0" w:color="auto"/>
            </w:tcBorders>
          </w:tcPr>
          <w:p w14:paraId="558BE5C4" w14:textId="77777777" w:rsidR="003416B7" w:rsidRDefault="003416B7" w:rsidP="00E3369C">
            <w:pPr>
              <w:pStyle w:val="TAL"/>
              <w:rPr>
                <w:lang w:eastAsia="zh-CN"/>
              </w:rPr>
            </w:pPr>
            <w:r>
              <w:rPr>
                <w:lang w:eastAsia="zh-CN"/>
              </w:rPr>
              <w:t>arrary(ConfigForPort)</w:t>
            </w:r>
          </w:p>
        </w:tc>
        <w:tc>
          <w:tcPr>
            <w:tcW w:w="425" w:type="dxa"/>
            <w:tcBorders>
              <w:top w:val="single" w:sz="4" w:space="0" w:color="auto"/>
              <w:left w:val="single" w:sz="4" w:space="0" w:color="auto"/>
              <w:bottom w:val="single" w:sz="4" w:space="0" w:color="auto"/>
              <w:right w:val="single" w:sz="4" w:space="0" w:color="auto"/>
            </w:tcBorders>
          </w:tcPr>
          <w:p w14:paraId="72FA780D" w14:textId="77777777" w:rsidR="003416B7" w:rsidRDefault="003416B7" w:rsidP="00E3369C">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DDC817D" w14:textId="77777777" w:rsidR="003416B7" w:rsidRDefault="003416B7" w:rsidP="00E3369C">
            <w:pPr>
              <w:pStyle w:val="TAC"/>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Borders>
              <w:top w:val="single" w:sz="4" w:space="0" w:color="auto"/>
              <w:left w:val="single" w:sz="4" w:space="0" w:color="auto"/>
              <w:bottom w:val="single" w:sz="4" w:space="0" w:color="auto"/>
              <w:right w:val="single" w:sz="4" w:space="0" w:color="auto"/>
            </w:tcBorders>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77777777" w:rsidR="003416B7" w:rsidRDefault="003416B7" w:rsidP="003416B7">
      <w:pPr>
        <w:pStyle w:val="Heading5"/>
      </w:pPr>
      <w:bookmarkStart w:id="655" w:name="_Toc93740159"/>
      <w:r>
        <w:lastRenderedPageBreak/>
        <w:t>5.15.4.3.x3</w:t>
      </w:r>
      <w:r>
        <w:tab/>
        <w:t xml:space="preserve">Type: </w:t>
      </w:r>
      <w:r>
        <w:rPr>
          <w:lang w:eastAsia="zh-CN"/>
        </w:rPr>
        <w:t>ConfigForPort</w:t>
      </w:r>
      <w:bookmarkEnd w:id="655"/>
    </w:p>
    <w:p w14:paraId="748DD8E8" w14:textId="77777777" w:rsidR="003416B7" w:rsidRDefault="003416B7" w:rsidP="003416B7">
      <w:pPr>
        <w:pStyle w:val="TH"/>
      </w:pPr>
      <w:r>
        <w:rPr>
          <w:noProof/>
        </w:rPr>
        <w:t>Table </w:t>
      </w:r>
      <w:r>
        <w:t xml:space="preserve">5.15.4.3.x3-1: </w:t>
      </w:r>
      <w:r>
        <w:rPr>
          <w:noProof/>
        </w:rPr>
        <w:t xml:space="preserve">Definition of type </w:t>
      </w:r>
      <w:r>
        <w:rPr>
          <w:lang w:eastAsia="zh-CN"/>
        </w:rPr>
        <w:t>ConfigForPort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0C7399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5F817C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47480"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AE61DA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D509E68" w14:textId="77777777" w:rsidR="003416B7" w:rsidDel="00915CB6" w:rsidRDefault="003416B7" w:rsidP="00E3369C">
            <w:pPr>
              <w:pStyle w:val="TAL"/>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01A3EE79" w14:textId="77777777" w:rsidR="003416B7" w:rsidDel="00915CB6"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5E8A217A" w14:textId="77777777" w:rsidR="003416B7" w:rsidDel="00915CB6" w:rsidRDefault="003416B7" w:rsidP="00E3369C">
            <w:pPr>
              <w:pStyle w:val="TAL"/>
              <w:rPr>
                <w:rFonts w:eastAsia="Times New Roman"/>
              </w:rPr>
            </w:pPr>
          </w:p>
        </w:tc>
      </w:tr>
      <w:tr w:rsidR="003416B7" w14:paraId="07962B3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9560D05" w14:textId="77777777" w:rsidR="003416B7" w:rsidRDefault="003416B7" w:rsidP="00E3369C">
            <w:pPr>
              <w:pStyle w:val="TAL"/>
            </w:pPr>
            <w:r>
              <w:t>n6Ind</w:t>
            </w:r>
          </w:p>
        </w:tc>
        <w:tc>
          <w:tcPr>
            <w:tcW w:w="2033" w:type="dxa"/>
            <w:tcBorders>
              <w:top w:val="single" w:sz="4" w:space="0" w:color="auto"/>
              <w:left w:val="single" w:sz="4" w:space="0" w:color="auto"/>
              <w:bottom w:val="single" w:sz="4" w:space="0" w:color="auto"/>
              <w:right w:val="single" w:sz="4" w:space="0" w:color="auto"/>
            </w:tcBorders>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63D22F0" w14:textId="77777777" w:rsidR="003416B7" w:rsidRDefault="003416B7" w:rsidP="00E3369C">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27242DA" w14:textId="77777777" w:rsidR="003416B7" w:rsidRDefault="003416B7" w:rsidP="00E3369C">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047B9418" w14:textId="77777777" w:rsidR="003416B7" w:rsidRDefault="003416B7" w:rsidP="00E3369C">
            <w:pPr>
              <w:pStyle w:val="TAL"/>
              <w:rPr>
                <w:rFonts w:eastAsia="Malgun Gothic"/>
              </w:rPr>
            </w:pPr>
            <w:r>
              <w:t>Indicates the N6 termination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13ED099B" w14:textId="77777777" w:rsidR="003416B7" w:rsidRDefault="003416B7" w:rsidP="00E3369C">
            <w:pPr>
              <w:pStyle w:val="TAL"/>
              <w:rPr>
                <w:rFonts w:eastAsia="Times New Roman"/>
              </w:rPr>
            </w:pPr>
          </w:p>
        </w:tc>
      </w:tr>
      <w:tr w:rsidR="003416B7" w14:paraId="4E8B75D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704C7C1" w14:textId="77777777" w:rsidR="003416B7" w:rsidRDefault="003416B7" w:rsidP="00E3369C">
            <w:pPr>
              <w:pStyle w:val="TAL"/>
            </w:pPr>
            <w:r>
              <w:rPr>
                <w:rFonts w:eastAsia="Malgun Gothic"/>
              </w:rPr>
              <w:t>ptpEnable</w:t>
            </w:r>
          </w:p>
        </w:tc>
        <w:tc>
          <w:tcPr>
            <w:tcW w:w="2033" w:type="dxa"/>
            <w:tcBorders>
              <w:top w:val="single" w:sz="4" w:space="0" w:color="auto"/>
              <w:left w:val="single" w:sz="4" w:space="0" w:color="auto"/>
              <w:bottom w:val="single" w:sz="4" w:space="0" w:color="auto"/>
              <w:right w:val="single" w:sz="4" w:space="0" w:color="auto"/>
            </w:tcBorders>
          </w:tcPr>
          <w:p w14:paraId="7D700ABB"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4E589D0C" w14:textId="77777777" w:rsidR="003416B7" w:rsidRDefault="003416B7" w:rsidP="00E3369C">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6044E82A" w14:textId="77777777" w:rsidR="003416B7" w:rsidRDefault="003416B7" w:rsidP="00E3369C">
            <w:pPr>
              <w:pStyle w:val="TAL"/>
              <w:rPr>
                <w:rFonts w:eastAsia="Times New Roman"/>
              </w:rPr>
            </w:pPr>
          </w:p>
        </w:tc>
      </w:tr>
      <w:tr w:rsidR="003416B7" w14:paraId="2DB4DF76"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Borders>
              <w:top w:val="single" w:sz="4" w:space="0" w:color="auto"/>
              <w:left w:val="single" w:sz="4" w:space="0" w:color="auto"/>
              <w:bottom w:val="single" w:sz="4" w:space="0" w:color="auto"/>
              <w:right w:val="single" w:sz="4" w:space="0" w:color="auto"/>
            </w:tcBorders>
          </w:tcPr>
          <w:p w14:paraId="39AE0FB6"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59D8CCF"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7A8DD1C1" w14:textId="77777777" w:rsidR="003416B7" w:rsidRDefault="003416B7" w:rsidP="00E3369C">
            <w:pPr>
              <w:pStyle w:val="TAL"/>
              <w:rPr>
                <w:rFonts w:eastAsia="Times New Roman"/>
              </w:rPr>
            </w:pPr>
          </w:p>
        </w:tc>
      </w:tr>
      <w:tr w:rsidR="003416B7" w14:paraId="3FBC70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EED7F92" w14:textId="77777777" w:rsidR="003416B7" w:rsidRDefault="003416B7" w:rsidP="00E3369C">
            <w:pPr>
              <w:pStyle w:val="TAL"/>
              <w:rPr>
                <w:lang w:eastAsia="zh-CN"/>
              </w:rPr>
            </w:pPr>
            <w:r>
              <w:rPr>
                <w:lang w:eastAsia="zh-CN"/>
              </w:rPr>
              <w:t>logSyncInterInd</w:t>
            </w:r>
          </w:p>
        </w:tc>
        <w:tc>
          <w:tcPr>
            <w:tcW w:w="2033" w:type="dxa"/>
            <w:tcBorders>
              <w:top w:val="single" w:sz="4" w:space="0" w:color="auto"/>
              <w:left w:val="single" w:sz="4" w:space="0" w:color="auto"/>
              <w:bottom w:val="single" w:sz="4" w:space="0" w:color="auto"/>
              <w:right w:val="single" w:sz="4" w:space="0" w:color="auto"/>
            </w:tcBorders>
          </w:tcPr>
          <w:p w14:paraId="4843C560"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6AF7DCB3"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Borders>
              <w:top w:val="single" w:sz="4" w:space="0" w:color="auto"/>
              <w:left w:val="single" w:sz="4" w:space="0" w:color="auto"/>
              <w:bottom w:val="single" w:sz="4" w:space="0" w:color="auto"/>
              <w:right w:val="single" w:sz="4" w:space="0" w:color="auto"/>
            </w:tcBorders>
          </w:tcPr>
          <w:p w14:paraId="6CFCF7D4" w14:textId="77777777" w:rsidR="003416B7" w:rsidRDefault="003416B7" w:rsidP="00E3369C">
            <w:pPr>
              <w:pStyle w:val="TAL"/>
              <w:rPr>
                <w:rFonts w:eastAsia="Times New Roman"/>
              </w:rPr>
            </w:pPr>
          </w:p>
        </w:tc>
      </w:tr>
      <w:tr w:rsidR="003416B7" w14:paraId="31E0514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4270AE" w14:textId="77777777" w:rsidR="003416B7" w:rsidRDefault="003416B7" w:rsidP="00E3369C">
            <w:pPr>
              <w:pStyle w:val="TAL"/>
              <w:rPr>
                <w:lang w:eastAsia="zh-CN"/>
              </w:rPr>
            </w:pPr>
            <w:r>
              <w:rPr>
                <w:rFonts w:eastAsia="Malgun Gothic"/>
              </w:rPr>
              <w:t>logAnnouInter</w:t>
            </w:r>
          </w:p>
        </w:tc>
        <w:tc>
          <w:tcPr>
            <w:tcW w:w="2033" w:type="dxa"/>
            <w:tcBorders>
              <w:top w:val="single" w:sz="4" w:space="0" w:color="auto"/>
              <w:left w:val="single" w:sz="4" w:space="0" w:color="auto"/>
              <w:bottom w:val="single" w:sz="4" w:space="0" w:color="auto"/>
              <w:right w:val="single" w:sz="4" w:space="0" w:color="auto"/>
            </w:tcBorders>
          </w:tcPr>
          <w:p w14:paraId="7EE984FF"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FA016E8"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39F61DC1" w14:textId="77777777" w:rsidR="003416B7" w:rsidRDefault="003416B7" w:rsidP="00E3369C">
            <w:pPr>
              <w:pStyle w:val="TAL"/>
              <w:rPr>
                <w:rFonts w:eastAsia="Times New Roman"/>
              </w:rPr>
            </w:pPr>
          </w:p>
        </w:tc>
      </w:tr>
      <w:tr w:rsidR="003416B7" w14:paraId="0BE1334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Borders>
              <w:top w:val="single" w:sz="4" w:space="0" w:color="auto"/>
              <w:left w:val="single" w:sz="4" w:space="0" w:color="auto"/>
              <w:bottom w:val="single" w:sz="4" w:space="0" w:color="auto"/>
              <w:right w:val="single" w:sz="4" w:space="0" w:color="auto"/>
            </w:tcBorders>
          </w:tcPr>
          <w:p w14:paraId="1FCF8111"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76971CA6"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Borders>
              <w:top w:val="single" w:sz="4" w:space="0" w:color="auto"/>
              <w:left w:val="single" w:sz="4" w:space="0" w:color="auto"/>
              <w:bottom w:val="single" w:sz="4" w:space="0" w:color="auto"/>
              <w:right w:val="single" w:sz="4" w:space="0" w:color="auto"/>
            </w:tcBorders>
          </w:tcPr>
          <w:p w14:paraId="0766C005" w14:textId="77777777" w:rsidR="003416B7" w:rsidRDefault="003416B7" w:rsidP="00E3369C">
            <w:pPr>
              <w:pStyle w:val="TAL"/>
              <w:rPr>
                <w:rFonts w:eastAsia="Times New Roman"/>
              </w:rPr>
            </w:pPr>
          </w:p>
        </w:tc>
      </w:tr>
      <w:tr w:rsidR="003416B7" w14:paraId="287931C3" w14:textId="77777777" w:rsidTr="00E3369C">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Pr="003416B7" w:rsidRDefault="003416B7" w:rsidP="00005852">
      <w:pPr>
        <w:rPr>
          <w:rFonts w:eastAsia="SimSun"/>
        </w:rPr>
      </w:pPr>
    </w:p>
    <w:p w14:paraId="1B4A04DF" w14:textId="77777777" w:rsidR="008A6D4A" w:rsidRDefault="008A6D4A" w:rsidP="008A6D4A">
      <w:pPr>
        <w:pStyle w:val="Heading4"/>
        <w:rPr>
          <w:lang w:val="en-US"/>
        </w:rPr>
      </w:pPr>
      <w:bookmarkStart w:id="656" w:name="_Toc510696638"/>
      <w:bookmarkStart w:id="657" w:name="_Toc35971433"/>
      <w:bookmarkStart w:id="658" w:name="_Toc67903549"/>
      <w:bookmarkStart w:id="659" w:name="_Toc89295704"/>
      <w:bookmarkStart w:id="660" w:name="_Toc9374016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56"/>
      <w:bookmarkEnd w:id="657"/>
      <w:bookmarkEnd w:id="658"/>
      <w:bookmarkEnd w:id="659"/>
      <w:bookmarkEnd w:id="66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661" w:name="_Toc510696639"/>
      <w:bookmarkStart w:id="662" w:name="_Toc35971434"/>
      <w:bookmarkStart w:id="663" w:name="_Toc67903550"/>
      <w:bookmarkStart w:id="664" w:name="_Toc89295705"/>
      <w:bookmarkStart w:id="665" w:name="_Toc93740161"/>
      <w:r>
        <w:t>6.1.6.3.1</w:t>
      </w:r>
      <w:r w:rsidRPr="00384E92">
        <w:tab/>
        <w:t>Introduction</w:t>
      </w:r>
      <w:bookmarkEnd w:id="661"/>
      <w:bookmarkEnd w:id="662"/>
      <w:bookmarkEnd w:id="663"/>
      <w:bookmarkEnd w:id="664"/>
      <w:bookmarkEnd w:id="6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66" w:name="_Toc510696640"/>
      <w:bookmarkStart w:id="667" w:name="_Toc35971435"/>
      <w:bookmarkStart w:id="668" w:name="_Toc67903551"/>
      <w:bookmarkStart w:id="669" w:name="_Toc89295706"/>
      <w:bookmarkStart w:id="670" w:name="_Toc93740162"/>
      <w:r>
        <w:t>6.1.6.3.2</w:t>
      </w:r>
      <w:r w:rsidRPr="00384E92">
        <w:tab/>
        <w:t>Simple data types</w:t>
      </w:r>
      <w:bookmarkEnd w:id="666"/>
      <w:bookmarkEnd w:id="667"/>
      <w:bookmarkEnd w:id="668"/>
      <w:bookmarkEnd w:id="669"/>
      <w:bookmarkEnd w:id="670"/>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54E258E2"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671" w:name="_Toc510696647"/>
      <w:bookmarkStart w:id="672" w:name="_Toc35971443"/>
      <w:bookmarkStart w:id="673" w:name="_Toc67903560"/>
      <w:bookmarkStart w:id="674" w:name="_Toc89295715"/>
      <w:bookmarkStart w:id="675" w:name="_Toc93740163"/>
      <w:r>
        <w:t>6.1.7</w:t>
      </w:r>
      <w:r>
        <w:tab/>
        <w:t>Error Handling</w:t>
      </w:r>
      <w:bookmarkEnd w:id="671"/>
      <w:bookmarkEnd w:id="672"/>
      <w:bookmarkEnd w:id="673"/>
      <w:bookmarkEnd w:id="674"/>
      <w:bookmarkEnd w:id="675"/>
    </w:p>
    <w:p w14:paraId="07F0DFC0" w14:textId="77777777" w:rsidR="008A6D4A" w:rsidRPr="00971458" w:rsidRDefault="008A6D4A" w:rsidP="008A6D4A">
      <w:pPr>
        <w:pStyle w:val="Heading4"/>
      </w:pPr>
      <w:bookmarkStart w:id="676" w:name="_Toc35971444"/>
      <w:bookmarkStart w:id="677" w:name="_Toc67903561"/>
      <w:bookmarkStart w:id="678" w:name="_Toc89295716"/>
      <w:bookmarkStart w:id="679" w:name="_Toc93740164"/>
      <w:r w:rsidRPr="00971458">
        <w:t>6.1.7.1</w:t>
      </w:r>
      <w:r w:rsidRPr="00971458">
        <w:tab/>
        <w:t>General</w:t>
      </w:r>
      <w:bookmarkEnd w:id="676"/>
      <w:bookmarkEnd w:id="677"/>
      <w:bookmarkEnd w:id="678"/>
      <w:bookmarkEnd w:id="67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680" w:name="_Toc35971445"/>
      <w:bookmarkStart w:id="681" w:name="_Toc67903562"/>
      <w:bookmarkStart w:id="682" w:name="_Toc89295717"/>
      <w:bookmarkStart w:id="683" w:name="_Toc93740165"/>
      <w:r w:rsidRPr="00971458">
        <w:t>6.1.7.2</w:t>
      </w:r>
      <w:r w:rsidRPr="00971458">
        <w:tab/>
        <w:t>Protocol Errors</w:t>
      </w:r>
      <w:bookmarkEnd w:id="680"/>
      <w:bookmarkEnd w:id="681"/>
      <w:bookmarkEnd w:id="682"/>
      <w:bookmarkEnd w:id="683"/>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684" w:name="_Toc35971446"/>
      <w:bookmarkStart w:id="685" w:name="_Toc67903563"/>
      <w:bookmarkStart w:id="686" w:name="_Toc89295718"/>
      <w:bookmarkStart w:id="687" w:name="_Toc93740166"/>
      <w:r>
        <w:t>6.1.7.3</w:t>
      </w:r>
      <w:r>
        <w:tab/>
        <w:t>Application Errors</w:t>
      </w:r>
      <w:bookmarkEnd w:id="684"/>
      <w:bookmarkEnd w:id="685"/>
      <w:bookmarkEnd w:id="686"/>
      <w:bookmarkEnd w:id="687"/>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688" w:name="_Toc492899751"/>
      <w:bookmarkStart w:id="689" w:name="_Toc492900030"/>
      <w:bookmarkStart w:id="690" w:name="_Toc492967832"/>
      <w:bookmarkStart w:id="691" w:name="_Toc492972920"/>
      <w:bookmarkStart w:id="692" w:name="_Toc492973140"/>
      <w:bookmarkStart w:id="693" w:name="_Toc493774060"/>
      <w:bookmarkStart w:id="694" w:name="_Toc508285804"/>
      <w:bookmarkStart w:id="695" w:name="_Toc508287269"/>
      <w:bookmarkStart w:id="696" w:name="_Toc510696648"/>
      <w:bookmarkStart w:id="697" w:name="_Toc35971447"/>
    </w:p>
    <w:p w14:paraId="690ED89C" w14:textId="7998CB75"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3FE14D9D" w14:textId="77777777" w:rsidR="008A6D4A" w:rsidRPr="0023018E" w:rsidRDefault="008A6D4A" w:rsidP="00662390">
      <w:pPr>
        <w:pStyle w:val="Heading3"/>
        <w:rPr>
          <w:lang w:eastAsia="zh-CN"/>
        </w:rPr>
      </w:pPr>
      <w:bookmarkStart w:id="698" w:name="_Toc67903564"/>
      <w:bookmarkStart w:id="699" w:name="_Toc89295719"/>
      <w:bookmarkStart w:id="700" w:name="_Toc93740167"/>
      <w:r>
        <w:t>6.1.8</w:t>
      </w:r>
      <w:r w:rsidRPr="0023018E">
        <w:rPr>
          <w:lang w:eastAsia="zh-CN"/>
        </w:rPr>
        <w:tab/>
        <w:t>Feature negotiation</w:t>
      </w:r>
      <w:bookmarkEnd w:id="688"/>
      <w:bookmarkEnd w:id="689"/>
      <w:bookmarkEnd w:id="690"/>
      <w:bookmarkEnd w:id="691"/>
      <w:bookmarkEnd w:id="692"/>
      <w:bookmarkEnd w:id="693"/>
      <w:bookmarkEnd w:id="694"/>
      <w:bookmarkEnd w:id="695"/>
      <w:bookmarkEnd w:id="696"/>
      <w:bookmarkEnd w:id="697"/>
      <w:bookmarkEnd w:id="698"/>
      <w:bookmarkEnd w:id="699"/>
      <w:bookmarkEnd w:id="700"/>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701" w:name="_Toc532994477"/>
      <w:bookmarkStart w:id="702" w:name="_Toc35971448"/>
      <w:bookmarkStart w:id="703" w:name="_Toc67903565"/>
      <w:bookmarkStart w:id="704" w:name="_Toc89295720"/>
      <w:bookmarkStart w:id="705" w:name="_Toc93740168"/>
      <w:bookmarkStart w:id="706" w:name="_Hlk525137310"/>
      <w:bookmarkStart w:id="707" w:name="_Toc510696649"/>
      <w:r>
        <w:lastRenderedPageBreak/>
        <w:t>6.1.9</w:t>
      </w:r>
      <w:r w:rsidRPr="001E7573">
        <w:tab/>
        <w:t>Security</w:t>
      </w:r>
      <w:bookmarkEnd w:id="701"/>
      <w:bookmarkEnd w:id="702"/>
      <w:bookmarkEnd w:id="703"/>
      <w:bookmarkEnd w:id="704"/>
      <w:bookmarkEnd w:id="705"/>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708" w:name="_Hlk530142087"/>
      <w:bookmarkEnd w:id="706"/>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709" w:name="_Toc35971449"/>
      <w:bookmarkStart w:id="710" w:name="_Toc67903566"/>
      <w:bookmarkStart w:id="711" w:name="_Toc89295721"/>
      <w:bookmarkStart w:id="712" w:name="_Toc93740169"/>
      <w:bookmarkEnd w:id="708"/>
      <w:r>
        <w:t>6.2</w:t>
      </w:r>
      <w:r>
        <w:tab/>
      </w:r>
      <w:r w:rsidR="00D615CF">
        <w:t>Ntsctsf_QoSand</w:t>
      </w:r>
      <w:r w:rsidR="005F5F2F">
        <w:t>TSC</w:t>
      </w:r>
      <w:r w:rsidR="00D615CF">
        <w:t>Assistance</w:t>
      </w:r>
      <w:r>
        <w:t xml:space="preserve"> Service API</w:t>
      </w:r>
      <w:bookmarkEnd w:id="707"/>
      <w:bookmarkEnd w:id="709"/>
      <w:bookmarkEnd w:id="710"/>
      <w:bookmarkEnd w:id="711"/>
      <w:bookmarkEnd w:id="712"/>
    </w:p>
    <w:p w14:paraId="1DD4AE2F" w14:textId="77777777" w:rsidR="00E32AAC" w:rsidRDefault="00E32AAC" w:rsidP="00E32AAC">
      <w:pPr>
        <w:pStyle w:val="Heading3"/>
      </w:pPr>
      <w:bookmarkStart w:id="713" w:name="_Toc89295722"/>
      <w:bookmarkStart w:id="714" w:name="_Toc93740170"/>
      <w:r>
        <w:t>6.2.1</w:t>
      </w:r>
      <w:r>
        <w:tab/>
        <w:t>Introduction</w:t>
      </w:r>
      <w:bookmarkEnd w:id="713"/>
      <w:bookmarkEnd w:id="714"/>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715" w:name="_Toc89295723"/>
      <w:bookmarkStart w:id="716" w:name="_Toc93740171"/>
      <w:r>
        <w:t>6.2.2</w:t>
      </w:r>
      <w:r>
        <w:tab/>
        <w:t>Usage of HTTP</w:t>
      </w:r>
      <w:bookmarkEnd w:id="715"/>
      <w:bookmarkEnd w:id="716"/>
    </w:p>
    <w:p w14:paraId="2D2CB30A" w14:textId="77777777" w:rsidR="00E32AAC" w:rsidRPr="000C5200" w:rsidRDefault="00E32AAC" w:rsidP="00E32AAC">
      <w:pPr>
        <w:pStyle w:val="Heading4"/>
      </w:pPr>
      <w:bookmarkStart w:id="717" w:name="_Toc89295724"/>
      <w:bookmarkStart w:id="718" w:name="_Toc93740172"/>
      <w:r>
        <w:t>6.2.2.1</w:t>
      </w:r>
      <w:r>
        <w:tab/>
        <w:t>General</w:t>
      </w:r>
      <w:bookmarkEnd w:id="717"/>
      <w:bookmarkEnd w:id="718"/>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719" w:name="_Toc89295725"/>
      <w:bookmarkStart w:id="720" w:name="_Toc93740173"/>
      <w:r>
        <w:t>6.2.2.2</w:t>
      </w:r>
      <w:r>
        <w:tab/>
        <w:t>HTTP standard headers</w:t>
      </w:r>
      <w:bookmarkEnd w:id="719"/>
      <w:bookmarkEnd w:id="720"/>
    </w:p>
    <w:p w14:paraId="75FD6301" w14:textId="77777777" w:rsidR="00E32AAC" w:rsidRDefault="00E32AAC" w:rsidP="00E32AAC">
      <w:pPr>
        <w:pStyle w:val="Heading5"/>
        <w:rPr>
          <w:lang w:eastAsia="zh-CN"/>
        </w:rPr>
      </w:pPr>
      <w:bookmarkStart w:id="721" w:name="_Toc89295726"/>
      <w:bookmarkStart w:id="722" w:name="_Toc93740174"/>
      <w:r>
        <w:t>6.2.2.2.1</w:t>
      </w:r>
      <w:r>
        <w:rPr>
          <w:rFonts w:hint="eastAsia"/>
          <w:lang w:eastAsia="zh-CN"/>
        </w:rPr>
        <w:tab/>
      </w:r>
      <w:r>
        <w:rPr>
          <w:lang w:eastAsia="zh-CN"/>
        </w:rPr>
        <w:t>General</w:t>
      </w:r>
      <w:bookmarkEnd w:id="721"/>
      <w:bookmarkEnd w:id="72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723" w:name="_Toc89295727"/>
      <w:bookmarkStart w:id="724" w:name="_Toc93740175"/>
      <w:r>
        <w:lastRenderedPageBreak/>
        <w:t>6.2.2.2.2</w:t>
      </w:r>
      <w:r>
        <w:tab/>
        <w:t>Content type</w:t>
      </w:r>
      <w:bookmarkEnd w:id="723"/>
      <w:bookmarkEnd w:id="724"/>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725" w:name="_Toc89295728"/>
      <w:bookmarkStart w:id="726" w:name="_Toc93740176"/>
      <w:r>
        <w:t>6.2.2.3</w:t>
      </w:r>
      <w:r>
        <w:tab/>
        <w:t>HTTP custom headers</w:t>
      </w:r>
      <w:bookmarkEnd w:id="725"/>
      <w:bookmarkEnd w:id="72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727" w:name="_Toc89295729"/>
      <w:bookmarkStart w:id="728" w:name="_Toc93740177"/>
      <w:r>
        <w:t>6.2.3</w:t>
      </w:r>
      <w:r>
        <w:tab/>
        <w:t>Resources</w:t>
      </w:r>
      <w:bookmarkEnd w:id="727"/>
      <w:bookmarkEnd w:id="728"/>
    </w:p>
    <w:p w14:paraId="081C0831" w14:textId="77777777" w:rsidR="00E32AAC" w:rsidRPr="000A7435" w:rsidRDefault="00E32AAC" w:rsidP="00E32AAC">
      <w:pPr>
        <w:pStyle w:val="Heading4"/>
      </w:pPr>
      <w:bookmarkStart w:id="729" w:name="_Toc89295730"/>
      <w:bookmarkStart w:id="730" w:name="_Toc93740178"/>
      <w:r>
        <w:t>6.2.3.1</w:t>
      </w:r>
      <w:r>
        <w:tab/>
        <w:t>Overview</w:t>
      </w:r>
      <w:bookmarkEnd w:id="729"/>
      <w:bookmarkEnd w:id="730"/>
    </w:p>
    <w:p w14:paraId="3672F3BA" w14:textId="77777777" w:rsidR="00E32AAC" w:rsidRPr="00A258AF" w:rsidRDefault="00E32AAC" w:rsidP="00E32AAC">
      <w:pPr>
        <w:pStyle w:val="TH"/>
        <w:rPr>
          <w:lang w:val="en-US"/>
        </w:rPr>
      </w:pPr>
      <w:r>
        <w:object w:dxaOrig="8330" w:dyaOrig="4881" w14:anchorId="3633002C">
          <v:shape id="_x0000_i1047" type="#_x0000_t75" style="width:417.75pt;height:243.75pt" o:ole="">
            <v:imagedata r:id="rId56" o:title=""/>
          </v:shape>
          <o:OLEObject Type="Embed" ProgID="Visio.Drawing.15" ShapeID="_x0000_i1047" DrawAspect="Content" ObjectID="_1704811752"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731" w:name="_Toc89295731"/>
      <w:bookmarkStart w:id="732" w:name="_Toc93740179"/>
      <w:r>
        <w:t>6.2.3.2</w:t>
      </w:r>
      <w:r>
        <w:tab/>
        <w:t>Resource: TSC Application Sessions</w:t>
      </w:r>
      <w:bookmarkEnd w:id="731"/>
      <w:bookmarkEnd w:id="732"/>
    </w:p>
    <w:p w14:paraId="04BA55D9" w14:textId="77777777" w:rsidR="00E32AAC" w:rsidRDefault="00E32AAC" w:rsidP="00E32AAC">
      <w:pPr>
        <w:pStyle w:val="Heading5"/>
      </w:pPr>
      <w:bookmarkStart w:id="733" w:name="_Toc89295732"/>
      <w:bookmarkStart w:id="734" w:name="_Toc93740180"/>
      <w:r>
        <w:t>6.2.3.2.1</w:t>
      </w:r>
      <w:r>
        <w:tab/>
        <w:t>Description</w:t>
      </w:r>
      <w:bookmarkEnd w:id="733"/>
      <w:bookmarkEnd w:id="734"/>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735" w:name="_Toc89295733"/>
      <w:bookmarkStart w:id="736" w:name="_Toc93740181"/>
      <w:r>
        <w:t>6.2.3.2.2</w:t>
      </w:r>
      <w:r>
        <w:tab/>
        <w:t>Resource Definition</w:t>
      </w:r>
      <w:bookmarkEnd w:id="735"/>
      <w:bookmarkEnd w:id="736"/>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737" w:name="_Toc89295734"/>
      <w:bookmarkStart w:id="738" w:name="_Toc93740182"/>
      <w:r>
        <w:t>6.2.3.2.3</w:t>
      </w:r>
      <w:r>
        <w:tab/>
        <w:t>Resource Standard Methods</w:t>
      </w:r>
      <w:bookmarkEnd w:id="737"/>
      <w:bookmarkEnd w:id="738"/>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2E255E" w:rsidRDefault="00E32AAC" w:rsidP="002E255E">
      <w:pPr>
        <w:ind w:left="1560" w:hanging="1276"/>
        <w:rPr>
          <w:rFonts w:eastAsia="SimSun"/>
        </w:rPr>
      </w:pPr>
      <w:r w:rsidRPr="002E255E">
        <w:rPr>
          <w:rFonts w:eastAsia="SimSun"/>
        </w:rPr>
        <w:t>Editor's Note:</w:t>
      </w:r>
      <w:r w:rsidRPr="002E255E">
        <w:rPr>
          <w:rFonts w:eastAsia="SimSun"/>
        </w:rPr>
        <w:tab/>
        <w:t>Error responses are FFS.</w:t>
      </w:r>
    </w:p>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739" w:name="_Toc89295735"/>
      <w:bookmarkStart w:id="740" w:name="_Toc93740183"/>
      <w:r>
        <w:t>6.2.3.2.4</w:t>
      </w:r>
      <w:r>
        <w:tab/>
        <w:t>Resource Custom Operations</w:t>
      </w:r>
      <w:bookmarkEnd w:id="739"/>
      <w:bookmarkEnd w:id="740"/>
    </w:p>
    <w:p w14:paraId="039EDAFD" w14:textId="77777777" w:rsidR="00E32AAC" w:rsidRPr="006451AF" w:rsidRDefault="00E32AAC" w:rsidP="00E32AAC">
      <w:r w:rsidRPr="00027A75">
        <w:t>None.</w:t>
      </w:r>
    </w:p>
    <w:p w14:paraId="0043C7D3" w14:textId="77777777" w:rsidR="00E32AAC" w:rsidRDefault="00E32AAC" w:rsidP="00E32AAC">
      <w:pPr>
        <w:pStyle w:val="Heading4"/>
      </w:pPr>
      <w:bookmarkStart w:id="741" w:name="_Toc89295736"/>
      <w:bookmarkStart w:id="742" w:name="_Toc93740184"/>
      <w:r>
        <w:t>6.2.3.3</w:t>
      </w:r>
      <w:r>
        <w:tab/>
        <w:t>Resource: Individual TSC Application Sessions</w:t>
      </w:r>
      <w:bookmarkEnd w:id="741"/>
      <w:bookmarkEnd w:id="742"/>
    </w:p>
    <w:p w14:paraId="435587B3" w14:textId="77777777" w:rsidR="00E32AAC" w:rsidRDefault="00E32AAC" w:rsidP="00E32AAC">
      <w:pPr>
        <w:pStyle w:val="Heading5"/>
      </w:pPr>
      <w:bookmarkStart w:id="743" w:name="_Toc89295737"/>
      <w:bookmarkStart w:id="744" w:name="_Toc93740185"/>
      <w:r>
        <w:t>6.2.3.3.1</w:t>
      </w:r>
      <w:r>
        <w:tab/>
        <w:t>Description</w:t>
      </w:r>
      <w:bookmarkEnd w:id="743"/>
      <w:bookmarkEnd w:id="744"/>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Heading5"/>
      </w:pPr>
      <w:bookmarkStart w:id="745" w:name="_Toc89295738"/>
      <w:bookmarkStart w:id="746" w:name="_Toc93740186"/>
      <w:r>
        <w:t>6.2.3.3.2</w:t>
      </w:r>
      <w:r>
        <w:tab/>
        <w:t>Resource Definition</w:t>
      </w:r>
      <w:bookmarkEnd w:id="745"/>
      <w:bookmarkEnd w:id="746"/>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Heading5"/>
      </w:pPr>
      <w:bookmarkStart w:id="747" w:name="_Toc89295739"/>
      <w:bookmarkStart w:id="748" w:name="_Toc93740187"/>
      <w:r>
        <w:lastRenderedPageBreak/>
        <w:t>6.2.3.3.3</w:t>
      </w:r>
      <w:r>
        <w:tab/>
        <w:t>Resource Standard Methods</w:t>
      </w:r>
      <w:bookmarkEnd w:id="747"/>
      <w:bookmarkEnd w:id="748"/>
    </w:p>
    <w:p w14:paraId="7F8B463D" w14:textId="77777777" w:rsidR="00E32AAC" w:rsidRPr="00D61D2C" w:rsidRDefault="00E32AAC" w:rsidP="00E32AAC">
      <w:pPr>
        <w:pStyle w:val="Heading6"/>
      </w:pPr>
      <w:bookmarkStart w:id="749" w:name="_Toc89295740"/>
      <w:bookmarkStart w:id="750" w:name="_Toc93740188"/>
      <w:r>
        <w:t>6.2</w:t>
      </w:r>
      <w:r w:rsidRPr="00D61D2C">
        <w:t>.3.3.3.1</w:t>
      </w:r>
      <w:r w:rsidRPr="00D61D2C">
        <w:tab/>
        <w:t>GET</w:t>
      </w:r>
      <w:bookmarkEnd w:id="749"/>
      <w:bookmarkEnd w:id="750"/>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Heading6"/>
      </w:pPr>
      <w:bookmarkStart w:id="751" w:name="_Toc59016975"/>
      <w:bookmarkStart w:id="752" w:name="_Toc68168140"/>
      <w:bookmarkStart w:id="753" w:name="_Toc89295741"/>
      <w:bookmarkStart w:id="754" w:name="_Toc93740189"/>
      <w:r>
        <w:t>6.2.3.3.3.2</w:t>
      </w:r>
      <w:r>
        <w:tab/>
        <w:t>PATCH</w:t>
      </w:r>
      <w:bookmarkEnd w:id="751"/>
      <w:bookmarkEnd w:id="752"/>
      <w:bookmarkEnd w:id="753"/>
      <w:bookmarkEnd w:id="754"/>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Heading5"/>
      </w:pPr>
      <w:bookmarkStart w:id="755" w:name="_Toc89295742"/>
      <w:bookmarkStart w:id="756" w:name="_Toc93740190"/>
      <w:r>
        <w:t>6.2</w:t>
      </w:r>
      <w:r w:rsidRPr="00AA2E4A">
        <w:t>.3.</w:t>
      </w:r>
      <w:r>
        <w:t>3</w:t>
      </w:r>
      <w:r w:rsidRPr="00AA2E4A">
        <w:t>.4</w:t>
      </w:r>
      <w:r w:rsidRPr="00AA2E4A">
        <w:tab/>
        <w:t>Resource Custom Operations</w:t>
      </w:r>
      <w:bookmarkEnd w:id="755"/>
      <w:bookmarkEnd w:id="756"/>
    </w:p>
    <w:p w14:paraId="696357CC" w14:textId="77777777" w:rsidR="00E32AAC" w:rsidRDefault="00E32AAC" w:rsidP="00E32AAC">
      <w:pPr>
        <w:pStyle w:val="Heading6"/>
      </w:pPr>
      <w:bookmarkStart w:id="757" w:name="_Toc28012428"/>
      <w:bookmarkStart w:id="758" w:name="_Toc36038381"/>
      <w:bookmarkStart w:id="759" w:name="_Toc45133651"/>
      <w:bookmarkStart w:id="760" w:name="_Toc51762405"/>
      <w:bookmarkStart w:id="761" w:name="_Toc59016977"/>
      <w:bookmarkStart w:id="762" w:name="_Toc68168142"/>
      <w:bookmarkStart w:id="763" w:name="_Toc89295743"/>
      <w:bookmarkStart w:id="764" w:name="_Toc93740191"/>
      <w:r>
        <w:t>6.2</w:t>
      </w:r>
      <w:r w:rsidRPr="00AA2E4A">
        <w:t>.3.</w:t>
      </w:r>
      <w:r>
        <w:t>3</w:t>
      </w:r>
      <w:r w:rsidRPr="00AA2E4A">
        <w:t>.4</w:t>
      </w:r>
      <w:r>
        <w:t>.1</w:t>
      </w:r>
      <w:r>
        <w:tab/>
        <w:t>Overview</w:t>
      </w:r>
      <w:bookmarkEnd w:id="757"/>
      <w:bookmarkEnd w:id="758"/>
      <w:bookmarkEnd w:id="759"/>
      <w:bookmarkEnd w:id="760"/>
      <w:bookmarkEnd w:id="761"/>
      <w:bookmarkEnd w:id="762"/>
      <w:bookmarkEnd w:id="763"/>
      <w:bookmarkEnd w:id="764"/>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765" w:name="_Toc28012429"/>
      <w:bookmarkStart w:id="766" w:name="_Toc36038382"/>
      <w:bookmarkStart w:id="767" w:name="_Toc45133652"/>
      <w:bookmarkStart w:id="768" w:name="_Toc51762406"/>
      <w:bookmarkStart w:id="769" w:name="_Toc59016978"/>
      <w:bookmarkStart w:id="770" w:name="_Toc68168143"/>
      <w:bookmarkStart w:id="771" w:name="_Toc89295744"/>
      <w:bookmarkStart w:id="772" w:name="_Toc93740192"/>
      <w:r>
        <w:t>6.2</w:t>
      </w:r>
      <w:r w:rsidRPr="00AA2E4A">
        <w:t>.3.</w:t>
      </w:r>
      <w:r>
        <w:t>3</w:t>
      </w:r>
      <w:r w:rsidRPr="00AA2E4A">
        <w:t>.4</w:t>
      </w:r>
      <w:r>
        <w:t>.2</w:t>
      </w:r>
      <w:r>
        <w:tab/>
        <w:t>Operation: delete</w:t>
      </w:r>
      <w:bookmarkEnd w:id="765"/>
      <w:bookmarkEnd w:id="766"/>
      <w:bookmarkEnd w:id="767"/>
      <w:bookmarkEnd w:id="768"/>
      <w:bookmarkEnd w:id="769"/>
      <w:bookmarkEnd w:id="770"/>
      <w:bookmarkEnd w:id="771"/>
      <w:bookmarkEnd w:id="772"/>
    </w:p>
    <w:p w14:paraId="217CF382" w14:textId="77777777" w:rsidR="00E32AAC" w:rsidRDefault="00E32AAC" w:rsidP="00EF2AC7">
      <w:pPr>
        <w:pStyle w:val="Heading7"/>
      </w:pPr>
      <w:bookmarkStart w:id="773" w:name="_Toc28012430"/>
      <w:bookmarkStart w:id="774" w:name="_Toc36038383"/>
      <w:bookmarkStart w:id="775" w:name="_Toc45133653"/>
      <w:bookmarkStart w:id="776" w:name="_Toc51762407"/>
      <w:bookmarkStart w:id="777" w:name="_Toc59016979"/>
      <w:bookmarkStart w:id="778" w:name="_Toc68168144"/>
      <w:bookmarkStart w:id="779" w:name="_Toc89295745"/>
      <w:bookmarkStart w:id="780" w:name="_Toc93740193"/>
      <w:r>
        <w:t>6.2</w:t>
      </w:r>
      <w:r w:rsidRPr="00AA2E4A">
        <w:t>.3.</w:t>
      </w:r>
      <w:r>
        <w:t>3</w:t>
      </w:r>
      <w:r w:rsidRPr="00AA2E4A">
        <w:t>.4</w:t>
      </w:r>
      <w:r>
        <w:t>.2.1</w:t>
      </w:r>
      <w:r>
        <w:tab/>
        <w:t>Description</w:t>
      </w:r>
      <w:bookmarkEnd w:id="773"/>
      <w:bookmarkEnd w:id="774"/>
      <w:bookmarkEnd w:id="775"/>
      <w:bookmarkEnd w:id="776"/>
      <w:bookmarkEnd w:id="777"/>
      <w:bookmarkEnd w:id="778"/>
      <w:bookmarkEnd w:id="779"/>
      <w:bookmarkEnd w:id="780"/>
    </w:p>
    <w:p w14:paraId="51967C38" w14:textId="77777777" w:rsidR="00E32AAC" w:rsidRDefault="00E32AAC" w:rsidP="00EF2AC7">
      <w:pPr>
        <w:pStyle w:val="Heading7"/>
      </w:pPr>
      <w:bookmarkStart w:id="781" w:name="_Toc28012431"/>
      <w:bookmarkStart w:id="782" w:name="_Toc36038384"/>
      <w:bookmarkStart w:id="783" w:name="_Toc45133654"/>
      <w:bookmarkStart w:id="784" w:name="_Toc51762408"/>
      <w:bookmarkStart w:id="785" w:name="_Toc59016980"/>
      <w:bookmarkStart w:id="786" w:name="_Toc68168145"/>
      <w:bookmarkStart w:id="787" w:name="_Toc89295746"/>
      <w:bookmarkStart w:id="788" w:name="_Toc93740194"/>
      <w:r>
        <w:t>6.2</w:t>
      </w:r>
      <w:r w:rsidRPr="00AA2E4A">
        <w:t>.3.</w:t>
      </w:r>
      <w:r>
        <w:t>3</w:t>
      </w:r>
      <w:r w:rsidRPr="00AA2E4A">
        <w:t>.4</w:t>
      </w:r>
      <w:r>
        <w:t>.2.2</w:t>
      </w:r>
      <w:r>
        <w:tab/>
        <w:t>Operation Definition</w:t>
      </w:r>
      <w:bookmarkEnd w:id="781"/>
      <w:bookmarkEnd w:id="782"/>
      <w:bookmarkEnd w:id="783"/>
      <w:bookmarkEnd w:id="784"/>
      <w:bookmarkEnd w:id="785"/>
      <w:bookmarkEnd w:id="786"/>
      <w:bookmarkEnd w:id="787"/>
      <w:bookmarkEnd w:id="788"/>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lastRenderedPageBreak/>
        <w:t>Editor's Note:</w:t>
      </w:r>
      <w:r w:rsidRPr="00D520A7">
        <w:tab/>
        <w:t>Error</w:t>
      </w:r>
      <w:r>
        <w:t>/Redirect</w:t>
      </w:r>
      <w:r w:rsidRPr="00D520A7">
        <w:t xml:space="preserve"> responses are FFS.</w:t>
      </w:r>
    </w:p>
    <w:p w14:paraId="7CB99E8B" w14:textId="77777777" w:rsidR="00E32AAC" w:rsidRDefault="00E32AAC" w:rsidP="00E32AAC">
      <w:pPr>
        <w:pStyle w:val="Heading3"/>
      </w:pPr>
      <w:bookmarkStart w:id="789" w:name="_Toc89295747"/>
      <w:bookmarkStart w:id="790" w:name="_Toc93740195"/>
      <w:r>
        <w:t>6.2.3.4</w:t>
      </w:r>
      <w:r>
        <w:tab/>
      </w:r>
      <w:bookmarkStart w:id="791" w:name="_Toc59016981"/>
      <w:bookmarkStart w:id="792" w:name="_Toc68168146"/>
      <w:r>
        <w:t>Resource: Events Subscription (Document)</w:t>
      </w:r>
      <w:bookmarkEnd w:id="789"/>
      <w:bookmarkEnd w:id="790"/>
      <w:bookmarkEnd w:id="791"/>
      <w:bookmarkEnd w:id="792"/>
    </w:p>
    <w:p w14:paraId="7804445C" w14:textId="77777777" w:rsidR="00E32AAC" w:rsidRDefault="00E32AAC" w:rsidP="00E32AAC">
      <w:pPr>
        <w:pStyle w:val="Heading5"/>
      </w:pPr>
      <w:bookmarkStart w:id="793" w:name="_Toc28012433"/>
      <w:bookmarkStart w:id="794" w:name="_Toc36038386"/>
      <w:bookmarkStart w:id="795" w:name="_Toc45133656"/>
      <w:bookmarkStart w:id="796" w:name="_Toc51762410"/>
      <w:bookmarkStart w:id="797" w:name="_Toc59016982"/>
      <w:bookmarkStart w:id="798" w:name="_Toc68168147"/>
      <w:bookmarkStart w:id="799" w:name="_Toc89295748"/>
      <w:bookmarkStart w:id="800" w:name="_Toc93740196"/>
      <w:r>
        <w:t>6.2.3.4.1</w:t>
      </w:r>
      <w:r>
        <w:tab/>
        <w:t>Description</w:t>
      </w:r>
      <w:bookmarkEnd w:id="793"/>
      <w:bookmarkEnd w:id="794"/>
      <w:bookmarkEnd w:id="795"/>
      <w:bookmarkEnd w:id="796"/>
      <w:bookmarkEnd w:id="797"/>
      <w:bookmarkEnd w:id="798"/>
      <w:bookmarkEnd w:id="799"/>
      <w:bookmarkEnd w:id="800"/>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Heading5"/>
      </w:pPr>
      <w:bookmarkStart w:id="801" w:name="_Toc28012434"/>
      <w:bookmarkStart w:id="802" w:name="_Toc36038387"/>
      <w:bookmarkStart w:id="803" w:name="_Toc45133657"/>
      <w:bookmarkStart w:id="804" w:name="_Toc51762411"/>
      <w:bookmarkStart w:id="805" w:name="_Toc59016983"/>
      <w:bookmarkStart w:id="806" w:name="_Toc68168148"/>
      <w:bookmarkStart w:id="807" w:name="_Toc89295749"/>
      <w:bookmarkStart w:id="808" w:name="_Toc93740197"/>
      <w:r>
        <w:t>6.2.3.4.2</w:t>
      </w:r>
      <w:r>
        <w:tab/>
        <w:t>Resource definition</w:t>
      </w:r>
      <w:bookmarkEnd w:id="801"/>
      <w:bookmarkEnd w:id="802"/>
      <w:bookmarkEnd w:id="803"/>
      <w:bookmarkEnd w:id="804"/>
      <w:bookmarkEnd w:id="805"/>
      <w:bookmarkEnd w:id="806"/>
      <w:bookmarkEnd w:id="807"/>
      <w:bookmarkEnd w:id="808"/>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Heading5"/>
      </w:pPr>
      <w:bookmarkStart w:id="809" w:name="_Toc28012435"/>
      <w:bookmarkStart w:id="810" w:name="_Toc36038388"/>
      <w:bookmarkStart w:id="811" w:name="_Toc45133658"/>
      <w:bookmarkStart w:id="812" w:name="_Toc51762412"/>
      <w:bookmarkStart w:id="813" w:name="_Toc59016984"/>
      <w:bookmarkStart w:id="814" w:name="_Toc68168149"/>
      <w:bookmarkStart w:id="815" w:name="_Toc89295750"/>
      <w:bookmarkStart w:id="816" w:name="_Toc93740198"/>
      <w:r>
        <w:t>6.2.3.4.3</w:t>
      </w:r>
      <w:r>
        <w:tab/>
        <w:t>Resource Standard Methods</w:t>
      </w:r>
      <w:bookmarkEnd w:id="809"/>
      <w:bookmarkEnd w:id="810"/>
      <w:bookmarkEnd w:id="811"/>
      <w:bookmarkEnd w:id="812"/>
      <w:bookmarkEnd w:id="813"/>
      <w:bookmarkEnd w:id="814"/>
      <w:bookmarkEnd w:id="815"/>
      <w:bookmarkEnd w:id="816"/>
    </w:p>
    <w:p w14:paraId="45A4BF77" w14:textId="77777777" w:rsidR="00E32AAC" w:rsidRDefault="00E32AAC" w:rsidP="00E32AAC">
      <w:pPr>
        <w:pStyle w:val="Heading6"/>
      </w:pPr>
      <w:bookmarkStart w:id="817" w:name="_Toc28012436"/>
      <w:bookmarkStart w:id="818" w:name="_Toc36038389"/>
      <w:bookmarkStart w:id="819" w:name="_Toc45133659"/>
      <w:bookmarkStart w:id="820" w:name="_Toc51762413"/>
      <w:bookmarkStart w:id="821" w:name="_Toc59016985"/>
      <w:bookmarkStart w:id="822" w:name="_Toc68168150"/>
      <w:bookmarkStart w:id="823" w:name="_Toc89295751"/>
      <w:bookmarkStart w:id="824" w:name="_Toc93740199"/>
      <w:r>
        <w:t>6.2.3.4.3.1</w:t>
      </w:r>
      <w:r>
        <w:tab/>
        <w:t>PUT</w:t>
      </w:r>
      <w:bookmarkEnd w:id="817"/>
      <w:bookmarkEnd w:id="818"/>
      <w:bookmarkEnd w:id="819"/>
      <w:bookmarkEnd w:id="820"/>
      <w:bookmarkEnd w:id="821"/>
      <w:bookmarkEnd w:id="822"/>
      <w:bookmarkEnd w:id="823"/>
      <w:bookmarkEnd w:id="824"/>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Heading6"/>
      </w:pPr>
      <w:bookmarkStart w:id="825" w:name="_Toc28012437"/>
      <w:bookmarkStart w:id="826" w:name="_Toc36038390"/>
      <w:bookmarkStart w:id="827" w:name="_Toc45133660"/>
      <w:bookmarkStart w:id="828" w:name="_Toc51762414"/>
      <w:bookmarkStart w:id="829" w:name="_Toc59016986"/>
      <w:bookmarkStart w:id="830" w:name="_Toc68168151"/>
      <w:bookmarkStart w:id="831" w:name="_Toc89295752"/>
      <w:bookmarkStart w:id="832" w:name="_Toc93740200"/>
      <w:r>
        <w:t>6.2.3.4.3.2</w:t>
      </w:r>
      <w:r>
        <w:tab/>
        <w:t>DELETE</w:t>
      </w:r>
      <w:bookmarkEnd w:id="825"/>
      <w:bookmarkEnd w:id="826"/>
      <w:bookmarkEnd w:id="827"/>
      <w:bookmarkEnd w:id="828"/>
      <w:bookmarkEnd w:id="829"/>
      <w:bookmarkEnd w:id="830"/>
      <w:bookmarkEnd w:id="831"/>
      <w:bookmarkEnd w:id="832"/>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Heading5"/>
      </w:pPr>
      <w:bookmarkStart w:id="833" w:name="_Toc28012438"/>
      <w:bookmarkStart w:id="834" w:name="_Toc36038391"/>
      <w:bookmarkStart w:id="835" w:name="_Toc45133661"/>
      <w:bookmarkStart w:id="836" w:name="_Toc51762415"/>
      <w:bookmarkStart w:id="837" w:name="_Toc59016987"/>
      <w:bookmarkStart w:id="838" w:name="_Toc68168152"/>
      <w:bookmarkStart w:id="839" w:name="_Toc89295753"/>
      <w:bookmarkStart w:id="840" w:name="_Toc93740201"/>
      <w:r>
        <w:t>6.2.3.4.4</w:t>
      </w:r>
      <w:r>
        <w:tab/>
        <w:t>Resource Custom Operations</w:t>
      </w:r>
      <w:bookmarkEnd w:id="833"/>
      <w:bookmarkEnd w:id="834"/>
      <w:bookmarkEnd w:id="835"/>
      <w:bookmarkEnd w:id="836"/>
      <w:bookmarkEnd w:id="837"/>
      <w:bookmarkEnd w:id="838"/>
      <w:bookmarkEnd w:id="839"/>
      <w:bookmarkEnd w:id="840"/>
    </w:p>
    <w:p w14:paraId="3405F010" w14:textId="77777777" w:rsidR="00E32AAC" w:rsidRPr="004829B1" w:rsidRDefault="00E32AAC" w:rsidP="00E32AAC">
      <w:r>
        <w:t>None.</w:t>
      </w:r>
    </w:p>
    <w:p w14:paraId="62D762E9" w14:textId="77777777" w:rsidR="00E32AAC" w:rsidRDefault="00E32AAC" w:rsidP="00E32AAC">
      <w:pPr>
        <w:pStyle w:val="Heading3"/>
      </w:pPr>
      <w:bookmarkStart w:id="841" w:name="_Toc89295754"/>
      <w:bookmarkStart w:id="842" w:name="_Toc93740202"/>
      <w:r>
        <w:t>6.2.4</w:t>
      </w:r>
      <w:r>
        <w:tab/>
        <w:t>Custom Operations without associated resources</w:t>
      </w:r>
      <w:bookmarkEnd w:id="841"/>
      <w:bookmarkEnd w:id="842"/>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843" w:name="_Toc89295755"/>
      <w:bookmarkStart w:id="844" w:name="_Toc93740203"/>
      <w:bookmarkStart w:id="845" w:name="_Toc78815795"/>
      <w:r>
        <w:t>6.2.5</w:t>
      </w:r>
      <w:r>
        <w:tab/>
        <w:t>Notifications</w:t>
      </w:r>
      <w:bookmarkEnd w:id="843"/>
      <w:bookmarkEnd w:id="844"/>
    </w:p>
    <w:p w14:paraId="7F660D82" w14:textId="77777777" w:rsidR="00E32AAC" w:rsidRPr="000A7435" w:rsidRDefault="00E32AAC" w:rsidP="00E32AAC">
      <w:pPr>
        <w:pStyle w:val="Heading4"/>
      </w:pPr>
      <w:bookmarkStart w:id="846" w:name="_Toc89295756"/>
      <w:bookmarkStart w:id="847" w:name="_Toc93740204"/>
      <w:r>
        <w:t>6.2.5.1</w:t>
      </w:r>
      <w:r>
        <w:tab/>
        <w:t>General</w:t>
      </w:r>
      <w:bookmarkEnd w:id="845"/>
      <w:bookmarkEnd w:id="846"/>
      <w:bookmarkEnd w:id="847"/>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848" w:name="_Toc78815796"/>
      <w:bookmarkStart w:id="849" w:name="_Toc89295757"/>
      <w:bookmarkStart w:id="850" w:name="_Toc93740205"/>
      <w:r>
        <w:lastRenderedPageBreak/>
        <w:t>6.2.5.2</w:t>
      </w:r>
      <w:r>
        <w:tab/>
      </w:r>
      <w:bookmarkEnd w:id="848"/>
      <w:r>
        <w:t>Event Notification</w:t>
      </w:r>
      <w:bookmarkEnd w:id="849"/>
      <w:bookmarkEnd w:id="850"/>
    </w:p>
    <w:p w14:paraId="50EDAC9F" w14:textId="77777777" w:rsidR="00E32AAC" w:rsidRPr="00986E88" w:rsidRDefault="00E32AAC" w:rsidP="00E32AAC">
      <w:pPr>
        <w:pStyle w:val="Heading5"/>
        <w:rPr>
          <w:noProof/>
        </w:rPr>
      </w:pPr>
      <w:bookmarkStart w:id="851" w:name="_Toc78815797"/>
      <w:bookmarkStart w:id="852" w:name="_Toc89295758"/>
      <w:bookmarkStart w:id="853" w:name="_Toc93740206"/>
      <w:r>
        <w:t>6.2.5.2</w:t>
      </w:r>
      <w:r w:rsidRPr="00986E88">
        <w:rPr>
          <w:noProof/>
        </w:rPr>
        <w:t>.1</w:t>
      </w:r>
      <w:r w:rsidRPr="00986E88">
        <w:rPr>
          <w:noProof/>
        </w:rPr>
        <w:tab/>
        <w:t>Description</w:t>
      </w:r>
      <w:bookmarkEnd w:id="851"/>
      <w:bookmarkEnd w:id="852"/>
      <w:bookmarkEnd w:id="853"/>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854" w:name="_Toc78815798"/>
      <w:bookmarkStart w:id="855" w:name="_Toc89295759"/>
      <w:bookmarkStart w:id="856" w:name="_Toc93740207"/>
      <w:r>
        <w:t>6.2.5.2</w:t>
      </w:r>
      <w:r w:rsidRPr="00986E88">
        <w:rPr>
          <w:noProof/>
        </w:rPr>
        <w:t>.2</w:t>
      </w:r>
      <w:r w:rsidRPr="00986E88">
        <w:rPr>
          <w:noProof/>
        </w:rPr>
        <w:tab/>
        <w:t>Target URI</w:t>
      </w:r>
      <w:bookmarkEnd w:id="854"/>
      <w:bookmarkEnd w:id="855"/>
      <w:bookmarkEnd w:id="856"/>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857" w:name="_Toc78815799"/>
      <w:bookmarkStart w:id="858" w:name="_Toc89295760"/>
      <w:bookmarkStart w:id="859" w:name="_Toc93740208"/>
      <w:r>
        <w:t>6.2.5.2</w:t>
      </w:r>
      <w:r w:rsidRPr="00986E88">
        <w:rPr>
          <w:noProof/>
        </w:rPr>
        <w:t>.3</w:t>
      </w:r>
      <w:r w:rsidRPr="00986E88">
        <w:rPr>
          <w:noProof/>
        </w:rPr>
        <w:tab/>
        <w:t>Standard Methods</w:t>
      </w:r>
      <w:bookmarkEnd w:id="857"/>
      <w:bookmarkEnd w:id="858"/>
      <w:bookmarkEnd w:id="859"/>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860" w:name="_Toc78815800"/>
      <w:bookmarkStart w:id="861" w:name="_Toc89295761"/>
      <w:bookmarkStart w:id="862" w:name="_Toc93740209"/>
      <w:r>
        <w:t>6.2.5.3</w:t>
      </w:r>
      <w:r>
        <w:tab/>
      </w:r>
      <w:bookmarkEnd w:id="860"/>
      <w:r>
        <w:t>Termination Request</w:t>
      </w:r>
      <w:bookmarkEnd w:id="861"/>
      <w:bookmarkEnd w:id="862"/>
    </w:p>
    <w:p w14:paraId="52D543C4" w14:textId="77777777" w:rsidR="00E32AAC" w:rsidRPr="00986E88" w:rsidRDefault="00E32AAC" w:rsidP="00E32AAC">
      <w:pPr>
        <w:pStyle w:val="Heading5"/>
        <w:rPr>
          <w:noProof/>
        </w:rPr>
      </w:pPr>
      <w:bookmarkStart w:id="863" w:name="_Toc89295762"/>
      <w:bookmarkStart w:id="864" w:name="_Toc93740210"/>
      <w:r>
        <w:t>6.2.5.3</w:t>
      </w:r>
      <w:r w:rsidRPr="00986E88">
        <w:rPr>
          <w:noProof/>
        </w:rPr>
        <w:t>.1</w:t>
      </w:r>
      <w:r w:rsidRPr="00986E88">
        <w:rPr>
          <w:noProof/>
        </w:rPr>
        <w:tab/>
        <w:t>Description</w:t>
      </w:r>
      <w:bookmarkEnd w:id="863"/>
      <w:bookmarkEnd w:id="864"/>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865" w:name="_Toc89295763"/>
      <w:bookmarkStart w:id="866" w:name="_Toc93740211"/>
      <w:r>
        <w:t>6.2.5.3</w:t>
      </w:r>
      <w:r w:rsidRPr="00986E88">
        <w:rPr>
          <w:noProof/>
        </w:rPr>
        <w:t>.2</w:t>
      </w:r>
      <w:r w:rsidRPr="00986E88">
        <w:rPr>
          <w:noProof/>
        </w:rPr>
        <w:tab/>
        <w:t>Target URI</w:t>
      </w:r>
      <w:bookmarkEnd w:id="865"/>
      <w:bookmarkEnd w:id="86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867" w:name="_Toc89295764"/>
      <w:bookmarkStart w:id="868" w:name="_Toc93740212"/>
      <w:r>
        <w:lastRenderedPageBreak/>
        <w:t>6.2.5.3</w:t>
      </w:r>
      <w:r w:rsidRPr="00986E88">
        <w:rPr>
          <w:noProof/>
        </w:rPr>
        <w:t>.3</w:t>
      </w:r>
      <w:r w:rsidRPr="00986E88">
        <w:rPr>
          <w:noProof/>
        </w:rPr>
        <w:tab/>
        <w:t>Standard Methods</w:t>
      </w:r>
      <w:bookmarkEnd w:id="867"/>
      <w:bookmarkEnd w:id="868"/>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SimSun"/>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Heading3"/>
      </w:pPr>
      <w:bookmarkStart w:id="869" w:name="_Toc89295765"/>
      <w:bookmarkStart w:id="870" w:name="_Toc93740213"/>
      <w:r>
        <w:t>6.2.6</w:t>
      </w:r>
      <w:r>
        <w:tab/>
        <w:t>Data Model</w:t>
      </w:r>
      <w:bookmarkEnd w:id="869"/>
      <w:bookmarkEnd w:id="870"/>
    </w:p>
    <w:p w14:paraId="2E2F1C74" w14:textId="77777777" w:rsidR="00626335" w:rsidRDefault="00626335" w:rsidP="00626335">
      <w:pPr>
        <w:pStyle w:val="Heading4"/>
      </w:pPr>
      <w:bookmarkStart w:id="871" w:name="_Toc89295766"/>
      <w:bookmarkStart w:id="872" w:name="_Toc93740214"/>
      <w:r>
        <w:t>6.2.6.1</w:t>
      </w:r>
      <w:r>
        <w:tab/>
        <w:t>General</w:t>
      </w:r>
      <w:bookmarkEnd w:id="871"/>
      <w:bookmarkEnd w:id="872"/>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873" w:name="_Toc89295767"/>
      <w:bookmarkStart w:id="874" w:name="_Toc9374021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73"/>
      <w:bookmarkEnd w:id="874"/>
    </w:p>
    <w:p w14:paraId="64CE2041" w14:textId="77777777" w:rsidR="00626335" w:rsidRDefault="00626335" w:rsidP="00626335">
      <w:pPr>
        <w:pStyle w:val="Heading5"/>
      </w:pPr>
      <w:bookmarkStart w:id="875" w:name="_Toc89295768"/>
      <w:bookmarkStart w:id="876" w:name="_Toc93740216"/>
      <w:r>
        <w:t>6.2.6.2.1</w:t>
      </w:r>
      <w:r>
        <w:tab/>
        <w:t>Introduction</w:t>
      </w:r>
      <w:bookmarkEnd w:id="875"/>
      <w:bookmarkEnd w:id="876"/>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877" w:name="_Toc89295769"/>
      <w:bookmarkStart w:id="878" w:name="_Toc93740217"/>
      <w:r>
        <w:lastRenderedPageBreak/>
        <w:t>6.2.6.2.2</w:t>
      </w:r>
      <w:r>
        <w:tab/>
        <w:t>Type TscAppSessionContextData</w:t>
      </w:r>
      <w:bookmarkEnd w:id="877"/>
      <w:bookmarkEnd w:id="878"/>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Heading5"/>
      </w:pPr>
      <w:bookmarkStart w:id="879" w:name="_Toc89295770"/>
      <w:bookmarkStart w:id="880" w:name="_Toc93740218"/>
      <w:r>
        <w:lastRenderedPageBreak/>
        <w:t>6.2.6.2.3</w:t>
      </w:r>
      <w:r>
        <w:tab/>
      </w:r>
      <w:bookmarkStart w:id="881" w:name="_Toc28012460"/>
      <w:bookmarkStart w:id="882" w:name="_Toc36038418"/>
      <w:bookmarkStart w:id="883" w:name="_Toc45133688"/>
      <w:bookmarkStart w:id="884" w:name="_Toc51762442"/>
      <w:bookmarkStart w:id="885" w:name="_Toc59017014"/>
      <w:bookmarkStart w:id="886" w:name="_Toc68168179"/>
      <w:r>
        <w:t>Type EventsSubscReqData</w:t>
      </w:r>
      <w:bookmarkEnd w:id="879"/>
      <w:bookmarkEnd w:id="880"/>
      <w:bookmarkEnd w:id="881"/>
      <w:bookmarkEnd w:id="882"/>
      <w:bookmarkEnd w:id="883"/>
      <w:bookmarkEnd w:id="884"/>
      <w:bookmarkEnd w:id="885"/>
      <w:bookmarkEnd w:id="886"/>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887" w:name="_Toc89295771"/>
      <w:bookmarkStart w:id="888" w:name="_Toc93740219"/>
      <w:r>
        <w:t>6.2.6.2.</w:t>
      </w:r>
      <w:r w:rsidR="005E4FD4">
        <w:t>4</w:t>
      </w:r>
      <w:r>
        <w:tab/>
        <w:t>Type TscAppSessionContextUpdateData</w:t>
      </w:r>
      <w:bookmarkEnd w:id="887"/>
      <w:bookmarkEnd w:id="888"/>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Heading5"/>
      </w:pPr>
      <w:bookmarkStart w:id="889" w:name="_Toc89295772"/>
      <w:bookmarkStart w:id="890" w:name="_Toc93740220"/>
      <w:r>
        <w:t>6.2.6.2.</w:t>
      </w:r>
      <w:r w:rsidR="005E4FD4">
        <w:t>5</w:t>
      </w:r>
      <w:r>
        <w:tab/>
        <w:t>Type EventsSubscReqDataRm</w:t>
      </w:r>
      <w:bookmarkEnd w:id="889"/>
      <w:bookmarkEnd w:id="89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891" w:name="_Toc28012463"/>
      <w:bookmarkStart w:id="892" w:name="_Toc36038421"/>
      <w:bookmarkStart w:id="893" w:name="_Toc45133691"/>
      <w:bookmarkStart w:id="894" w:name="_Toc51762445"/>
      <w:bookmarkStart w:id="895" w:name="_Toc59017017"/>
      <w:bookmarkStart w:id="896" w:name="_Toc68168182"/>
      <w:bookmarkStart w:id="897" w:name="_Toc89295773"/>
      <w:bookmarkStart w:id="898" w:name="_Toc93740221"/>
      <w:r>
        <w:t>6.2.6.2.</w:t>
      </w:r>
      <w:r w:rsidR="005E4FD4">
        <w:t>6</w:t>
      </w:r>
      <w:r>
        <w:tab/>
        <w:t>Type EventsNotification</w:t>
      </w:r>
      <w:bookmarkEnd w:id="891"/>
      <w:bookmarkEnd w:id="892"/>
      <w:bookmarkEnd w:id="893"/>
      <w:bookmarkEnd w:id="894"/>
      <w:bookmarkEnd w:id="895"/>
      <w:bookmarkEnd w:id="896"/>
      <w:bookmarkEnd w:id="897"/>
      <w:bookmarkEnd w:id="898"/>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Heading4"/>
        <w:rPr>
          <w:lang w:val="en-US"/>
        </w:rPr>
      </w:pPr>
      <w:bookmarkStart w:id="899" w:name="_Toc89295774"/>
      <w:bookmarkStart w:id="900" w:name="_Toc9374022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99"/>
      <w:bookmarkEnd w:id="900"/>
    </w:p>
    <w:p w14:paraId="570D8449" w14:textId="77777777" w:rsidR="00626335" w:rsidRPr="00384E92" w:rsidRDefault="00626335" w:rsidP="00626335">
      <w:pPr>
        <w:pStyle w:val="Heading5"/>
      </w:pPr>
      <w:bookmarkStart w:id="901" w:name="_Toc89295775"/>
      <w:bookmarkStart w:id="902" w:name="_Toc93740223"/>
      <w:r>
        <w:t>6.2.6.3.1</w:t>
      </w:r>
      <w:r w:rsidRPr="00384E92">
        <w:tab/>
        <w:t>Introduction</w:t>
      </w:r>
      <w:bookmarkEnd w:id="901"/>
      <w:bookmarkEnd w:id="902"/>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903" w:name="_Toc89295776"/>
      <w:bookmarkStart w:id="904" w:name="_Toc93740224"/>
      <w:r>
        <w:t>6.2.6.3.2</w:t>
      </w:r>
      <w:r w:rsidRPr="00384E92">
        <w:tab/>
        <w:t>Simple data types</w:t>
      </w:r>
      <w:bookmarkEnd w:id="903"/>
      <w:bookmarkEnd w:id="904"/>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905" w:name="_Toc89295777"/>
      <w:bookmarkStart w:id="906" w:name="_Toc93740225"/>
      <w:r>
        <w:t>6.2.6.3.3</w:t>
      </w:r>
      <w:r w:rsidRPr="00BC662F">
        <w:tab/>
        <w:t xml:space="preserve">Enumeration: </w:t>
      </w:r>
      <w:r>
        <w:t>TscEvent</w:t>
      </w:r>
      <w:bookmarkEnd w:id="905"/>
      <w:bookmarkEnd w:id="90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907" w:name="_Toc89295778"/>
      <w:bookmarkStart w:id="908" w:name="_Toc93740226"/>
      <w:r>
        <w:t>6.2.7</w:t>
      </w:r>
      <w:r>
        <w:tab/>
        <w:t>Error Handling</w:t>
      </w:r>
      <w:bookmarkEnd w:id="907"/>
      <w:bookmarkEnd w:id="908"/>
    </w:p>
    <w:p w14:paraId="592D497B" w14:textId="77777777" w:rsidR="00E9110E" w:rsidRPr="00971458" w:rsidRDefault="00E9110E" w:rsidP="00E9110E">
      <w:pPr>
        <w:pStyle w:val="Heading4"/>
      </w:pPr>
      <w:bookmarkStart w:id="909" w:name="_Toc89295779"/>
      <w:bookmarkStart w:id="910" w:name="_Toc93740227"/>
      <w:r w:rsidRPr="00971458">
        <w:t>6.</w:t>
      </w:r>
      <w:r>
        <w:t>2</w:t>
      </w:r>
      <w:r w:rsidRPr="00971458">
        <w:t>.7.1</w:t>
      </w:r>
      <w:r w:rsidRPr="00971458">
        <w:tab/>
        <w:t>General</w:t>
      </w:r>
      <w:bookmarkEnd w:id="909"/>
      <w:bookmarkEnd w:id="910"/>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911" w:name="_Toc89295780"/>
      <w:bookmarkStart w:id="912" w:name="_Toc93740228"/>
      <w:r>
        <w:t>6.2</w:t>
      </w:r>
      <w:r w:rsidRPr="00971458">
        <w:t>.7.2</w:t>
      </w:r>
      <w:r w:rsidRPr="00971458">
        <w:tab/>
        <w:t>Protocol Errors</w:t>
      </w:r>
      <w:bookmarkEnd w:id="911"/>
      <w:bookmarkEnd w:id="912"/>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913" w:name="_Toc89295781"/>
      <w:bookmarkStart w:id="914" w:name="_Toc93740229"/>
      <w:r>
        <w:t>6.2.7.3</w:t>
      </w:r>
      <w:r>
        <w:tab/>
        <w:t>Application Errors</w:t>
      </w:r>
      <w:bookmarkEnd w:id="913"/>
      <w:bookmarkEnd w:id="914"/>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Heading3"/>
        <w:rPr>
          <w:lang w:eastAsia="zh-CN"/>
        </w:rPr>
      </w:pPr>
      <w:bookmarkStart w:id="915" w:name="_Toc89295782"/>
      <w:bookmarkStart w:id="916" w:name="_Toc93740230"/>
      <w:r>
        <w:lastRenderedPageBreak/>
        <w:t>6.2.8</w:t>
      </w:r>
      <w:r w:rsidRPr="0023018E">
        <w:rPr>
          <w:lang w:eastAsia="zh-CN"/>
        </w:rPr>
        <w:tab/>
        <w:t>Feature negotiation</w:t>
      </w:r>
      <w:bookmarkEnd w:id="915"/>
      <w:bookmarkEnd w:id="916"/>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Heading3"/>
      </w:pPr>
      <w:bookmarkStart w:id="917" w:name="_Toc89295783"/>
      <w:bookmarkStart w:id="918" w:name="_Toc93740231"/>
      <w:r>
        <w:t>6.2.9</w:t>
      </w:r>
      <w:r w:rsidRPr="001E7573">
        <w:tab/>
        <w:t>Security</w:t>
      </w:r>
      <w:bookmarkEnd w:id="917"/>
      <w:bookmarkEnd w:id="918"/>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SimSun"/>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Heading8"/>
      </w:pPr>
      <w:r>
        <w:br w:type="page"/>
      </w:r>
      <w:bookmarkStart w:id="919" w:name="_Toc510696650"/>
      <w:bookmarkStart w:id="920" w:name="_Toc35971450"/>
      <w:bookmarkStart w:id="921" w:name="_Toc67903567"/>
      <w:bookmarkStart w:id="922" w:name="_Toc89295784"/>
      <w:bookmarkStart w:id="923" w:name="_Toc93740232"/>
      <w:r w:rsidRPr="004D3578">
        <w:lastRenderedPageBreak/>
        <w:t>Annex A (normative):</w:t>
      </w:r>
      <w:r w:rsidRPr="004D3578">
        <w:br/>
      </w:r>
      <w:r>
        <w:t>OpenAPI specification</w:t>
      </w:r>
      <w:bookmarkEnd w:id="919"/>
      <w:bookmarkEnd w:id="920"/>
      <w:bookmarkEnd w:id="921"/>
      <w:bookmarkEnd w:id="922"/>
      <w:bookmarkEnd w:id="923"/>
    </w:p>
    <w:p w14:paraId="15EA6971" w14:textId="77777777" w:rsidR="008A6D4A" w:rsidRDefault="008A6D4A" w:rsidP="008A6D4A">
      <w:pPr>
        <w:pStyle w:val="Heading2"/>
      </w:pPr>
      <w:bookmarkStart w:id="924" w:name="_Toc510696651"/>
      <w:bookmarkStart w:id="925" w:name="_Toc35971451"/>
      <w:bookmarkStart w:id="926" w:name="_Toc67903568"/>
      <w:bookmarkStart w:id="927" w:name="_Toc89295785"/>
      <w:bookmarkStart w:id="928" w:name="_Toc93740233"/>
      <w:r>
        <w:t>A.1</w:t>
      </w:r>
      <w:r>
        <w:tab/>
        <w:t>General</w:t>
      </w:r>
      <w:bookmarkEnd w:id="924"/>
      <w:bookmarkEnd w:id="925"/>
      <w:bookmarkEnd w:id="926"/>
      <w:bookmarkEnd w:id="927"/>
      <w:bookmarkEnd w:id="928"/>
    </w:p>
    <w:p w14:paraId="6AD82C9E" w14:textId="43FCD397" w:rsidR="000602BD" w:rsidRPr="00540071" w:rsidRDefault="000602BD" w:rsidP="000602BD">
      <w:bookmarkStart w:id="92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93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Heading2"/>
      </w:pPr>
      <w:bookmarkStart w:id="931" w:name="_Toc67903569"/>
      <w:bookmarkStart w:id="932" w:name="_Toc89295786"/>
      <w:bookmarkStart w:id="933" w:name="_Toc93740234"/>
      <w:r>
        <w:t>A.2</w:t>
      </w:r>
      <w:r>
        <w:tab/>
      </w:r>
      <w:r w:rsidR="00D615CF">
        <w:t>Ntsctsf_TimeSynchronization</w:t>
      </w:r>
      <w:r>
        <w:t xml:space="preserve"> API</w:t>
      </w:r>
      <w:bookmarkEnd w:id="929"/>
      <w:bookmarkEnd w:id="930"/>
      <w:bookmarkEnd w:id="931"/>
      <w:bookmarkEnd w:id="932"/>
      <w:bookmarkEnd w:id="933"/>
    </w:p>
    <w:p w14:paraId="0769D7B5" w14:textId="77777777" w:rsidR="00461244" w:rsidRDefault="00461244" w:rsidP="00461244">
      <w:pPr>
        <w:pStyle w:val="PL"/>
        <w:rPr>
          <w:rFonts w:cs="Courier New"/>
          <w:noProof w:val="0"/>
          <w:szCs w:val="16"/>
        </w:rPr>
      </w:pPr>
      <w:bookmarkStart w:id="934" w:name="_Hlk515639407"/>
      <w:bookmarkStart w:id="935"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10168D49" w:rsidR="00461244" w:rsidRDefault="00461244" w:rsidP="00461244">
      <w:pPr>
        <w:pStyle w:val="PL"/>
        <w:rPr>
          <w:rFonts w:cs="Courier New"/>
          <w:noProof w:val="0"/>
          <w:szCs w:val="16"/>
        </w:rPr>
      </w:pPr>
      <w:r>
        <w:rPr>
          <w:rFonts w:cs="Courier New"/>
          <w:noProof w:val="0"/>
          <w:szCs w:val="16"/>
        </w:rPr>
        <w:t xml:space="preserve">  version: 1.0.0-alpha.</w:t>
      </w:r>
      <w:r w:rsidR="00E90A59">
        <w:rPr>
          <w:rFonts w:cs="Courier New"/>
          <w:noProof w:val="0"/>
          <w:szCs w:val="16"/>
        </w:rPr>
        <w:t>2</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4C36EFE0" w:rsidR="00461244" w:rsidRDefault="00461244" w:rsidP="00461244">
      <w:pPr>
        <w:pStyle w:val="PL"/>
        <w:rPr>
          <w:noProof w:val="0"/>
        </w:rPr>
      </w:pPr>
      <w:r>
        <w:rPr>
          <w:noProof w:val="0"/>
        </w:rPr>
        <w:t xml:space="preserve">    © </w:t>
      </w:r>
      <w:r w:rsidR="00DF2726">
        <w:rPr>
          <w:noProof w:val="0"/>
        </w:rPr>
        <w:t>2022</w:t>
      </w:r>
      <w:r>
        <w:rPr>
          <w:noProof w:val="0"/>
        </w:rPr>
        <w:t>,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729D53B7"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8234F8">
        <w:rPr>
          <w:noProof w:val="0"/>
        </w:rPr>
        <w:t>1</w:t>
      </w:r>
      <w:r>
        <w:rPr>
          <w:noProof w:val="0"/>
        </w:rPr>
        <w:t>.0;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2B8E7AA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18A1908A"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304F1D1B"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9C034BC"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t xml:space="preserve">                '411':</w:t>
      </w:r>
    </w:p>
    <w:p w14:paraId="35335212"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60F24459"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t xml:space="preserve">          schema:</w:t>
      </w:r>
    </w:p>
    <w:p w14:paraId="12719DB2" w14:textId="77777777" w:rsidR="00461244" w:rsidRDefault="00461244" w:rsidP="00461244">
      <w:pPr>
        <w:pStyle w:val="PL"/>
        <w:rPr>
          <w:rFonts w:cs="Courier New"/>
          <w:noProof w:val="0"/>
          <w:szCs w:val="16"/>
        </w:rPr>
      </w:pPr>
      <w:r>
        <w:rPr>
          <w:rFonts w:cs="Courier New"/>
          <w:noProof w:val="0"/>
          <w:szCs w:val="16"/>
        </w:rPr>
        <w:lastRenderedPageBreak/>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lastRenderedPageBreak/>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4BC7F693"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p>
    <w:p w14:paraId="514B5545" w14:textId="77777777" w:rsidR="00EF3127" w:rsidRDefault="00EF3127" w:rsidP="00EF3127">
      <w:pPr>
        <w:pStyle w:val="PL"/>
        <w:rPr>
          <w:rFonts w:cs="Courier New"/>
          <w:noProof w:val="0"/>
          <w:szCs w:val="16"/>
        </w:rPr>
      </w:pPr>
      <w:r>
        <w:rPr>
          <w:rFonts w:cs="Courier New"/>
          <w:noProof w:val="0"/>
          <w:szCs w:val="16"/>
        </w:rPr>
        <w:t xml:space="preserve">    post:</w:t>
      </w:r>
    </w:p>
    <w:p w14:paraId="5213192C" w14:textId="77777777" w:rsidR="00EF3127" w:rsidRDefault="00EF3127" w:rsidP="00EF3127">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14:paraId="41B99669" w14:textId="77777777" w:rsidR="00EF3127" w:rsidRDefault="00EF3127" w:rsidP="00EF3127">
      <w:pPr>
        <w:pStyle w:val="PL"/>
        <w:rPr>
          <w:rFonts w:cs="Courier New"/>
          <w:noProof w:val="0"/>
          <w:szCs w:val="16"/>
        </w:rPr>
      </w:pPr>
      <w:r>
        <w:rPr>
          <w:rFonts w:cs="Courier New"/>
          <w:noProof w:val="0"/>
          <w:szCs w:val="16"/>
        </w:rPr>
        <w:t xml:space="preserve">      operationId: </w:t>
      </w:r>
      <w:r>
        <w:rPr>
          <w:lang w:eastAsia="zh-CN"/>
        </w:rPr>
        <w:t>ASTIConfiguration</w:t>
      </w:r>
    </w:p>
    <w:p w14:paraId="07CC036E" w14:textId="77777777" w:rsidR="00EF3127" w:rsidRDefault="00EF3127" w:rsidP="00EF3127">
      <w:pPr>
        <w:pStyle w:val="PL"/>
        <w:rPr>
          <w:rFonts w:cs="Courier New"/>
          <w:noProof w:val="0"/>
          <w:szCs w:val="16"/>
        </w:rPr>
      </w:pPr>
      <w:r>
        <w:rPr>
          <w:rFonts w:cs="Courier New"/>
          <w:noProof w:val="0"/>
          <w:szCs w:val="16"/>
        </w:rPr>
        <w:t xml:space="preserve">      tags:</w:t>
      </w:r>
    </w:p>
    <w:p w14:paraId="38AC38CD"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14:paraId="420BDFE6" w14:textId="77777777" w:rsidR="00EF3127" w:rsidRDefault="00EF3127" w:rsidP="00EF3127">
      <w:pPr>
        <w:pStyle w:val="PL"/>
        <w:rPr>
          <w:rFonts w:cs="Courier New"/>
          <w:noProof w:val="0"/>
          <w:szCs w:val="16"/>
        </w:rPr>
      </w:pPr>
      <w:r>
        <w:rPr>
          <w:rFonts w:cs="Courier New"/>
          <w:noProof w:val="0"/>
          <w:szCs w:val="16"/>
        </w:rPr>
        <w:t xml:space="preserve">      requestBody:</w:t>
      </w:r>
    </w:p>
    <w:p w14:paraId="5C9942B6"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the creation the resource</w:t>
      </w:r>
    </w:p>
    <w:p w14:paraId="7EA116E1" w14:textId="77777777" w:rsidR="00EF3127" w:rsidRDefault="00EF3127" w:rsidP="00EF3127">
      <w:pPr>
        <w:pStyle w:val="PL"/>
        <w:rPr>
          <w:rFonts w:cs="Courier New"/>
          <w:noProof w:val="0"/>
          <w:szCs w:val="16"/>
        </w:rPr>
      </w:pPr>
      <w:r>
        <w:rPr>
          <w:rFonts w:cs="Courier New"/>
          <w:noProof w:val="0"/>
          <w:szCs w:val="16"/>
        </w:rPr>
        <w:t xml:space="preserve">        required: true</w:t>
      </w:r>
    </w:p>
    <w:p w14:paraId="04F7C2FB" w14:textId="77777777" w:rsidR="00EF3127" w:rsidRDefault="00EF3127" w:rsidP="00EF3127">
      <w:pPr>
        <w:pStyle w:val="PL"/>
        <w:rPr>
          <w:rFonts w:cs="Courier New"/>
          <w:noProof w:val="0"/>
          <w:szCs w:val="16"/>
        </w:rPr>
      </w:pPr>
      <w:r>
        <w:rPr>
          <w:rFonts w:cs="Courier New"/>
          <w:noProof w:val="0"/>
          <w:szCs w:val="16"/>
        </w:rPr>
        <w:t xml:space="preserve">        content:</w:t>
      </w:r>
    </w:p>
    <w:p w14:paraId="2FFFD9CC" w14:textId="77777777" w:rsidR="00EF3127" w:rsidRDefault="00EF3127" w:rsidP="00EF3127">
      <w:pPr>
        <w:pStyle w:val="PL"/>
        <w:rPr>
          <w:rFonts w:cs="Courier New"/>
          <w:noProof w:val="0"/>
          <w:szCs w:val="16"/>
        </w:rPr>
      </w:pPr>
      <w:r>
        <w:rPr>
          <w:rFonts w:cs="Courier New"/>
          <w:noProof w:val="0"/>
          <w:szCs w:val="16"/>
        </w:rPr>
        <w:t xml:space="preserve">          application/json:</w:t>
      </w:r>
    </w:p>
    <w:p w14:paraId="05532CF2" w14:textId="77777777" w:rsidR="00EF3127" w:rsidRDefault="00EF3127" w:rsidP="00EF3127">
      <w:pPr>
        <w:pStyle w:val="PL"/>
        <w:rPr>
          <w:rFonts w:cs="Courier New"/>
          <w:noProof w:val="0"/>
          <w:szCs w:val="16"/>
        </w:rPr>
      </w:pPr>
      <w:r>
        <w:rPr>
          <w:rFonts w:cs="Courier New"/>
          <w:noProof w:val="0"/>
          <w:szCs w:val="16"/>
        </w:rPr>
        <w:t xml:space="preserve">            schema:</w:t>
      </w:r>
    </w:p>
    <w:p w14:paraId="62EFFE7A"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2C0281DC" w14:textId="77777777" w:rsidR="00EF3127" w:rsidRDefault="00EF3127" w:rsidP="00EF3127">
      <w:pPr>
        <w:pStyle w:val="PL"/>
        <w:rPr>
          <w:rFonts w:cs="Courier New"/>
          <w:noProof w:val="0"/>
          <w:szCs w:val="16"/>
        </w:rPr>
      </w:pPr>
      <w:r>
        <w:rPr>
          <w:rFonts w:cs="Courier New"/>
          <w:noProof w:val="0"/>
          <w:szCs w:val="16"/>
        </w:rPr>
        <w:t xml:space="preserve">      responses:</w:t>
      </w:r>
    </w:p>
    <w:p w14:paraId="773CB234" w14:textId="77777777" w:rsidR="00EF3127" w:rsidRDefault="00EF3127" w:rsidP="00EF3127">
      <w:pPr>
        <w:pStyle w:val="PL"/>
        <w:rPr>
          <w:rFonts w:cs="Courier New"/>
          <w:noProof w:val="0"/>
          <w:szCs w:val="16"/>
        </w:rPr>
      </w:pPr>
      <w:r>
        <w:rPr>
          <w:rFonts w:cs="Courier New"/>
          <w:noProof w:val="0"/>
          <w:szCs w:val="16"/>
        </w:rPr>
        <w:t xml:space="preserve">        '201':</w:t>
      </w:r>
    </w:p>
    <w:p w14:paraId="6E8D7A8F" w14:textId="77777777" w:rsidR="00EF3127" w:rsidRDefault="00EF3127" w:rsidP="00EF3127">
      <w:pPr>
        <w:pStyle w:val="PL"/>
        <w:rPr>
          <w:rFonts w:cs="Courier New"/>
          <w:noProof w:val="0"/>
          <w:szCs w:val="16"/>
        </w:rPr>
      </w:pPr>
      <w:r>
        <w:rPr>
          <w:rFonts w:cs="Courier New"/>
          <w:noProof w:val="0"/>
          <w:szCs w:val="16"/>
        </w:rPr>
        <w:t xml:space="preserve">          description: Successful creation of the resource</w:t>
      </w:r>
    </w:p>
    <w:p w14:paraId="44A3C1F3" w14:textId="77777777" w:rsidR="00EF3127" w:rsidRDefault="00EF3127" w:rsidP="00EF3127">
      <w:pPr>
        <w:pStyle w:val="PL"/>
        <w:rPr>
          <w:rFonts w:cs="Courier New"/>
          <w:noProof w:val="0"/>
          <w:szCs w:val="16"/>
        </w:rPr>
      </w:pPr>
      <w:r>
        <w:rPr>
          <w:rFonts w:cs="Courier New"/>
          <w:noProof w:val="0"/>
          <w:szCs w:val="16"/>
        </w:rPr>
        <w:t xml:space="preserve">          content:</w:t>
      </w:r>
    </w:p>
    <w:p w14:paraId="595466CF" w14:textId="77777777" w:rsidR="00EF3127" w:rsidRDefault="00EF3127" w:rsidP="00EF3127">
      <w:pPr>
        <w:pStyle w:val="PL"/>
        <w:rPr>
          <w:rFonts w:cs="Courier New"/>
          <w:noProof w:val="0"/>
          <w:szCs w:val="16"/>
        </w:rPr>
      </w:pPr>
      <w:r>
        <w:rPr>
          <w:rFonts w:cs="Courier New"/>
          <w:noProof w:val="0"/>
          <w:szCs w:val="16"/>
        </w:rPr>
        <w:t xml:space="preserve">            application/json:</w:t>
      </w:r>
    </w:p>
    <w:p w14:paraId="15F903BF" w14:textId="77777777" w:rsidR="00EF3127" w:rsidRDefault="00EF3127" w:rsidP="00EF3127">
      <w:pPr>
        <w:pStyle w:val="PL"/>
        <w:rPr>
          <w:rFonts w:cs="Courier New"/>
          <w:noProof w:val="0"/>
          <w:szCs w:val="16"/>
        </w:rPr>
      </w:pPr>
      <w:r>
        <w:rPr>
          <w:rFonts w:cs="Courier New"/>
          <w:noProof w:val="0"/>
          <w:szCs w:val="16"/>
        </w:rPr>
        <w:t xml:space="preserve">              schema:</w:t>
      </w:r>
    </w:p>
    <w:p w14:paraId="0D11631F"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6F146098" w14:textId="77777777" w:rsidR="00EF3127" w:rsidRDefault="00EF3127" w:rsidP="00EF3127">
      <w:pPr>
        <w:pStyle w:val="PL"/>
        <w:rPr>
          <w:noProof w:val="0"/>
        </w:rPr>
      </w:pPr>
      <w:r>
        <w:rPr>
          <w:noProof w:val="0"/>
        </w:rPr>
        <w:t xml:space="preserve">          headers:</w:t>
      </w:r>
    </w:p>
    <w:p w14:paraId="7BCA9A3B" w14:textId="77777777" w:rsidR="00EF3127" w:rsidRDefault="00EF3127" w:rsidP="00EF3127">
      <w:pPr>
        <w:pStyle w:val="PL"/>
        <w:rPr>
          <w:noProof w:val="0"/>
        </w:rPr>
      </w:pPr>
      <w:r>
        <w:rPr>
          <w:noProof w:val="0"/>
        </w:rPr>
        <w:t xml:space="preserve">            Location:</w:t>
      </w:r>
    </w:p>
    <w:p w14:paraId="268BC2BF" w14:textId="77777777" w:rsidR="00EF3127" w:rsidRDefault="00EF3127" w:rsidP="00EF3127">
      <w:pPr>
        <w:pStyle w:val="PL"/>
        <w:rPr>
          <w:noProof w:val="0"/>
        </w:rPr>
      </w:pPr>
      <w:r>
        <w:rPr>
          <w:noProof w:val="0"/>
        </w:rPr>
        <w:t xml:space="preserve">              description: 'Contains the URI of the created individual </w:t>
      </w:r>
      <w:r>
        <w:rPr>
          <w:lang w:eastAsia="zh-CN"/>
        </w:rPr>
        <w:t>ASTI Configuration</w:t>
      </w:r>
      <w:r>
        <w:rPr>
          <w:noProof w:val="0"/>
        </w:rPr>
        <w:t xml:space="preserve"> resource, according to the structure: </w:t>
      </w:r>
      <w:r w:rsidRPr="00376A4A">
        <w:t>{apiRoot}/n</w:t>
      </w:r>
      <w:r>
        <w:t>tsctsf</w:t>
      </w:r>
      <w:r w:rsidRPr="00376A4A">
        <w:t>-</w:t>
      </w:r>
      <w:r>
        <w:t>time-sync</w:t>
      </w:r>
      <w:r w:rsidRPr="00376A4A">
        <w:t>/{apiVersion}/</w:t>
      </w:r>
      <w:r w:rsidRPr="00363982">
        <w:t>asti-configurations</w:t>
      </w:r>
      <w:r>
        <w:t>/{astiConfigId}</w:t>
      </w:r>
      <w:r>
        <w:rPr>
          <w:noProof w:val="0"/>
        </w:rPr>
        <w:t>'</w:t>
      </w:r>
    </w:p>
    <w:p w14:paraId="5ABACFDC" w14:textId="77777777" w:rsidR="00EF3127" w:rsidRDefault="00EF3127" w:rsidP="00EF3127">
      <w:pPr>
        <w:pStyle w:val="PL"/>
        <w:rPr>
          <w:noProof w:val="0"/>
        </w:rPr>
      </w:pPr>
      <w:r>
        <w:rPr>
          <w:noProof w:val="0"/>
        </w:rPr>
        <w:t xml:space="preserve">              required: true</w:t>
      </w:r>
    </w:p>
    <w:p w14:paraId="4BC506C9" w14:textId="77777777" w:rsidR="00EF3127" w:rsidRDefault="00EF3127" w:rsidP="00EF3127">
      <w:pPr>
        <w:pStyle w:val="PL"/>
        <w:rPr>
          <w:noProof w:val="0"/>
        </w:rPr>
      </w:pPr>
      <w:r>
        <w:rPr>
          <w:noProof w:val="0"/>
        </w:rPr>
        <w:t xml:space="preserve">              schema:</w:t>
      </w:r>
    </w:p>
    <w:p w14:paraId="60A21B05" w14:textId="77777777" w:rsidR="00EF3127" w:rsidRDefault="00EF3127" w:rsidP="00EF3127">
      <w:pPr>
        <w:pStyle w:val="PL"/>
        <w:rPr>
          <w:noProof w:val="0"/>
        </w:rPr>
      </w:pPr>
      <w:r>
        <w:rPr>
          <w:noProof w:val="0"/>
        </w:rPr>
        <w:t xml:space="preserve">                type: string</w:t>
      </w:r>
    </w:p>
    <w:p w14:paraId="45F36C07" w14:textId="77777777" w:rsidR="00EF3127" w:rsidRDefault="00EF3127" w:rsidP="00EF3127">
      <w:pPr>
        <w:pStyle w:val="PL"/>
        <w:rPr>
          <w:rFonts w:cs="Courier New"/>
          <w:noProof w:val="0"/>
          <w:szCs w:val="16"/>
        </w:rPr>
      </w:pPr>
      <w:r>
        <w:rPr>
          <w:rFonts w:cs="Courier New"/>
          <w:noProof w:val="0"/>
          <w:szCs w:val="16"/>
        </w:rPr>
        <w:t xml:space="preserve">        '400':</w:t>
      </w:r>
    </w:p>
    <w:p w14:paraId="268420E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35EE5DDC" w14:textId="77777777" w:rsidR="00EF3127" w:rsidRDefault="00EF3127" w:rsidP="00EF3127">
      <w:pPr>
        <w:pStyle w:val="PL"/>
        <w:rPr>
          <w:rFonts w:cs="Courier New"/>
          <w:noProof w:val="0"/>
          <w:szCs w:val="16"/>
        </w:rPr>
      </w:pPr>
      <w:r>
        <w:rPr>
          <w:rFonts w:cs="Courier New"/>
          <w:noProof w:val="0"/>
          <w:szCs w:val="16"/>
        </w:rPr>
        <w:t xml:space="preserve">        '401':</w:t>
      </w:r>
    </w:p>
    <w:p w14:paraId="1493A00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7E6E3375" w14:textId="77777777" w:rsidR="00EF3127" w:rsidRDefault="00EF3127" w:rsidP="00EF3127">
      <w:pPr>
        <w:pStyle w:val="PL"/>
        <w:rPr>
          <w:rFonts w:cs="Courier New"/>
          <w:noProof w:val="0"/>
          <w:szCs w:val="16"/>
        </w:rPr>
      </w:pPr>
      <w:r>
        <w:rPr>
          <w:rFonts w:cs="Courier New"/>
          <w:noProof w:val="0"/>
          <w:szCs w:val="16"/>
        </w:rPr>
        <w:t xml:space="preserve">        '403':</w:t>
      </w:r>
    </w:p>
    <w:p w14:paraId="64B8FB5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278E87AE" w14:textId="77777777" w:rsidR="00EF3127" w:rsidRDefault="00EF3127" w:rsidP="00EF3127">
      <w:pPr>
        <w:pStyle w:val="PL"/>
        <w:rPr>
          <w:rFonts w:cs="Courier New"/>
          <w:noProof w:val="0"/>
          <w:szCs w:val="16"/>
        </w:rPr>
      </w:pPr>
      <w:r>
        <w:rPr>
          <w:rFonts w:cs="Courier New"/>
          <w:noProof w:val="0"/>
          <w:szCs w:val="16"/>
        </w:rPr>
        <w:t xml:space="preserve">        '404':</w:t>
      </w:r>
    </w:p>
    <w:p w14:paraId="21F7E09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3D7024E0" w14:textId="77777777" w:rsidR="00EF3127" w:rsidRDefault="00EF3127" w:rsidP="00EF3127">
      <w:pPr>
        <w:pStyle w:val="PL"/>
        <w:rPr>
          <w:rFonts w:cs="Courier New"/>
          <w:noProof w:val="0"/>
          <w:szCs w:val="16"/>
        </w:rPr>
      </w:pPr>
      <w:r>
        <w:rPr>
          <w:rFonts w:cs="Courier New"/>
          <w:noProof w:val="0"/>
          <w:szCs w:val="16"/>
        </w:rPr>
        <w:t xml:space="preserve">        '411':</w:t>
      </w:r>
    </w:p>
    <w:p w14:paraId="1243704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40382C63" w14:textId="77777777" w:rsidR="00EF3127" w:rsidRDefault="00EF3127" w:rsidP="00EF3127">
      <w:pPr>
        <w:pStyle w:val="PL"/>
      </w:pPr>
      <w:r>
        <w:t xml:space="preserve">        '413':</w:t>
      </w:r>
    </w:p>
    <w:p w14:paraId="460BB9D1" w14:textId="77777777" w:rsidR="00EF3127" w:rsidRDefault="00EF3127" w:rsidP="00EF3127">
      <w:pPr>
        <w:pStyle w:val="PL"/>
      </w:pPr>
      <w:r>
        <w:t xml:space="preserve">          $ref: 'TS29571_CommonData.yaml#/components/responses/413'</w:t>
      </w:r>
    </w:p>
    <w:p w14:paraId="4AE45753" w14:textId="77777777" w:rsidR="00EF3127" w:rsidRDefault="00EF3127" w:rsidP="00EF3127">
      <w:pPr>
        <w:pStyle w:val="PL"/>
        <w:rPr>
          <w:rFonts w:cs="Courier New"/>
          <w:noProof w:val="0"/>
          <w:szCs w:val="16"/>
        </w:rPr>
      </w:pPr>
      <w:r>
        <w:rPr>
          <w:rFonts w:cs="Courier New"/>
          <w:noProof w:val="0"/>
          <w:szCs w:val="16"/>
        </w:rPr>
        <w:t xml:space="preserve">        '415':</w:t>
      </w:r>
    </w:p>
    <w:p w14:paraId="34F6E12C"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7E291C8A" w14:textId="77777777" w:rsidR="00EF3127" w:rsidRDefault="00EF3127" w:rsidP="00EF3127">
      <w:pPr>
        <w:pStyle w:val="PL"/>
        <w:rPr>
          <w:noProof w:val="0"/>
        </w:rPr>
      </w:pPr>
      <w:r>
        <w:rPr>
          <w:noProof w:val="0"/>
        </w:rPr>
        <w:t xml:space="preserve">        '429':</w:t>
      </w:r>
    </w:p>
    <w:p w14:paraId="0A38C5E2" w14:textId="77777777" w:rsidR="00EF3127" w:rsidRDefault="00EF3127" w:rsidP="00EF3127">
      <w:pPr>
        <w:pStyle w:val="PL"/>
        <w:rPr>
          <w:noProof w:val="0"/>
        </w:rPr>
      </w:pPr>
      <w:r>
        <w:rPr>
          <w:noProof w:val="0"/>
        </w:rPr>
        <w:t xml:space="preserve">          $ref: 'TS29571_CommonData.yaml#/components/responses/429'</w:t>
      </w:r>
    </w:p>
    <w:p w14:paraId="3F0C2A5F" w14:textId="77777777" w:rsidR="00EF3127" w:rsidRDefault="00EF3127" w:rsidP="00EF3127">
      <w:pPr>
        <w:pStyle w:val="PL"/>
        <w:rPr>
          <w:rFonts w:cs="Courier New"/>
          <w:noProof w:val="0"/>
          <w:szCs w:val="16"/>
        </w:rPr>
      </w:pPr>
      <w:r>
        <w:rPr>
          <w:rFonts w:cs="Courier New"/>
          <w:noProof w:val="0"/>
          <w:szCs w:val="16"/>
        </w:rPr>
        <w:t xml:space="preserve">        '500':</w:t>
      </w:r>
    </w:p>
    <w:p w14:paraId="50C24BF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8E9FBB5" w14:textId="77777777" w:rsidR="00EF3127" w:rsidRDefault="00EF3127" w:rsidP="00EF3127">
      <w:pPr>
        <w:pStyle w:val="PL"/>
        <w:rPr>
          <w:rFonts w:cs="Courier New"/>
          <w:noProof w:val="0"/>
          <w:szCs w:val="16"/>
        </w:rPr>
      </w:pPr>
      <w:r>
        <w:rPr>
          <w:rFonts w:cs="Courier New"/>
          <w:noProof w:val="0"/>
          <w:szCs w:val="16"/>
        </w:rPr>
        <w:t xml:space="preserve">        '503':</w:t>
      </w:r>
    </w:p>
    <w:p w14:paraId="536A1D94"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28FD93E7" w14:textId="77777777" w:rsidR="00EF3127" w:rsidRDefault="00EF3127" w:rsidP="00EF3127">
      <w:pPr>
        <w:pStyle w:val="PL"/>
        <w:rPr>
          <w:rFonts w:cs="Courier New"/>
          <w:noProof w:val="0"/>
          <w:szCs w:val="16"/>
        </w:rPr>
      </w:pPr>
      <w:r>
        <w:rPr>
          <w:rFonts w:cs="Courier New"/>
          <w:noProof w:val="0"/>
          <w:szCs w:val="16"/>
        </w:rPr>
        <w:t xml:space="preserve">        default:</w:t>
      </w:r>
    </w:p>
    <w:p w14:paraId="231FD64B"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76CB8C4" w14:textId="77777777" w:rsidR="00EF3127" w:rsidRDefault="00EF3127" w:rsidP="00EF3127">
      <w:pPr>
        <w:pStyle w:val="PL"/>
        <w:rPr>
          <w:rFonts w:cs="Courier New"/>
          <w:noProof w:val="0"/>
          <w:szCs w:val="16"/>
        </w:rPr>
      </w:pPr>
    </w:p>
    <w:p w14:paraId="40F8EF8D" w14:textId="77777777" w:rsidR="00EF3127" w:rsidRDefault="00EF3127" w:rsidP="00EF3127">
      <w:pPr>
        <w:pStyle w:val="PL"/>
      </w:pPr>
    </w:p>
    <w:p w14:paraId="290ABE7A"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/retrieve:</w:t>
      </w:r>
    </w:p>
    <w:p w14:paraId="1C3A2863" w14:textId="77777777" w:rsidR="00EF3127" w:rsidRDefault="00EF3127" w:rsidP="00EF3127">
      <w:pPr>
        <w:pStyle w:val="PL"/>
        <w:rPr>
          <w:rFonts w:cs="Courier New"/>
          <w:noProof w:val="0"/>
          <w:szCs w:val="16"/>
        </w:rPr>
      </w:pPr>
      <w:r>
        <w:rPr>
          <w:rFonts w:cs="Courier New"/>
          <w:noProof w:val="0"/>
          <w:szCs w:val="16"/>
        </w:rPr>
        <w:t xml:space="preserve">    post:</w:t>
      </w:r>
    </w:p>
    <w:p w14:paraId="7E2C1E2D" w14:textId="77777777" w:rsidR="00EF3127" w:rsidRDefault="00EF3127" w:rsidP="00EF3127">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14:paraId="7D8E97BC" w14:textId="77777777" w:rsidR="00EF3127" w:rsidRDefault="00EF3127" w:rsidP="00EF3127">
      <w:pPr>
        <w:pStyle w:val="PL"/>
        <w:rPr>
          <w:rFonts w:cs="Courier New"/>
          <w:noProof w:val="0"/>
          <w:szCs w:val="16"/>
        </w:rPr>
      </w:pPr>
      <w:r>
        <w:rPr>
          <w:rFonts w:cs="Courier New"/>
          <w:noProof w:val="0"/>
          <w:szCs w:val="16"/>
        </w:rPr>
        <w:t xml:space="preserve">      operationId: </w:t>
      </w:r>
      <w:r>
        <w:t>RequestStatusof5GAccessStratumTimeDistribution</w:t>
      </w:r>
    </w:p>
    <w:p w14:paraId="625FFD02" w14:textId="77777777" w:rsidR="00EF3127" w:rsidRDefault="00EF3127" w:rsidP="00EF3127">
      <w:pPr>
        <w:pStyle w:val="PL"/>
        <w:rPr>
          <w:rFonts w:cs="Courier New"/>
          <w:noProof w:val="0"/>
          <w:szCs w:val="16"/>
        </w:rPr>
      </w:pPr>
      <w:r>
        <w:rPr>
          <w:rFonts w:cs="Courier New"/>
          <w:noProof w:val="0"/>
          <w:szCs w:val="16"/>
        </w:rPr>
        <w:t xml:space="preserve">      tags:</w:t>
      </w:r>
    </w:p>
    <w:p w14:paraId="177A1D5B"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14:paraId="42C4E78D" w14:textId="77777777" w:rsidR="00EF3127" w:rsidRDefault="00EF3127" w:rsidP="00EF3127">
      <w:pPr>
        <w:pStyle w:val="PL"/>
        <w:rPr>
          <w:rFonts w:cs="Courier New"/>
          <w:noProof w:val="0"/>
          <w:szCs w:val="16"/>
        </w:rPr>
      </w:pPr>
      <w:r>
        <w:rPr>
          <w:rFonts w:cs="Courier New"/>
          <w:noProof w:val="0"/>
          <w:szCs w:val="16"/>
        </w:rPr>
        <w:t xml:space="preserve">      requestBody:</w:t>
      </w:r>
    </w:p>
    <w:p w14:paraId="16F3EE9B"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14:paraId="271576BE" w14:textId="77777777" w:rsidR="00EF3127" w:rsidRDefault="00EF3127" w:rsidP="00EF3127">
      <w:pPr>
        <w:pStyle w:val="PL"/>
        <w:rPr>
          <w:rFonts w:cs="Courier New"/>
          <w:noProof w:val="0"/>
          <w:szCs w:val="16"/>
        </w:rPr>
      </w:pPr>
      <w:r>
        <w:rPr>
          <w:rFonts w:cs="Courier New"/>
          <w:noProof w:val="0"/>
          <w:szCs w:val="16"/>
        </w:rPr>
        <w:t xml:space="preserve">        required: true</w:t>
      </w:r>
    </w:p>
    <w:p w14:paraId="7D7926F8" w14:textId="77777777" w:rsidR="00EF3127" w:rsidRDefault="00EF3127" w:rsidP="00EF3127">
      <w:pPr>
        <w:pStyle w:val="PL"/>
        <w:rPr>
          <w:rFonts w:cs="Courier New"/>
          <w:noProof w:val="0"/>
          <w:szCs w:val="16"/>
        </w:rPr>
      </w:pPr>
      <w:r>
        <w:rPr>
          <w:rFonts w:cs="Courier New"/>
          <w:noProof w:val="0"/>
          <w:szCs w:val="16"/>
        </w:rPr>
        <w:t xml:space="preserve">        content:</w:t>
      </w:r>
    </w:p>
    <w:p w14:paraId="2BD8F108" w14:textId="77777777" w:rsidR="00EF3127" w:rsidRDefault="00EF3127" w:rsidP="00EF3127">
      <w:pPr>
        <w:pStyle w:val="PL"/>
        <w:rPr>
          <w:rFonts w:cs="Courier New"/>
          <w:noProof w:val="0"/>
          <w:szCs w:val="16"/>
        </w:rPr>
      </w:pPr>
      <w:r>
        <w:rPr>
          <w:rFonts w:cs="Courier New"/>
          <w:noProof w:val="0"/>
          <w:szCs w:val="16"/>
        </w:rPr>
        <w:t xml:space="preserve">          application/json:</w:t>
      </w:r>
    </w:p>
    <w:p w14:paraId="3CA379FA" w14:textId="77777777" w:rsidR="00EF3127" w:rsidRDefault="00EF3127" w:rsidP="00EF3127">
      <w:pPr>
        <w:pStyle w:val="PL"/>
        <w:rPr>
          <w:rFonts w:cs="Courier New"/>
          <w:noProof w:val="0"/>
          <w:szCs w:val="16"/>
        </w:rPr>
      </w:pPr>
      <w:r>
        <w:rPr>
          <w:rFonts w:cs="Courier New"/>
          <w:noProof w:val="0"/>
          <w:szCs w:val="16"/>
        </w:rPr>
        <w:t xml:space="preserve">            schema:</w:t>
      </w:r>
    </w:p>
    <w:p w14:paraId="668B3CE4"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StatusRequestData</w:t>
      </w:r>
      <w:r>
        <w:rPr>
          <w:rFonts w:cs="Courier New"/>
          <w:noProof w:val="0"/>
          <w:szCs w:val="16"/>
        </w:rPr>
        <w:t>'</w:t>
      </w:r>
    </w:p>
    <w:p w14:paraId="06ABE534" w14:textId="77777777" w:rsidR="00EF3127" w:rsidRDefault="00EF3127" w:rsidP="00EF3127">
      <w:pPr>
        <w:pStyle w:val="PL"/>
        <w:rPr>
          <w:rFonts w:cs="Courier New"/>
          <w:noProof w:val="0"/>
          <w:szCs w:val="16"/>
        </w:rPr>
      </w:pPr>
      <w:r>
        <w:rPr>
          <w:rFonts w:cs="Courier New"/>
          <w:noProof w:val="0"/>
          <w:szCs w:val="16"/>
        </w:rPr>
        <w:t xml:space="preserve">      responses:</w:t>
      </w:r>
    </w:p>
    <w:p w14:paraId="0B849E5C" w14:textId="77777777" w:rsidR="00EF3127" w:rsidRDefault="00EF3127" w:rsidP="00EF3127">
      <w:pPr>
        <w:pStyle w:val="PL"/>
        <w:rPr>
          <w:rFonts w:cs="Courier New"/>
          <w:noProof w:val="0"/>
          <w:szCs w:val="16"/>
        </w:rPr>
      </w:pPr>
      <w:r>
        <w:rPr>
          <w:rFonts w:cs="Courier New"/>
          <w:noProof w:val="0"/>
          <w:szCs w:val="16"/>
        </w:rPr>
        <w:t xml:space="preserve">        '200':</w:t>
      </w:r>
    </w:p>
    <w:p w14:paraId="79BBF82D" w14:textId="77777777" w:rsidR="00EF3127" w:rsidRDefault="00EF3127" w:rsidP="00EF3127">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14:paraId="3B2CBE80" w14:textId="77777777" w:rsidR="00EF3127" w:rsidRDefault="00EF3127" w:rsidP="00EF3127">
      <w:pPr>
        <w:pStyle w:val="PL"/>
        <w:rPr>
          <w:rFonts w:cs="Courier New"/>
          <w:noProof w:val="0"/>
          <w:szCs w:val="16"/>
        </w:rPr>
      </w:pPr>
      <w:r>
        <w:rPr>
          <w:rFonts w:cs="Courier New"/>
          <w:noProof w:val="0"/>
          <w:szCs w:val="16"/>
        </w:rPr>
        <w:t xml:space="preserve">          content:</w:t>
      </w:r>
    </w:p>
    <w:p w14:paraId="3E94FA8F" w14:textId="77777777" w:rsidR="00EF3127" w:rsidRDefault="00EF3127" w:rsidP="00EF3127">
      <w:pPr>
        <w:pStyle w:val="PL"/>
        <w:rPr>
          <w:rFonts w:cs="Courier New"/>
          <w:noProof w:val="0"/>
          <w:szCs w:val="16"/>
        </w:rPr>
      </w:pPr>
      <w:r>
        <w:rPr>
          <w:rFonts w:cs="Courier New"/>
          <w:noProof w:val="0"/>
          <w:szCs w:val="16"/>
        </w:rPr>
        <w:t xml:space="preserve">            application/json:</w:t>
      </w:r>
    </w:p>
    <w:p w14:paraId="745D136B" w14:textId="77777777" w:rsidR="00EF3127" w:rsidRDefault="00EF3127" w:rsidP="00EF3127">
      <w:pPr>
        <w:pStyle w:val="PL"/>
        <w:rPr>
          <w:rFonts w:cs="Courier New"/>
          <w:noProof w:val="0"/>
          <w:szCs w:val="16"/>
        </w:rPr>
      </w:pPr>
      <w:r>
        <w:rPr>
          <w:rFonts w:cs="Courier New"/>
          <w:noProof w:val="0"/>
          <w:szCs w:val="16"/>
        </w:rPr>
        <w:t xml:space="preserve">              schema:</w:t>
      </w:r>
    </w:p>
    <w:p w14:paraId="31BED70C"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StatusResponseData</w:t>
      </w:r>
      <w:r>
        <w:rPr>
          <w:rFonts w:cs="Courier New"/>
          <w:noProof w:val="0"/>
          <w:szCs w:val="16"/>
        </w:rPr>
        <w:t>'</w:t>
      </w:r>
    </w:p>
    <w:p w14:paraId="014CC5D9" w14:textId="77777777" w:rsidR="00EF3127" w:rsidRDefault="00EF3127" w:rsidP="00EF3127">
      <w:pPr>
        <w:pStyle w:val="PL"/>
        <w:rPr>
          <w:rFonts w:cs="Courier New"/>
          <w:noProof w:val="0"/>
          <w:szCs w:val="16"/>
        </w:rPr>
      </w:pPr>
      <w:r>
        <w:rPr>
          <w:rFonts w:cs="Courier New"/>
          <w:noProof w:val="0"/>
          <w:szCs w:val="16"/>
        </w:rPr>
        <w:lastRenderedPageBreak/>
        <w:t xml:space="preserve">        '400':</w:t>
      </w:r>
    </w:p>
    <w:p w14:paraId="794ECB2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5ED58A23" w14:textId="77777777" w:rsidR="00EF3127" w:rsidRDefault="00EF3127" w:rsidP="00EF3127">
      <w:pPr>
        <w:pStyle w:val="PL"/>
        <w:rPr>
          <w:rFonts w:cs="Courier New"/>
          <w:noProof w:val="0"/>
          <w:szCs w:val="16"/>
        </w:rPr>
      </w:pPr>
      <w:r>
        <w:rPr>
          <w:rFonts w:cs="Courier New"/>
          <w:noProof w:val="0"/>
          <w:szCs w:val="16"/>
        </w:rPr>
        <w:t xml:space="preserve">        '401':</w:t>
      </w:r>
    </w:p>
    <w:p w14:paraId="412151C8"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364B432B" w14:textId="77777777" w:rsidR="00EF3127" w:rsidRDefault="00EF3127" w:rsidP="00EF3127">
      <w:pPr>
        <w:pStyle w:val="PL"/>
        <w:rPr>
          <w:rFonts w:cs="Courier New"/>
          <w:noProof w:val="0"/>
          <w:szCs w:val="16"/>
        </w:rPr>
      </w:pPr>
      <w:r>
        <w:rPr>
          <w:rFonts w:cs="Courier New"/>
          <w:noProof w:val="0"/>
          <w:szCs w:val="16"/>
        </w:rPr>
        <w:t xml:space="preserve">        '403':</w:t>
      </w:r>
    </w:p>
    <w:p w14:paraId="005C967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7B056F3A" w14:textId="77777777" w:rsidR="00EF3127" w:rsidRDefault="00EF3127" w:rsidP="00EF3127">
      <w:pPr>
        <w:pStyle w:val="PL"/>
        <w:rPr>
          <w:rFonts w:cs="Courier New"/>
          <w:noProof w:val="0"/>
          <w:szCs w:val="16"/>
        </w:rPr>
      </w:pPr>
      <w:r>
        <w:rPr>
          <w:rFonts w:cs="Courier New"/>
          <w:noProof w:val="0"/>
          <w:szCs w:val="16"/>
        </w:rPr>
        <w:t xml:space="preserve">        '404':</w:t>
      </w:r>
    </w:p>
    <w:p w14:paraId="1A890B05"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167885ED" w14:textId="77777777" w:rsidR="00EF3127" w:rsidRDefault="00EF3127" w:rsidP="00EF3127">
      <w:pPr>
        <w:pStyle w:val="PL"/>
        <w:rPr>
          <w:rFonts w:cs="Courier New"/>
          <w:noProof w:val="0"/>
          <w:szCs w:val="16"/>
        </w:rPr>
      </w:pPr>
      <w:r>
        <w:rPr>
          <w:rFonts w:cs="Courier New"/>
          <w:noProof w:val="0"/>
          <w:szCs w:val="16"/>
        </w:rPr>
        <w:t xml:space="preserve">        '411':</w:t>
      </w:r>
    </w:p>
    <w:p w14:paraId="28B6970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7FCD081C" w14:textId="77777777" w:rsidR="00EF3127" w:rsidRDefault="00EF3127" w:rsidP="00EF3127">
      <w:pPr>
        <w:pStyle w:val="PL"/>
      </w:pPr>
      <w:r>
        <w:t xml:space="preserve">        '413':</w:t>
      </w:r>
    </w:p>
    <w:p w14:paraId="77BD2430" w14:textId="77777777" w:rsidR="00EF3127" w:rsidRDefault="00EF3127" w:rsidP="00EF3127">
      <w:pPr>
        <w:pStyle w:val="PL"/>
      </w:pPr>
      <w:r>
        <w:t xml:space="preserve">          $ref: 'TS29571_CommonData.yaml#/components/responses/413'</w:t>
      </w:r>
    </w:p>
    <w:p w14:paraId="2E2235C2" w14:textId="77777777" w:rsidR="00EF3127" w:rsidRDefault="00EF3127" w:rsidP="00EF3127">
      <w:pPr>
        <w:pStyle w:val="PL"/>
        <w:rPr>
          <w:rFonts w:cs="Courier New"/>
          <w:noProof w:val="0"/>
          <w:szCs w:val="16"/>
        </w:rPr>
      </w:pPr>
      <w:r>
        <w:rPr>
          <w:rFonts w:cs="Courier New"/>
          <w:noProof w:val="0"/>
          <w:szCs w:val="16"/>
        </w:rPr>
        <w:t xml:space="preserve">        '415':</w:t>
      </w:r>
    </w:p>
    <w:p w14:paraId="717511B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33367DB1" w14:textId="77777777" w:rsidR="00EF3127" w:rsidRDefault="00EF3127" w:rsidP="00EF3127">
      <w:pPr>
        <w:pStyle w:val="PL"/>
        <w:rPr>
          <w:noProof w:val="0"/>
        </w:rPr>
      </w:pPr>
      <w:r>
        <w:rPr>
          <w:noProof w:val="0"/>
        </w:rPr>
        <w:t xml:space="preserve">        '429':</w:t>
      </w:r>
    </w:p>
    <w:p w14:paraId="4C80B6DB" w14:textId="77777777" w:rsidR="00EF3127" w:rsidRDefault="00EF3127" w:rsidP="00EF3127">
      <w:pPr>
        <w:pStyle w:val="PL"/>
        <w:rPr>
          <w:noProof w:val="0"/>
        </w:rPr>
      </w:pPr>
      <w:r>
        <w:rPr>
          <w:noProof w:val="0"/>
        </w:rPr>
        <w:t xml:space="preserve">          $ref: 'TS29571_CommonData.yaml#/components/responses/429'</w:t>
      </w:r>
    </w:p>
    <w:p w14:paraId="00F3DB4F" w14:textId="77777777" w:rsidR="00EF3127" w:rsidRDefault="00EF3127" w:rsidP="00EF3127">
      <w:pPr>
        <w:pStyle w:val="PL"/>
        <w:rPr>
          <w:rFonts w:cs="Courier New"/>
          <w:noProof w:val="0"/>
          <w:szCs w:val="16"/>
        </w:rPr>
      </w:pPr>
      <w:r>
        <w:rPr>
          <w:rFonts w:cs="Courier New"/>
          <w:noProof w:val="0"/>
          <w:szCs w:val="16"/>
        </w:rPr>
        <w:t xml:space="preserve">        '500':</w:t>
      </w:r>
    </w:p>
    <w:p w14:paraId="263120D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5C4D7D4" w14:textId="77777777" w:rsidR="00EF3127" w:rsidRDefault="00EF3127" w:rsidP="00EF3127">
      <w:pPr>
        <w:pStyle w:val="PL"/>
        <w:rPr>
          <w:rFonts w:cs="Courier New"/>
          <w:noProof w:val="0"/>
          <w:szCs w:val="16"/>
        </w:rPr>
      </w:pPr>
      <w:r>
        <w:rPr>
          <w:rFonts w:cs="Courier New"/>
          <w:noProof w:val="0"/>
          <w:szCs w:val="16"/>
        </w:rPr>
        <w:t xml:space="preserve">        '503':</w:t>
      </w:r>
    </w:p>
    <w:p w14:paraId="2B98C68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1F061259" w14:textId="77777777" w:rsidR="00EF3127" w:rsidRDefault="00EF3127" w:rsidP="00EF3127">
      <w:pPr>
        <w:pStyle w:val="PL"/>
        <w:rPr>
          <w:rFonts w:cs="Courier New"/>
          <w:noProof w:val="0"/>
          <w:szCs w:val="16"/>
        </w:rPr>
      </w:pPr>
      <w:r>
        <w:rPr>
          <w:rFonts w:cs="Courier New"/>
          <w:noProof w:val="0"/>
          <w:szCs w:val="16"/>
        </w:rPr>
        <w:t xml:space="preserve">        default:</w:t>
      </w:r>
    </w:p>
    <w:p w14:paraId="46FAB53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B074432" w14:textId="77777777" w:rsidR="00EF3127" w:rsidRPr="009C0276" w:rsidRDefault="00EF3127" w:rsidP="00EF3127">
      <w:pPr>
        <w:pStyle w:val="PL"/>
        <w:rPr>
          <w:rFonts w:cs="Courier New"/>
          <w:noProof w:val="0"/>
          <w:szCs w:val="16"/>
        </w:rPr>
      </w:pPr>
    </w:p>
    <w:p w14:paraId="00CFE8A4"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p>
    <w:p w14:paraId="431C9114" w14:textId="77777777" w:rsidR="00EF3127" w:rsidRDefault="00EF3127" w:rsidP="00EF3127">
      <w:pPr>
        <w:pStyle w:val="PL"/>
        <w:rPr>
          <w:rFonts w:cs="Courier New"/>
          <w:noProof w:val="0"/>
          <w:szCs w:val="16"/>
        </w:rPr>
      </w:pPr>
      <w:r>
        <w:rPr>
          <w:rFonts w:cs="Courier New"/>
          <w:noProof w:val="0"/>
          <w:szCs w:val="16"/>
        </w:rPr>
        <w:t xml:space="preserve">    put:</w:t>
      </w:r>
    </w:p>
    <w:p w14:paraId="39F67A45" w14:textId="77777777" w:rsidR="00EF3127" w:rsidRDefault="00EF3127" w:rsidP="00EF3127">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14:paraId="3FBD6B61" w14:textId="77777777" w:rsidR="00EF3127" w:rsidRDefault="00EF3127" w:rsidP="00EF3127">
      <w:pPr>
        <w:pStyle w:val="PL"/>
        <w:rPr>
          <w:rFonts w:cs="Courier New"/>
          <w:noProof w:val="0"/>
          <w:szCs w:val="16"/>
        </w:rPr>
      </w:pPr>
      <w:r>
        <w:rPr>
          <w:rFonts w:cs="Courier New"/>
          <w:noProof w:val="0"/>
          <w:szCs w:val="16"/>
        </w:rPr>
        <w:t xml:space="preserve">      operationId: ModifyIndividualASTIConfiguration</w:t>
      </w:r>
    </w:p>
    <w:p w14:paraId="60CD388F" w14:textId="77777777" w:rsidR="00EF3127" w:rsidRDefault="00EF3127" w:rsidP="00EF3127">
      <w:pPr>
        <w:pStyle w:val="PL"/>
        <w:rPr>
          <w:rFonts w:cs="Courier New"/>
          <w:noProof w:val="0"/>
          <w:szCs w:val="16"/>
        </w:rPr>
      </w:pPr>
      <w:r>
        <w:rPr>
          <w:rFonts w:cs="Courier New"/>
          <w:noProof w:val="0"/>
          <w:szCs w:val="16"/>
        </w:rPr>
        <w:t xml:space="preserve">      tags:</w:t>
      </w:r>
    </w:p>
    <w:p w14:paraId="3BFFBB5D" w14:textId="77777777" w:rsidR="00EF3127" w:rsidRDefault="00EF3127" w:rsidP="00EF3127">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14:paraId="5CC3AA76" w14:textId="77777777" w:rsidR="00EF3127" w:rsidRDefault="00EF3127" w:rsidP="00EF3127">
      <w:pPr>
        <w:pStyle w:val="PL"/>
        <w:rPr>
          <w:rFonts w:cs="Courier New"/>
          <w:noProof w:val="0"/>
          <w:szCs w:val="16"/>
        </w:rPr>
      </w:pPr>
      <w:r>
        <w:rPr>
          <w:rFonts w:cs="Courier New"/>
          <w:noProof w:val="0"/>
          <w:szCs w:val="16"/>
        </w:rPr>
        <w:t xml:space="preserve">      parameters:</w:t>
      </w:r>
    </w:p>
    <w:p w14:paraId="596F5C3D" w14:textId="77777777" w:rsidR="00EF3127" w:rsidRDefault="00EF3127" w:rsidP="00EF3127">
      <w:pPr>
        <w:pStyle w:val="PL"/>
        <w:rPr>
          <w:rFonts w:cs="Courier New"/>
          <w:noProof w:val="0"/>
          <w:szCs w:val="16"/>
        </w:rPr>
      </w:pPr>
      <w:r>
        <w:rPr>
          <w:rFonts w:cs="Courier New"/>
          <w:noProof w:val="0"/>
          <w:szCs w:val="16"/>
        </w:rPr>
        <w:t xml:space="preserve">        - name: </w:t>
      </w:r>
      <w:r w:rsidRPr="00AA5858">
        <w:rPr>
          <w:rFonts w:cs="Courier New"/>
          <w:noProof w:val="0"/>
          <w:szCs w:val="16"/>
        </w:rPr>
        <w:t>astiConfigId</w:t>
      </w:r>
    </w:p>
    <w:p w14:paraId="2032752A" w14:textId="77777777" w:rsidR="00EF3127" w:rsidRDefault="00EF3127" w:rsidP="00EF3127">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14:paraId="4AC5A067" w14:textId="77777777" w:rsidR="00EF3127" w:rsidRDefault="00EF3127" w:rsidP="00EF3127">
      <w:pPr>
        <w:pStyle w:val="PL"/>
        <w:rPr>
          <w:rFonts w:cs="Courier New"/>
          <w:noProof w:val="0"/>
          <w:szCs w:val="16"/>
        </w:rPr>
      </w:pPr>
      <w:r>
        <w:rPr>
          <w:rFonts w:cs="Courier New"/>
          <w:noProof w:val="0"/>
          <w:szCs w:val="16"/>
        </w:rPr>
        <w:t xml:space="preserve">          in: path</w:t>
      </w:r>
    </w:p>
    <w:p w14:paraId="1AA76896" w14:textId="77777777" w:rsidR="00EF3127" w:rsidRDefault="00EF3127" w:rsidP="00EF3127">
      <w:pPr>
        <w:pStyle w:val="PL"/>
        <w:rPr>
          <w:rFonts w:cs="Courier New"/>
          <w:noProof w:val="0"/>
          <w:szCs w:val="16"/>
        </w:rPr>
      </w:pPr>
      <w:r>
        <w:rPr>
          <w:rFonts w:cs="Courier New"/>
          <w:noProof w:val="0"/>
          <w:szCs w:val="16"/>
        </w:rPr>
        <w:t xml:space="preserve">          required: true</w:t>
      </w:r>
    </w:p>
    <w:p w14:paraId="2363FBD0" w14:textId="77777777" w:rsidR="00EF3127" w:rsidRDefault="00EF3127" w:rsidP="00EF3127">
      <w:pPr>
        <w:pStyle w:val="PL"/>
        <w:rPr>
          <w:rFonts w:cs="Courier New"/>
          <w:noProof w:val="0"/>
          <w:szCs w:val="16"/>
        </w:rPr>
      </w:pPr>
      <w:r>
        <w:rPr>
          <w:rFonts w:cs="Courier New"/>
          <w:noProof w:val="0"/>
          <w:szCs w:val="16"/>
        </w:rPr>
        <w:t xml:space="preserve">          schema:</w:t>
      </w:r>
    </w:p>
    <w:p w14:paraId="4DC032AD" w14:textId="77777777" w:rsidR="00EF3127" w:rsidRDefault="00EF3127" w:rsidP="00EF3127">
      <w:pPr>
        <w:pStyle w:val="PL"/>
        <w:rPr>
          <w:rFonts w:cs="Courier New"/>
          <w:noProof w:val="0"/>
          <w:szCs w:val="16"/>
        </w:rPr>
      </w:pPr>
      <w:r>
        <w:rPr>
          <w:rFonts w:cs="Courier New"/>
          <w:noProof w:val="0"/>
          <w:szCs w:val="16"/>
        </w:rPr>
        <w:t xml:space="preserve">            type: string</w:t>
      </w:r>
    </w:p>
    <w:p w14:paraId="61650810" w14:textId="77777777" w:rsidR="00EF3127" w:rsidRDefault="00EF3127" w:rsidP="00EF3127">
      <w:pPr>
        <w:pStyle w:val="PL"/>
        <w:rPr>
          <w:lang w:eastAsia="es-ES"/>
        </w:rPr>
      </w:pPr>
      <w:r>
        <w:rPr>
          <w:lang w:eastAsia="es-ES"/>
        </w:rPr>
        <w:t xml:space="preserve">      requestBody:</w:t>
      </w:r>
    </w:p>
    <w:p w14:paraId="7BF33942" w14:textId="77777777" w:rsidR="00EF3127" w:rsidRDefault="00EF3127" w:rsidP="00EF3127">
      <w:pPr>
        <w:pStyle w:val="PL"/>
        <w:rPr>
          <w:lang w:eastAsia="es-ES"/>
        </w:rPr>
      </w:pPr>
      <w:r>
        <w:rPr>
          <w:lang w:eastAsia="es-ES"/>
        </w:rPr>
        <w:t xml:space="preserve">        required: true</w:t>
      </w:r>
    </w:p>
    <w:p w14:paraId="3CE884F3" w14:textId="77777777" w:rsidR="00EF3127" w:rsidRDefault="00EF3127" w:rsidP="00EF3127">
      <w:pPr>
        <w:pStyle w:val="PL"/>
        <w:rPr>
          <w:lang w:eastAsia="es-ES"/>
        </w:rPr>
      </w:pPr>
      <w:r>
        <w:rPr>
          <w:lang w:eastAsia="es-ES"/>
        </w:rPr>
        <w:t xml:space="preserve">        content:</w:t>
      </w:r>
    </w:p>
    <w:p w14:paraId="3F412E60" w14:textId="77777777" w:rsidR="00EF3127" w:rsidRDefault="00EF3127" w:rsidP="00EF3127">
      <w:pPr>
        <w:pStyle w:val="PL"/>
        <w:rPr>
          <w:lang w:eastAsia="es-ES"/>
        </w:rPr>
      </w:pPr>
      <w:r>
        <w:rPr>
          <w:lang w:eastAsia="es-ES"/>
        </w:rPr>
        <w:t xml:space="preserve">          application/json:</w:t>
      </w:r>
    </w:p>
    <w:p w14:paraId="429CF962" w14:textId="77777777" w:rsidR="00EF3127" w:rsidRDefault="00EF3127" w:rsidP="00EF3127">
      <w:pPr>
        <w:pStyle w:val="PL"/>
        <w:rPr>
          <w:lang w:eastAsia="es-ES"/>
        </w:rPr>
      </w:pPr>
      <w:r>
        <w:rPr>
          <w:lang w:eastAsia="es-ES"/>
        </w:rPr>
        <w:t xml:space="preserve">            schema:</w:t>
      </w:r>
    </w:p>
    <w:p w14:paraId="1B17FCA5"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024409D5" w14:textId="77777777" w:rsidR="00EF3127" w:rsidRDefault="00EF3127" w:rsidP="00EF3127">
      <w:pPr>
        <w:pStyle w:val="PL"/>
        <w:rPr>
          <w:lang w:eastAsia="es-ES"/>
        </w:rPr>
      </w:pPr>
      <w:r>
        <w:rPr>
          <w:lang w:eastAsia="es-ES"/>
        </w:rPr>
        <w:t xml:space="preserve">      responses:</w:t>
      </w:r>
    </w:p>
    <w:p w14:paraId="0739D339" w14:textId="77777777" w:rsidR="00EF3127" w:rsidRDefault="00EF3127" w:rsidP="00EF3127">
      <w:pPr>
        <w:pStyle w:val="PL"/>
        <w:rPr>
          <w:lang w:eastAsia="es-ES"/>
        </w:rPr>
      </w:pPr>
      <w:r>
        <w:rPr>
          <w:lang w:eastAsia="es-ES"/>
        </w:rPr>
        <w:t xml:space="preserve">        '200':</w:t>
      </w:r>
    </w:p>
    <w:p w14:paraId="5068F6F1" w14:textId="77777777" w:rsidR="00EF3127" w:rsidRDefault="00EF3127" w:rsidP="00EF3127">
      <w:pPr>
        <w:pStyle w:val="PL"/>
        <w:rPr>
          <w:lang w:eastAsia="es-ES"/>
        </w:rPr>
      </w:pPr>
      <w:r>
        <w:rPr>
          <w:lang w:eastAsia="es-ES"/>
        </w:rPr>
        <w:t xml:space="preserve">          description: OK. Resource was succesfully modified and representation is returned</w:t>
      </w:r>
    </w:p>
    <w:p w14:paraId="65D66616" w14:textId="77777777" w:rsidR="00EF3127" w:rsidRDefault="00EF3127" w:rsidP="00EF3127">
      <w:pPr>
        <w:pStyle w:val="PL"/>
        <w:rPr>
          <w:lang w:eastAsia="es-ES"/>
        </w:rPr>
      </w:pPr>
      <w:r>
        <w:rPr>
          <w:lang w:eastAsia="es-ES"/>
        </w:rPr>
        <w:t xml:space="preserve">          content:</w:t>
      </w:r>
    </w:p>
    <w:p w14:paraId="6D175625" w14:textId="77777777" w:rsidR="00EF3127" w:rsidRDefault="00EF3127" w:rsidP="00EF3127">
      <w:pPr>
        <w:pStyle w:val="PL"/>
        <w:rPr>
          <w:lang w:eastAsia="es-ES"/>
        </w:rPr>
      </w:pPr>
      <w:r>
        <w:rPr>
          <w:lang w:eastAsia="es-ES"/>
        </w:rPr>
        <w:t xml:space="preserve">            application/json:</w:t>
      </w:r>
    </w:p>
    <w:p w14:paraId="3350C8D2" w14:textId="77777777" w:rsidR="00EF3127" w:rsidRDefault="00EF3127" w:rsidP="00EF3127">
      <w:pPr>
        <w:pStyle w:val="PL"/>
        <w:rPr>
          <w:lang w:eastAsia="es-ES"/>
        </w:rPr>
      </w:pPr>
      <w:r>
        <w:rPr>
          <w:lang w:eastAsia="es-ES"/>
        </w:rPr>
        <w:t xml:space="preserve">              schema:</w:t>
      </w:r>
    </w:p>
    <w:p w14:paraId="3D34F209"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333623A1" w14:textId="77777777" w:rsidR="00EF3127" w:rsidRDefault="00EF3127" w:rsidP="00EF3127">
      <w:pPr>
        <w:pStyle w:val="PL"/>
        <w:rPr>
          <w:lang w:eastAsia="es-ES"/>
        </w:rPr>
      </w:pPr>
      <w:r>
        <w:rPr>
          <w:lang w:eastAsia="es-ES"/>
        </w:rPr>
        <w:t xml:space="preserve">        '204':</w:t>
      </w:r>
    </w:p>
    <w:p w14:paraId="3F01A198" w14:textId="77777777" w:rsidR="00EF3127" w:rsidRDefault="00EF3127" w:rsidP="00EF3127">
      <w:pPr>
        <w:pStyle w:val="PL"/>
        <w:rPr>
          <w:lang w:eastAsia="es-ES"/>
        </w:rPr>
      </w:pPr>
      <w:r>
        <w:rPr>
          <w:lang w:eastAsia="es-ES"/>
        </w:rPr>
        <w:t xml:space="preserve">          description: No Content. Resource was succesfully modified</w:t>
      </w:r>
    </w:p>
    <w:p w14:paraId="3CA11059" w14:textId="77777777" w:rsidR="00EF3127" w:rsidRDefault="00EF3127" w:rsidP="00EF3127">
      <w:pPr>
        <w:pStyle w:val="PL"/>
        <w:rPr>
          <w:noProof w:val="0"/>
        </w:rPr>
      </w:pPr>
      <w:r>
        <w:rPr>
          <w:noProof w:val="0"/>
        </w:rPr>
        <w:t xml:space="preserve">        '307':</w:t>
      </w:r>
    </w:p>
    <w:p w14:paraId="09FCEECB" w14:textId="77777777" w:rsidR="00EF3127" w:rsidRDefault="00EF3127" w:rsidP="00EF3127">
      <w:pPr>
        <w:pStyle w:val="PL"/>
        <w:rPr>
          <w:lang w:eastAsia="es-ES"/>
        </w:rPr>
      </w:pPr>
      <w:r>
        <w:rPr>
          <w:lang w:eastAsia="es-ES"/>
        </w:rPr>
        <w:t xml:space="preserve">          $ref: 'TS29571_CommonData.yaml#/components/responses/307'</w:t>
      </w:r>
    </w:p>
    <w:p w14:paraId="476187A9" w14:textId="77777777" w:rsidR="00EF3127" w:rsidRDefault="00EF3127" w:rsidP="00EF3127">
      <w:pPr>
        <w:pStyle w:val="PL"/>
        <w:rPr>
          <w:noProof w:val="0"/>
        </w:rPr>
      </w:pPr>
      <w:r>
        <w:rPr>
          <w:noProof w:val="0"/>
        </w:rPr>
        <w:t xml:space="preserve">        '308':</w:t>
      </w:r>
    </w:p>
    <w:p w14:paraId="039E34CA" w14:textId="77777777" w:rsidR="00EF3127" w:rsidRDefault="00EF3127" w:rsidP="00EF3127">
      <w:pPr>
        <w:pStyle w:val="PL"/>
        <w:rPr>
          <w:lang w:eastAsia="es-ES"/>
        </w:rPr>
      </w:pPr>
      <w:r>
        <w:rPr>
          <w:lang w:eastAsia="es-ES"/>
        </w:rPr>
        <w:t xml:space="preserve">          $ref: 'TS29571_CommonData.yaml#/components/responses/308'</w:t>
      </w:r>
    </w:p>
    <w:p w14:paraId="675BED6A" w14:textId="77777777" w:rsidR="00EF3127" w:rsidRDefault="00EF3127" w:rsidP="00EF3127">
      <w:pPr>
        <w:pStyle w:val="PL"/>
        <w:rPr>
          <w:lang w:eastAsia="es-ES"/>
        </w:rPr>
      </w:pPr>
      <w:r>
        <w:rPr>
          <w:lang w:eastAsia="es-ES"/>
        </w:rPr>
        <w:t xml:space="preserve">        '400':</w:t>
      </w:r>
    </w:p>
    <w:p w14:paraId="4CAFF903" w14:textId="77777777" w:rsidR="00EF3127" w:rsidRDefault="00EF3127" w:rsidP="00EF3127">
      <w:pPr>
        <w:pStyle w:val="PL"/>
        <w:rPr>
          <w:lang w:eastAsia="es-ES"/>
        </w:rPr>
      </w:pPr>
      <w:r>
        <w:rPr>
          <w:lang w:eastAsia="es-ES"/>
        </w:rPr>
        <w:t xml:space="preserve">          $ref: 'TS29571_CommonData.yaml#/components/responses/400'</w:t>
      </w:r>
    </w:p>
    <w:p w14:paraId="15F0CB73" w14:textId="77777777" w:rsidR="00EF3127" w:rsidRDefault="00EF3127" w:rsidP="00EF3127">
      <w:pPr>
        <w:pStyle w:val="PL"/>
        <w:rPr>
          <w:lang w:eastAsia="es-ES"/>
        </w:rPr>
      </w:pPr>
      <w:r>
        <w:rPr>
          <w:lang w:eastAsia="es-ES"/>
        </w:rPr>
        <w:t xml:space="preserve">        '401':</w:t>
      </w:r>
    </w:p>
    <w:p w14:paraId="51B9A8B5" w14:textId="77777777" w:rsidR="00EF3127" w:rsidRDefault="00EF3127" w:rsidP="00EF3127">
      <w:pPr>
        <w:pStyle w:val="PL"/>
        <w:rPr>
          <w:lang w:eastAsia="es-ES"/>
        </w:rPr>
      </w:pPr>
      <w:r>
        <w:rPr>
          <w:lang w:eastAsia="es-ES"/>
        </w:rPr>
        <w:t xml:space="preserve">          $ref: 'TS29571_CommonData.yaml#/components/responses/401'</w:t>
      </w:r>
    </w:p>
    <w:p w14:paraId="5A8A0EDB" w14:textId="77777777" w:rsidR="00EF3127" w:rsidRDefault="00EF3127" w:rsidP="00EF3127">
      <w:pPr>
        <w:pStyle w:val="PL"/>
        <w:rPr>
          <w:lang w:eastAsia="es-ES"/>
        </w:rPr>
      </w:pPr>
      <w:r>
        <w:rPr>
          <w:lang w:eastAsia="es-ES"/>
        </w:rPr>
        <w:t xml:space="preserve">        '403':</w:t>
      </w:r>
    </w:p>
    <w:p w14:paraId="7D68BEFF" w14:textId="77777777" w:rsidR="00EF3127" w:rsidRDefault="00EF3127" w:rsidP="00EF3127">
      <w:pPr>
        <w:pStyle w:val="PL"/>
        <w:rPr>
          <w:lang w:eastAsia="es-ES"/>
        </w:rPr>
      </w:pPr>
      <w:r>
        <w:rPr>
          <w:lang w:eastAsia="es-ES"/>
        </w:rPr>
        <w:t xml:space="preserve">          $ref: 'TS29571_CommonData.yaml#/components/responses/403'</w:t>
      </w:r>
    </w:p>
    <w:p w14:paraId="36743BDE" w14:textId="77777777" w:rsidR="00EF3127" w:rsidRDefault="00EF3127" w:rsidP="00EF3127">
      <w:pPr>
        <w:pStyle w:val="PL"/>
        <w:rPr>
          <w:lang w:eastAsia="es-ES"/>
        </w:rPr>
      </w:pPr>
      <w:r>
        <w:rPr>
          <w:lang w:eastAsia="es-ES"/>
        </w:rPr>
        <w:t xml:space="preserve">        '404':</w:t>
      </w:r>
    </w:p>
    <w:p w14:paraId="2429779C" w14:textId="77777777" w:rsidR="00EF3127" w:rsidRDefault="00EF3127" w:rsidP="00EF3127">
      <w:pPr>
        <w:pStyle w:val="PL"/>
        <w:rPr>
          <w:lang w:eastAsia="es-ES"/>
        </w:rPr>
      </w:pPr>
      <w:r>
        <w:rPr>
          <w:lang w:eastAsia="es-ES"/>
        </w:rPr>
        <w:t xml:space="preserve">          $ref: 'TS29571_CommonData.yaml#/components/responses/404'</w:t>
      </w:r>
    </w:p>
    <w:p w14:paraId="65DE6BD8" w14:textId="77777777" w:rsidR="00EF3127" w:rsidRDefault="00EF3127" w:rsidP="00EF3127">
      <w:pPr>
        <w:pStyle w:val="PL"/>
        <w:rPr>
          <w:lang w:eastAsia="es-ES"/>
        </w:rPr>
      </w:pPr>
      <w:r>
        <w:rPr>
          <w:lang w:eastAsia="es-ES"/>
        </w:rPr>
        <w:t xml:space="preserve">        '411':</w:t>
      </w:r>
    </w:p>
    <w:p w14:paraId="20DC24F2" w14:textId="77777777" w:rsidR="00EF3127" w:rsidRDefault="00EF3127" w:rsidP="00EF3127">
      <w:pPr>
        <w:pStyle w:val="PL"/>
        <w:rPr>
          <w:lang w:eastAsia="es-ES"/>
        </w:rPr>
      </w:pPr>
      <w:r>
        <w:rPr>
          <w:lang w:eastAsia="es-ES"/>
        </w:rPr>
        <w:t xml:space="preserve">          $ref: 'TS29571_CommonData.yaml#/components/responses/411'</w:t>
      </w:r>
    </w:p>
    <w:p w14:paraId="38822BD6" w14:textId="77777777" w:rsidR="00EF3127" w:rsidRDefault="00EF3127" w:rsidP="00EF3127">
      <w:pPr>
        <w:pStyle w:val="PL"/>
        <w:rPr>
          <w:lang w:eastAsia="es-ES"/>
        </w:rPr>
      </w:pPr>
      <w:r>
        <w:rPr>
          <w:lang w:eastAsia="es-ES"/>
        </w:rPr>
        <w:t xml:space="preserve">        '413':</w:t>
      </w:r>
    </w:p>
    <w:p w14:paraId="74D87500" w14:textId="77777777" w:rsidR="00EF3127" w:rsidRDefault="00EF3127" w:rsidP="00EF3127">
      <w:pPr>
        <w:pStyle w:val="PL"/>
        <w:rPr>
          <w:lang w:eastAsia="es-ES"/>
        </w:rPr>
      </w:pPr>
      <w:r>
        <w:rPr>
          <w:lang w:eastAsia="es-ES"/>
        </w:rPr>
        <w:t xml:space="preserve">          $ref: 'TS29571_CommonData.yaml#/components/responses/413'</w:t>
      </w:r>
    </w:p>
    <w:p w14:paraId="2F0D6D0C" w14:textId="77777777" w:rsidR="00EF3127" w:rsidRDefault="00EF3127" w:rsidP="00EF3127">
      <w:pPr>
        <w:pStyle w:val="PL"/>
        <w:rPr>
          <w:lang w:eastAsia="es-ES"/>
        </w:rPr>
      </w:pPr>
      <w:r>
        <w:rPr>
          <w:lang w:eastAsia="es-ES"/>
        </w:rPr>
        <w:t xml:space="preserve">        '415':</w:t>
      </w:r>
    </w:p>
    <w:p w14:paraId="311D3C81" w14:textId="77777777" w:rsidR="00EF3127" w:rsidRDefault="00EF3127" w:rsidP="00EF3127">
      <w:pPr>
        <w:pStyle w:val="PL"/>
        <w:rPr>
          <w:lang w:eastAsia="es-ES"/>
        </w:rPr>
      </w:pPr>
      <w:r>
        <w:rPr>
          <w:lang w:eastAsia="es-ES"/>
        </w:rPr>
        <w:t xml:space="preserve">          $ref: 'TS29571_CommonData.yaml#/components/responses/415'</w:t>
      </w:r>
    </w:p>
    <w:p w14:paraId="49A6DDDB" w14:textId="77777777" w:rsidR="00EF3127" w:rsidRDefault="00EF3127" w:rsidP="00EF3127">
      <w:pPr>
        <w:pStyle w:val="PL"/>
        <w:rPr>
          <w:lang w:eastAsia="es-ES"/>
        </w:rPr>
      </w:pPr>
      <w:r>
        <w:rPr>
          <w:lang w:eastAsia="es-ES"/>
        </w:rPr>
        <w:t xml:space="preserve">        '429':</w:t>
      </w:r>
    </w:p>
    <w:p w14:paraId="2199EEDB" w14:textId="77777777" w:rsidR="00EF3127" w:rsidRDefault="00EF3127" w:rsidP="00EF3127">
      <w:pPr>
        <w:pStyle w:val="PL"/>
        <w:rPr>
          <w:lang w:eastAsia="es-ES"/>
        </w:rPr>
      </w:pPr>
      <w:r>
        <w:rPr>
          <w:lang w:eastAsia="es-ES"/>
        </w:rPr>
        <w:t xml:space="preserve">          $ref: 'TS29571_CommonData.yaml#/components/responses/429'</w:t>
      </w:r>
    </w:p>
    <w:p w14:paraId="296D084C" w14:textId="77777777" w:rsidR="00EF3127" w:rsidRDefault="00EF3127" w:rsidP="00EF3127">
      <w:pPr>
        <w:pStyle w:val="PL"/>
        <w:rPr>
          <w:lang w:eastAsia="es-ES"/>
        </w:rPr>
      </w:pPr>
      <w:r>
        <w:rPr>
          <w:lang w:eastAsia="es-ES"/>
        </w:rPr>
        <w:t xml:space="preserve">        '500':</w:t>
      </w:r>
    </w:p>
    <w:p w14:paraId="56E4230D" w14:textId="77777777" w:rsidR="00EF3127" w:rsidRDefault="00EF3127" w:rsidP="00EF3127">
      <w:pPr>
        <w:pStyle w:val="PL"/>
        <w:rPr>
          <w:lang w:eastAsia="es-ES"/>
        </w:rPr>
      </w:pPr>
      <w:r>
        <w:rPr>
          <w:lang w:eastAsia="es-ES"/>
        </w:rPr>
        <w:t xml:space="preserve">          $ref: 'TS29571_CommonData.yaml#/components/responses/500'</w:t>
      </w:r>
    </w:p>
    <w:p w14:paraId="09218297" w14:textId="77777777" w:rsidR="00EF3127" w:rsidRDefault="00EF3127" w:rsidP="00EF3127">
      <w:pPr>
        <w:pStyle w:val="PL"/>
        <w:rPr>
          <w:lang w:eastAsia="es-ES"/>
        </w:rPr>
      </w:pPr>
      <w:r>
        <w:rPr>
          <w:lang w:eastAsia="es-ES"/>
        </w:rPr>
        <w:t xml:space="preserve">        '503':</w:t>
      </w:r>
    </w:p>
    <w:p w14:paraId="659B9EAA" w14:textId="77777777" w:rsidR="00EF3127" w:rsidRDefault="00EF3127" w:rsidP="00EF3127">
      <w:pPr>
        <w:pStyle w:val="PL"/>
        <w:rPr>
          <w:lang w:eastAsia="es-ES"/>
        </w:rPr>
      </w:pPr>
      <w:r>
        <w:rPr>
          <w:lang w:eastAsia="es-ES"/>
        </w:rPr>
        <w:t xml:space="preserve">          $ref: 'TS29571_CommonData.yaml#/components/responses/503'</w:t>
      </w:r>
    </w:p>
    <w:p w14:paraId="1E22C85C" w14:textId="77777777" w:rsidR="00EF3127" w:rsidRDefault="00EF3127" w:rsidP="00EF3127">
      <w:pPr>
        <w:pStyle w:val="PL"/>
        <w:rPr>
          <w:lang w:eastAsia="es-ES"/>
        </w:rPr>
      </w:pPr>
      <w:r>
        <w:rPr>
          <w:lang w:eastAsia="es-ES"/>
        </w:rPr>
        <w:t xml:space="preserve">        default:</w:t>
      </w:r>
    </w:p>
    <w:p w14:paraId="376D3AC7" w14:textId="77777777" w:rsidR="00EF3127" w:rsidRDefault="00EF3127" w:rsidP="00EF3127">
      <w:pPr>
        <w:pStyle w:val="PL"/>
        <w:rPr>
          <w:rFonts w:cs="Courier New"/>
          <w:noProof w:val="0"/>
          <w:szCs w:val="16"/>
        </w:rPr>
      </w:pPr>
      <w:r>
        <w:rPr>
          <w:lang w:eastAsia="es-ES"/>
        </w:rPr>
        <w:t xml:space="preserve">          $ref: 'TS29571_CommonData.yaml#/components/responses/default'</w:t>
      </w:r>
    </w:p>
    <w:p w14:paraId="7474B776" w14:textId="77777777" w:rsidR="00EF3127" w:rsidRDefault="00EF3127" w:rsidP="00EF3127">
      <w:pPr>
        <w:pStyle w:val="PL"/>
      </w:pPr>
      <w:r>
        <w:t xml:space="preserve">    delete:</w:t>
      </w:r>
    </w:p>
    <w:p w14:paraId="3CAF1B89" w14:textId="77777777" w:rsidR="00EF3127" w:rsidRDefault="00EF3127" w:rsidP="00EF3127">
      <w:pPr>
        <w:pStyle w:val="PL"/>
      </w:pPr>
      <w:r>
        <w:lastRenderedPageBreak/>
        <w:t xml:space="preserve">      operationId: Delete</w:t>
      </w:r>
      <w:r>
        <w:rPr>
          <w:rFonts w:cs="Courier New"/>
          <w:noProof w:val="0"/>
          <w:szCs w:val="16"/>
        </w:rPr>
        <w:t>IndividualASTIConfiguration</w:t>
      </w:r>
    </w:p>
    <w:p w14:paraId="24C01F61" w14:textId="77777777" w:rsidR="00EF3127" w:rsidRDefault="00EF3127" w:rsidP="00EF3127">
      <w:pPr>
        <w:pStyle w:val="PL"/>
      </w:pPr>
      <w:r>
        <w:t xml:space="preserve">      summary: Delete an </w:t>
      </w:r>
      <w:r>
        <w:rPr>
          <w:rFonts w:cs="Courier New"/>
          <w:noProof w:val="0"/>
          <w:szCs w:val="16"/>
        </w:rPr>
        <w:t>Individual ASTI Configuration</w:t>
      </w:r>
    </w:p>
    <w:p w14:paraId="79808016" w14:textId="77777777" w:rsidR="00EF3127" w:rsidRDefault="00EF3127" w:rsidP="00EF3127">
      <w:pPr>
        <w:pStyle w:val="PL"/>
      </w:pPr>
      <w:r>
        <w:t xml:space="preserve">      tags:</w:t>
      </w:r>
    </w:p>
    <w:p w14:paraId="51BEC081" w14:textId="77777777" w:rsidR="00EF3127" w:rsidRDefault="00EF3127" w:rsidP="00EF3127">
      <w:pPr>
        <w:pStyle w:val="PL"/>
      </w:pPr>
      <w:r>
        <w:t xml:space="preserve">        </w:t>
      </w:r>
      <w:r>
        <w:rPr>
          <w:rFonts w:cs="Courier New"/>
          <w:noProof w:val="0"/>
          <w:szCs w:val="16"/>
        </w:rPr>
        <w:t>- Individual ASTI Configuration</w:t>
      </w:r>
      <w:r>
        <w:t xml:space="preserve"> (Document)</w:t>
      </w:r>
    </w:p>
    <w:p w14:paraId="1DEC0017" w14:textId="77777777" w:rsidR="00EF3127" w:rsidRDefault="00EF3127" w:rsidP="00EF3127">
      <w:pPr>
        <w:pStyle w:val="PL"/>
      </w:pPr>
      <w:r>
        <w:t xml:space="preserve">      parameters:</w:t>
      </w:r>
    </w:p>
    <w:p w14:paraId="01CC2310" w14:textId="77777777" w:rsidR="00EF3127" w:rsidRDefault="00EF3127" w:rsidP="00EF3127">
      <w:pPr>
        <w:pStyle w:val="PL"/>
      </w:pPr>
      <w:r>
        <w:t xml:space="preserve">        - name: </w:t>
      </w:r>
      <w:r w:rsidRPr="00AA5858">
        <w:rPr>
          <w:rFonts w:cs="Courier New"/>
          <w:noProof w:val="0"/>
          <w:szCs w:val="16"/>
        </w:rPr>
        <w:t>astiConfigId</w:t>
      </w:r>
    </w:p>
    <w:p w14:paraId="0F69D2D7" w14:textId="77777777" w:rsidR="00EF3127" w:rsidRDefault="00EF3127" w:rsidP="00EF3127">
      <w:pPr>
        <w:pStyle w:val="PL"/>
      </w:pPr>
      <w:r>
        <w:t xml:space="preserve">          in: path</w:t>
      </w:r>
    </w:p>
    <w:p w14:paraId="69CA3428" w14:textId="77777777" w:rsidR="00EF3127" w:rsidRDefault="00EF3127" w:rsidP="00EF3127">
      <w:pPr>
        <w:pStyle w:val="PL"/>
      </w:pPr>
      <w:r>
        <w:t xml:space="preserve">          description: </w:t>
      </w:r>
      <w:r>
        <w:rPr>
          <w:rFonts w:cs="Courier New"/>
          <w:noProof w:val="0"/>
          <w:szCs w:val="16"/>
        </w:rPr>
        <w:t>string identifying an Individual ASTI Configuration</w:t>
      </w:r>
    </w:p>
    <w:p w14:paraId="0D3FE044" w14:textId="77777777" w:rsidR="00EF3127" w:rsidRDefault="00EF3127" w:rsidP="00EF3127">
      <w:pPr>
        <w:pStyle w:val="PL"/>
      </w:pPr>
      <w:r>
        <w:t xml:space="preserve">          required: true</w:t>
      </w:r>
    </w:p>
    <w:p w14:paraId="668B3C3C" w14:textId="77777777" w:rsidR="00EF3127" w:rsidRDefault="00EF3127" w:rsidP="00EF3127">
      <w:pPr>
        <w:pStyle w:val="PL"/>
      </w:pPr>
      <w:r>
        <w:t xml:space="preserve">          schema:</w:t>
      </w:r>
    </w:p>
    <w:p w14:paraId="0692B818" w14:textId="77777777" w:rsidR="00EF3127" w:rsidRDefault="00EF3127" w:rsidP="00EF3127">
      <w:pPr>
        <w:pStyle w:val="PL"/>
      </w:pPr>
      <w:r>
        <w:t xml:space="preserve">            type: string</w:t>
      </w:r>
    </w:p>
    <w:p w14:paraId="45AD3295" w14:textId="77777777" w:rsidR="00EF3127" w:rsidRDefault="00EF3127" w:rsidP="00EF3127">
      <w:pPr>
        <w:pStyle w:val="PL"/>
      </w:pPr>
      <w:r>
        <w:t xml:space="preserve">      responses:</w:t>
      </w:r>
    </w:p>
    <w:p w14:paraId="207A4B02" w14:textId="77777777" w:rsidR="00EF3127" w:rsidRDefault="00EF3127" w:rsidP="00EF3127">
      <w:pPr>
        <w:pStyle w:val="PL"/>
      </w:pPr>
      <w:r>
        <w:t xml:space="preserve">        '204':</w:t>
      </w:r>
    </w:p>
    <w:p w14:paraId="0E9C4D24" w14:textId="77777777" w:rsidR="00EF3127" w:rsidRDefault="00EF3127" w:rsidP="00EF3127">
      <w:pPr>
        <w:pStyle w:val="PL"/>
      </w:pPr>
      <w:r>
        <w:t xml:space="preserve">          description: No Content. Resource was </w:t>
      </w:r>
      <w:r>
        <w:rPr>
          <w:noProof w:val="0"/>
        </w:rPr>
        <w:t>successfully</w:t>
      </w:r>
      <w:r>
        <w:t xml:space="preserve"> deleted</w:t>
      </w:r>
    </w:p>
    <w:p w14:paraId="1D482783" w14:textId="77777777" w:rsidR="00EF3127" w:rsidRDefault="00EF3127" w:rsidP="00EF3127">
      <w:pPr>
        <w:pStyle w:val="PL"/>
        <w:rPr>
          <w:noProof w:val="0"/>
        </w:rPr>
      </w:pPr>
      <w:r>
        <w:rPr>
          <w:noProof w:val="0"/>
        </w:rPr>
        <w:t xml:space="preserve">        '307':</w:t>
      </w:r>
    </w:p>
    <w:p w14:paraId="7420805D" w14:textId="77777777" w:rsidR="00EF3127" w:rsidRDefault="00EF3127" w:rsidP="00EF3127">
      <w:pPr>
        <w:pStyle w:val="PL"/>
      </w:pPr>
      <w:r>
        <w:rPr>
          <w:rFonts w:cs="Courier New"/>
          <w:noProof w:val="0"/>
          <w:szCs w:val="16"/>
        </w:rPr>
        <w:t xml:space="preserve">          $ref: 'TS29571_CommonData.yaml#/components/responses/307'</w:t>
      </w:r>
    </w:p>
    <w:p w14:paraId="1DE95D55" w14:textId="77777777" w:rsidR="00EF3127" w:rsidRDefault="00EF3127" w:rsidP="00EF3127">
      <w:pPr>
        <w:pStyle w:val="PL"/>
        <w:rPr>
          <w:noProof w:val="0"/>
        </w:rPr>
      </w:pPr>
      <w:r>
        <w:rPr>
          <w:noProof w:val="0"/>
        </w:rPr>
        <w:t xml:space="preserve">        '308':</w:t>
      </w:r>
    </w:p>
    <w:p w14:paraId="1CAE4EF0" w14:textId="77777777" w:rsidR="00EF3127" w:rsidRDefault="00EF3127" w:rsidP="00EF3127">
      <w:pPr>
        <w:pStyle w:val="PL"/>
      </w:pPr>
      <w:r>
        <w:rPr>
          <w:rFonts w:cs="Courier New"/>
          <w:noProof w:val="0"/>
          <w:szCs w:val="16"/>
        </w:rPr>
        <w:t xml:space="preserve">          $ref: 'TS29571_CommonData.yaml#/components/responses/308'</w:t>
      </w:r>
    </w:p>
    <w:p w14:paraId="6617047C" w14:textId="77777777" w:rsidR="00EF3127" w:rsidRDefault="00EF3127" w:rsidP="00EF3127">
      <w:pPr>
        <w:pStyle w:val="PL"/>
      </w:pPr>
      <w:r>
        <w:t xml:space="preserve">        '400':</w:t>
      </w:r>
    </w:p>
    <w:p w14:paraId="1C13E4D6" w14:textId="77777777" w:rsidR="00EF3127" w:rsidRDefault="00EF3127" w:rsidP="00EF3127">
      <w:pPr>
        <w:pStyle w:val="PL"/>
      </w:pPr>
      <w:r>
        <w:t xml:space="preserve">          $ref: 'TS29571_CommonData.yaml#/components/responses/400'</w:t>
      </w:r>
    </w:p>
    <w:p w14:paraId="423EACC6" w14:textId="77777777" w:rsidR="00EF3127" w:rsidRDefault="00EF3127" w:rsidP="00EF3127">
      <w:pPr>
        <w:pStyle w:val="PL"/>
      </w:pPr>
      <w:r>
        <w:t xml:space="preserve">        '401':</w:t>
      </w:r>
    </w:p>
    <w:p w14:paraId="79770942" w14:textId="77777777" w:rsidR="00EF3127" w:rsidRDefault="00EF3127" w:rsidP="00EF3127">
      <w:pPr>
        <w:pStyle w:val="PL"/>
      </w:pPr>
      <w:r>
        <w:t xml:space="preserve">          $ref: 'TS29571_CommonData.yaml#/components/responses/401'</w:t>
      </w:r>
    </w:p>
    <w:p w14:paraId="66AB274E" w14:textId="77777777" w:rsidR="00EF3127" w:rsidRDefault="00EF3127" w:rsidP="00EF3127">
      <w:pPr>
        <w:pStyle w:val="PL"/>
      </w:pPr>
      <w:r>
        <w:t xml:space="preserve">        '403':</w:t>
      </w:r>
    </w:p>
    <w:p w14:paraId="4F0FBEC4" w14:textId="77777777" w:rsidR="00EF3127" w:rsidRDefault="00EF3127" w:rsidP="00EF3127">
      <w:pPr>
        <w:pStyle w:val="PL"/>
      </w:pPr>
      <w:r>
        <w:t xml:space="preserve">          $ref: 'TS29571_CommonData.yaml#/components/responses/403'</w:t>
      </w:r>
    </w:p>
    <w:p w14:paraId="2A164078" w14:textId="77777777" w:rsidR="00EF3127" w:rsidRDefault="00EF3127" w:rsidP="00EF3127">
      <w:pPr>
        <w:pStyle w:val="PL"/>
      </w:pPr>
      <w:r>
        <w:t xml:space="preserve">        '404':</w:t>
      </w:r>
    </w:p>
    <w:p w14:paraId="32B3F836" w14:textId="77777777" w:rsidR="00EF3127" w:rsidRDefault="00EF3127" w:rsidP="00EF3127">
      <w:pPr>
        <w:pStyle w:val="PL"/>
      </w:pPr>
      <w:r>
        <w:t xml:space="preserve">          $ref: 'TS29571_CommonData.yaml#/components/responses/404'</w:t>
      </w:r>
    </w:p>
    <w:p w14:paraId="3D46076F" w14:textId="77777777" w:rsidR="00EF3127" w:rsidRDefault="00EF3127" w:rsidP="00EF3127">
      <w:pPr>
        <w:pStyle w:val="PL"/>
      </w:pPr>
      <w:r>
        <w:t xml:space="preserve">        '429':</w:t>
      </w:r>
    </w:p>
    <w:p w14:paraId="429802AB" w14:textId="77777777" w:rsidR="00EF3127" w:rsidRDefault="00EF3127" w:rsidP="00EF3127">
      <w:pPr>
        <w:pStyle w:val="PL"/>
      </w:pPr>
      <w:r>
        <w:t xml:space="preserve">          $ref: 'TS29571_CommonData.yaml#/components/responses/429'</w:t>
      </w:r>
    </w:p>
    <w:p w14:paraId="5CAB2FB0" w14:textId="77777777" w:rsidR="00EF3127" w:rsidRDefault="00EF3127" w:rsidP="00EF3127">
      <w:pPr>
        <w:pStyle w:val="PL"/>
      </w:pPr>
      <w:r>
        <w:t xml:space="preserve">        '500':</w:t>
      </w:r>
    </w:p>
    <w:p w14:paraId="2E515D69" w14:textId="77777777" w:rsidR="00EF3127" w:rsidRDefault="00EF3127" w:rsidP="00EF3127">
      <w:pPr>
        <w:pStyle w:val="PL"/>
      </w:pPr>
      <w:r>
        <w:t xml:space="preserve">          $ref: 'TS29571_CommonData.yaml#/components/responses/500'</w:t>
      </w:r>
    </w:p>
    <w:p w14:paraId="02796342" w14:textId="77777777" w:rsidR="00EF3127" w:rsidRDefault="00EF3127" w:rsidP="00EF3127">
      <w:pPr>
        <w:pStyle w:val="PL"/>
      </w:pPr>
      <w:r>
        <w:t xml:space="preserve">        '503':</w:t>
      </w:r>
    </w:p>
    <w:p w14:paraId="05E193DA" w14:textId="77777777" w:rsidR="00EF3127" w:rsidRDefault="00EF3127" w:rsidP="00EF3127">
      <w:pPr>
        <w:pStyle w:val="PL"/>
      </w:pPr>
      <w:r>
        <w:t xml:space="preserve">          $ref: 'TS29571_CommonData.yaml#/components/responses/503'</w:t>
      </w:r>
    </w:p>
    <w:p w14:paraId="39F1C081" w14:textId="77777777" w:rsidR="00EF3127" w:rsidRDefault="00EF3127" w:rsidP="00EF3127">
      <w:pPr>
        <w:pStyle w:val="PL"/>
      </w:pPr>
      <w:r>
        <w:t xml:space="preserve">        default:</w:t>
      </w:r>
    </w:p>
    <w:p w14:paraId="3B231421" w14:textId="0A72E914" w:rsidR="00EF3127" w:rsidRDefault="00EF3127" w:rsidP="00EF3127">
      <w:pPr>
        <w:pStyle w:val="PL"/>
        <w:rPr>
          <w:rFonts w:cs="Courier New"/>
          <w:noProof w:val="0"/>
          <w:szCs w:val="16"/>
        </w:rPr>
      </w:pPr>
      <w:r>
        <w:t xml:space="preserve">          $ref: 'TS29571_CommonData.yaml#/components/responses/default'</w:t>
      </w:r>
    </w:p>
    <w:p w14:paraId="75644EBF" w14:textId="77777777" w:rsidR="00EF3127" w:rsidRDefault="00EF3127" w:rsidP="00461244">
      <w:pPr>
        <w:pStyle w:val="PL"/>
        <w:rPr>
          <w:rFonts w:cs="Courier New"/>
          <w:noProof w:val="0"/>
          <w:szCs w:val="16"/>
        </w:rPr>
      </w:pP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noProof w:val="0"/>
        </w:rPr>
      </w:pPr>
      <w:r>
        <w:rPr>
          <w:noProof w:val="0"/>
        </w:rP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noProof w:val="0"/>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noProof w:val="0"/>
          <w:szCs w:val="16"/>
        </w:rPr>
      </w:pPr>
      <w:r>
        <w:t xml:space="preserve">        - required: [asTimeRes]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lastRenderedPageBreak/>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rPr>
          <w:noProof w:val="0"/>
        </w:rP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77777777" w:rsidR="00B157F0" w:rsidRDefault="00B157F0" w:rsidP="00B157F0">
      <w:pPr>
        <w:pStyle w:val="PL"/>
      </w:pPr>
      <w:r w:rsidRPr="002B65C6">
        <w:t xml:space="preserve">          $ref: '#/components/schemas/</w:t>
      </w:r>
      <w:r>
        <w:rPr>
          <w:lang w:eastAsia="zh-CN"/>
        </w:rPr>
        <w:t>StageOfConfiguration</w:t>
      </w:r>
      <w:r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77777777" w:rsidR="00B157F0" w:rsidRDefault="00B157F0" w:rsidP="00B157F0">
      <w:pPr>
        <w:pStyle w:val="PL"/>
      </w:pPr>
      <w:r>
        <w:t xml:space="preserve">    </w:t>
      </w:r>
      <w:r>
        <w:rPr>
          <w:lang w:eastAsia="zh-CN"/>
        </w:rPr>
        <w:t>StageOfConfiguration</w:t>
      </w:r>
      <w:r>
        <w:t>:</w:t>
      </w:r>
    </w:p>
    <w:p w14:paraId="75BF8F58" w14:textId="77777777" w:rsidR="00B157F0" w:rsidRDefault="00B157F0" w:rsidP="00B157F0">
      <w:pPr>
        <w:pStyle w:val="PL"/>
      </w:pPr>
      <w:r>
        <w:rPr>
          <w:noProof w:val="0"/>
        </w:rPr>
        <w:t xml:space="preserve">      description: Contains the </w:t>
      </w:r>
      <w:r>
        <w:t>state of the time synchronization configuration</w:t>
      </w:r>
      <w:r>
        <w:rPr>
          <w:noProof w:val="0"/>
        </w:rPr>
        <w:t>.</w:t>
      </w:r>
    </w:p>
    <w:p w14:paraId="50EB13A9" w14:textId="77777777" w:rsidR="00B157F0" w:rsidRDefault="00B157F0" w:rsidP="00B157F0">
      <w:pPr>
        <w:pStyle w:val="PL"/>
      </w:pPr>
      <w:r>
        <w:t xml:space="preserve">      type: object</w:t>
      </w:r>
    </w:p>
    <w:p w14:paraId="655E1B6D" w14:textId="77777777" w:rsidR="00B157F0" w:rsidRDefault="00B157F0" w:rsidP="00B157F0">
      <w:pPr>
        <w:pStyle w:val="PL"/>
      </w:pPr>
      <w:r>
        <w:t xml:space="preserve">      properties:</w:t>
      </w:r>
    </w:p>
    <w:p w14:paraId="664F070D" w14:textId="77777777" w:rsidR="00B157F0" w:rsidRDefault="00B157F0" w:rsidP="00B157F0">
      <w:pPr>
        <w:pStyle w:val="PL"/>
      </w:pPr>
      <w:r>
        <w:t xml:space="preserve">        </w:t>
      </w:r>
      <w:r>
        <w:rPr>
          <w:lang w:eastAsia="zh-CN"/>
        </w:rPr>
        <w:t>state</w:t>
      </w:r>
      <w:r>
        <w:t>:</w:t>
      </w:r>
    </w:p>
    <w:p w14:paraId="00CE717E" w14:textId="77777777" w:rsidR="00B157F0" w:rsidRDefault="00B157F0" w:rsidP="00B157F0">
      <w:pPr>
        <w:pStyle w:val="PL"/>
      </w:pPr>
      <w:r w:rsidRPr="002B65C6">
        <w:t xml:space="preserve">          </w:t>
      </w:r>
      <w:r>
        <w:t>type: boolean</w:t>
      </w:r>
    </w:p>
    <w:p w14:paraId="0AE4943E" w14:textId="77777777" w:rsidR="00B157F0" w:rsidRDefault="00B157F0" w:rsidP="00B157F0">
      <w:pPr>
        <w:pStyle w:val="PL"/>
      </w:pPr>
      <w:r>
        <w:rPr>
          <w:noProof w:val="0"/>
        </w:rPr>
        <w:t xml:space="preserve">          description: </w:t>
      </w:r>
      <w:r>
        <w:t>When it is set to true, it indicates the states of configurations for NW-TT port and all DS-TT ports are active.</w:t>
      </w:r>
      <w:r w:rsidRPr="00CC6EFF">
        <w:t xml:space="preserve"> </w:t>
      </w:r>
      <w:r>
        <w:t>When it is set to false, it indicates the state of configurations for NW-TT port or at least one of the DS-TT port are inactive.</w:t>
      </w:r>
    </w:p>
    <w:p w14:paraId="7E17BB1A" w14:textId="77777777" w:rsidR="00B157F0" w:rsidRDefault="00B157F0" w:rsidP="00B157F0">
      <w:pPr>
        <w:pStyle w:val="PL"/>
      </w:pPr>
      <w:r>
        <w:t xml:space="preserve">        inactiveNwtt:</w:t>
      </w:r>
    </w:p>
    <w:p w14:paraId="6F71E312" w14:textId="77777777" w:rsidR="00B157F0" w:rsidRDefault="00B157F0" w:rsidP="00B157F0">
      <w:pPr>
        <w:pStyle w:val="PL"/>
      </w:pPr>
      <w:r w:rsidRPr="002B65C6">
        <w:t xml:space="preserve">          </w:t>
      </w:r>
      <w:r>
        <w:t>type: boolean</w:t>
      </w:r>
    </w:p>
    <w:p w14:paraId="7F210D1E" w14:textId="77777777" w:rsidR="00B157F0" w:rsidRDefault="00B157F0" w:rsidP="00B157F0">
      <w:pPr>
        <w:pStyle w:val="PL"/>
      </w:pPr>
      <w:r>
        <w:rPr>
          <w:noProof w:val="0"/>
        </w:rPr>
        <w:t xml:space="preserve">          description: </w:t>
      </w:r>
      <w:r>
        <w:t>When it is included and set to true, it indicates the state of configuration for NW-TT port is inactive.</w:t>
      </w:r>
      <w:r w:rsidRPr="00342CE9">
        <w:t xml:space="preserve"> </w:t>
      </w:r>
      <w:r>
        <w:t>It may be included when the "state" attribute is set to false. Default value is false.</w:t>
      </w:r>
    </w:p>
    <w:p w14:paraId="3201212D" w14:textId="77777777" w:rsidR="00B157F0" w:rsidRDefault="00B157F0" w:rsidP="00B157F0">
      <w:pPr>
        <w:pStyle w:val="PL"/>
      </w:pPr>
      <w:r>
        <w:t xml:space="preserve">        </w:t>
      </w:r>
      <w:r>
        <w:rPr>
          <w:lang w:eastAsia="zh-CN"/>
        </w:rPr>
        <w:t>inactiveDstts</w:t>
      </w:r>
      <w:r>
        <w:t>:</w:t>
      </w:r>
    </w:p>
    <w:p w14:paraId="706276C3" w14:textId="77777777" w:rsidR="00B157F0" w:rsidRDefault="00B157F0" w:rsidP="00B157F0">
      <w:pPr>
        <w:pStyle w:val="PL"/>
      </w:pPr>
      <w:r>
        <w:t xml:space="preserve">          </w:t>
      </w:r>
      <w:r>
        <w:rPr>
          <w:noProof w:val="0"/>
        </w:rPr>
        <w:t xml:space="preserve">description: </w:t>
      </w:r>
      <w:r>
        <w:rPr>
          <w:lang w:eastAsia="zh-CN"/>
        </w:rPr>
        <w:t>Contains the UE identities. The states of configurations for DS-TT ports corresponding to these UEs are inactive.</w:t>
      </w:r>
      <w:r w:rsidRPr="00342CE9">
        <w:t xml:space="preserve"> </w:t>
      </w:r>
      <w:r>
        <w:t>It may be included when the "state" attribute is set to false.</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77777777" w:rsidR="00B157F0" w:rsidRDefault="00B157F0" w:rsidP="00B157F0">
      <w:pPr>
        <w:pStyle w:val="PL"/>
      </w:pPr>
      <w:r>
        <w:t xml:space="preserve">            $ref: 'TS29571_CommonData.yaml#/components/schemas/Supi'</w:t>
      </w:r>
    </w:p>
    <w:p w14:paraId="45C0DB13" w14:textId="77777777" w:rsidR="00B157F0" w:rsidRDefault="00B157F0" w:rsidP="00B157F0">
      <w:pPr>
        <w:pStyle w:val="PL"/>
      </w:pPr>
      <w:r>
        <w:t xml:space="preserve">          minItems: 1</w:t>
      </w:r>
    </w:p>
    <w:p w14:paraId="12A1366E" w14:textId="77777777" w:rsidR="00B157F0" w:rsidRDefault="00B157F0" w:rsidP="00B157F0">
      <w:pPr>
        <w:pStyle w:val="PL"/>
      </w:pPr>
      <w:r>
        <w:t xml:space="preserve">      required:</w:t>
      </w:r>
    </w:p>
    <w:p w14:paraId="1E6F98F7" w14:textId="4DB1DB39" w:rsidR="00B157F0" w:rsidRDefault="00B157F0" w:rsidP="00B157F0">
      <w:pPr>
        <w:pStyle w:val="PL"/>
        <w:rPr>
          <w:lang w:eastAsia="zh-CN"/>
        </w:rPr>
      </w:pPr>
      <w:r>
        <w:t xml:space="preserve">        - </w:t>
      </w:r>
      <w:r>
        <w:rPr>
          <w:lang w:eastAsia="zh-CN"/>
        </w:rPr>
        <w:t>state</w:t>
      </w:r>
    </w:p>
    <w:p w14:paraId="3B33FB90" w14:textId="77777777" w:rsidR="00B157F0" w:rsidRDefault="00B157F0" w:rsidP="00B157F0">
      <w:pPr>
        <w:pStyle w:val="PL"/>
      </w:pPr>
    </w:p>
    <w:p w14:paraId="19F1A18D" w14:textId="77777777" w:rsidR="00477E2F" w:rsidRDefault="00477E2F" w:rsidP="00477E2F">
      <w:pPr>
        <w:pStyle w:val="PL"/>
      </w:pPr>
      <w:r>
        <w:t xml:space="preserve">    AccessTimeDistributionData:</w:t>
      </w:r>
    </w:p>
    <w:p w14:paraId="65CF501F" w14:textId="77777777" w:rsidR="00477E2F" w:rsidRDefault="00477E2F" w:rsidP="00477E2F">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14:paraId="5D41B46A" w14:textId="77777777" w:rsidR="00477E2F" w:rsidRDefault="00477E2F" w:rsidP="00477E2F">
      <w:pPr>
        <w:pStyle w:val="PL"/>
      </w:pPr>
      <w:r>
        <w:t xml:space="preserve">      type: object</w:t>
      </w:r>
    </w:p>
    <w:p w14:paraId="3CB329B7" w14:textId="77777777" w:rsidR="00477E2F" w:rsidRDefault="00477E2F" w:rsidP="00477E2F">
      <w:pPr>
        <w:pStyle w:val="PL"/>
      </w:pPr>
      <w:r>
        <w:t xml:space="preserve">      properties:</w:t>
      </w:r>
    </w:p>
    <w:p w14:paraId="405417D7" w14:textId="77777777" w:rsidR="00477E2F" w:rsidRDefault="00477E2F" w:rsidP="00477E2F">
      <w:pPr>
        <w:pStyle w:val="PL"/>
      </w:pPr>
      <w:r>
        <w:t xml:space="preserve">        </w:t>
      </w:r>
      <w:r>
        <w:rPr>
          <w:lang w:eastAsia="zh-CN"/>
        </w:rPr>
        <w:t>supis</w:t>
      </w:r>
      <w:r>
        <w:t>:</w:t>
      </w:r>
    </w:p>
    <w:p w14:paraId="75235C15" w14:textId="77777777" w:rsidR="00477E2F" w:rsidRDefault="00477E2F" w:rsidP="00477E2F">
      <w:pPr>
        <w:pStyle w:val="PL"/>
      </w:pPr>
      <w:r>
        <w:t xml:space="preserve">          type: array</w:t>
      </w:r>
    </w:p>
    <w:p w14:paraId="68908EAF" w14:textId="77777777" w:rsidR="00477E2F" w:rsidRDefault="00477E2F" w:rsidP="00477E2F">
      <w:pPr>
        <w:pStyle w:val="PL"/>
      </w:pPr>
      <w:r>
        <w:t xml:space="preserve">          items:</w:t>
      </w:r>
    </w:p>
    <w:p w14:paraId="0CBEAF90"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A61CE94" w14:textId="77777777" w:rsidR="00477E2F" w:rsidRDefault="00477E2F" w:rsidP="00477E2F">
      <w:pPr>
        <w:pStyle w:val="PL"/>
      </w:pPr>
      <w:r>
        <w:t xml:space="preserve">          minItems: 1</w:t>
      </w:r>
    </w:p>
    <w:p w14:paraId="653EBE22" w14:textId="77777777" w:rsidR="00477E2F" w:rsidRDefault="00477E2F" w:rsidP="00477E2F">
      <w:pPr>
        <w:pStyle w:val="PL"/>
        <w:rPr>
          <w:rFonts w:cs="Courier New"/>
          <w:noProof w:val="0"/>
          <w:szCs w:val="16"/>
        </w:rPr>
      </w:pPr>
      <w:r>
        <w:rPr>
          <w:rFonts w:cs="Courier New"/>
          <w:noProof w:val="0"/>
          <w:szCs w:val="16"/>
        </w:rPr>
        <w:t xml:space="preserve">        interGrpId:</w:t>
      </w:r>
    </w:p>
    <w:p w14:paraId="33110B4C" w14:textId="77777777" w:rsidR="00477E2F" w:rsidRDefault="00477E2F" w:rsidP="00477E2F">
      <w:pPr>
        <w:pStyle w:val="PL"/>
        <w:rPr>
          <w:noProof w:val="0"/>
        </w:rPr>
      </w:pPr>
      <w:r>
        <w:rPr>
          <w:rFonts w:cs="Courier New"/>
          <w:noProof w:val="0"/>
          <w:szCs w:val="16"/>
        </w:rPr>
        <w:t xml:space="preserve">          $ref: 'TS29571_CommonData.yaml#/components/schemas/GroupId</w:t>
      </w:r>
      <w:r>
        <w:rPr>
          <w:noProof w:val="0"/>
        </w:rPr>
        <w:t>'</w:t>
      </w:r>
    </w:p>
    <w:p w14:paraId="2FEB407F" w14:textId="77777777" w:rsidR="00477E2F" w:rsidRDefault="00477E2F" w:rsidP="00477E2F">
      <w:pPr>
        <w:pStyle w:val="PL"/>
      </w:pPr>
      <w:r>
        <w:t xml:space="preserve">        anyUeInd:</w:t>
      </w:r>
    </w:p>
    <w:p w14:paraId="6F161277" w14:textId="77777777" w:rsidR="00477E2F" w:rsidRDefault="00477E2F" w:rsidP="00477E2F">
      <w:pPr>
        <w:pStyle w:val="PL"/>
      </w:pPr>
      <w:r>
        <w:t xml:space="preserve">          type: boolean</w:t>
      </w:r>
    </w:p>
    <w:p w14:paraId="3CCF4043" w14:textId="77777777" w:rsidR="00477E2F" w:rsidRDefault="00477E2F" w:rsidP="00477E2F">
      <w:pPr>
        <w:pStyle w:val="PL"/>
        <w:rPr>
          <w:rFonts w:cs="Courier New"/>
          <w:noProof w:val="0"/>
          <w:szCs w:val="16"/>
        </w:rPr>
      </w:pPr>
      <w:r>
        <w:t xml:space="preserve">          description: Identifies whether the request applies to any UE. This attribute shall set to "true" if applicable for any UE, otherwise, set to "false".</w:t>
      </w:r>
    </w:p>
    <w:p w14:paraId="75E12CDE" w14:textId="77777777" w:rsidR="00477E2F" w:rsidRDefault="00477E2F" w:rsidP="00477E2F">
      <w:pPr>
        <w:pStyle w:val="PL"/>
        <w:rPr>
          <w:rFonts w:cs="Courier New"/>
          <w:noProof w:val="0"/>
          <w:szCs w:val="16"/>
        </w:rPr>
      </w:pPr>
      <w:r>
        <w:rPr>
          <w:rFonts w:cs="Courier New"/>
          <w:noProof w:val="0"/>
          <w:szCs w:val="16"/>
        </w:rPr>
        <w:t xml:space="preserve">        dnn:</w:t>
      </w:r>
    </w:p>
    <w:p w14:paraId="5A833B61"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7789E674" w14:textId="77777777" w:rsidR="00477E2F" w:rsidRDefault="00477E2F" w:rsidP="00477E2F">
      <w:pPr>
        <w:pStyle w:val="PL"/>
        <w:rPr>
          <w:rFonts w:cs="Courier New"/>
          <w:noProof w:val="0"/>
          <w:szCs w:val="16"/>
        </w:rPr>
      </w:pPr>
      <w:r>
        <w:rPr>
          <w:rFonts w:cs="Courier New"/>
          <w:noProof w:val="0"/>
          <w:szCs w:val="16"/>
        </w:rPr>
        <w:t xml:space="preserve">        snssai:</w:t>
      </w:r>
    </w:p>
    <w:p w14:paraId="005AF7C4"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3CDFC4FD" w14:textId="77777777" w:rsidR="00477E2F" w:rsidRDefault="00477E2F" w:rsidP="00477E2F">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6F94ECE2" w14:textId="77777777" w:rsidR="00477E2F" w:rsidRDefault="00477E2F" w:rsidP="00477E2F">
      <w:pPr>
        <w:pStyle w:val="PL"/>
        <w:rPr>
          <w:rFonts w:cs="Courier New"/>
          <w:noProof w:val="0"/>
          <w:szCs w:val="16"/>
        </w:rPr>
      </w:pPr>
      <w:r>
        <w:rPr>
          <w:rFonts w:cs="Courier New"/>
          <w:noProof w:val="0"/>
          <w:szCs w:val="16"/>
        </w:rPr>
        <w:t xml:space="preserve">          $ref: '#/components/schemas/</w:t>
      </w:r>
      <w:r>
        <w:t>AsTimeDistributionParam</w:t>
      </w:r>
      <w:r>
        <w:rPr>
          <w:rFonts w:cs="Courier New"/>
          <w:noProof w:val="0"/>
          <w:szCs w:val="16"/>
        </w:rPr>
        <w:t>'</w:t>
      </w:r>
    </w:p>
    <w:p w14:paraId="3F509390" w14:textId="77777777" w:rsidR="00477E2F" w:rsidRDefault="00477E2F" w:rsidP="00477E2F">
      <w:pPr>
        <w:pStyle w:val="PL"/>
        <w:rPr>
          <w:rFonts w:cs="Courier New"/>
          <w:noProof w:val="0"/>
          <w:szCs w:val="16"/>
        </w:rPr>
      </w:pPr>
      <w:r>
        <w:rPr>
          <w:rFonts w:cs="Courier New"/>
          <w:noProof w:val="0"/>
          <w:szCs w:val="16"/>
        </w:rPr>
        <w:t xml:space="preserve">        suppFeat:</w:t>
      </w:r>
    </w:p>
    <w:p w14:paraId="1139BFBA"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'TS29571_CommonData.yaml#/components/schemas/SupportedFeatures'</w:t>
      </w:r>
    </w:p>
    <w:p w14:paraId="6F7CEFD3" w14:textId="77777777" w:rsidR="00477E2F" w:rsidRDefault="00477E2F" w:rsidP="00477E2F">
      <w:pPr>
        <w:pStyle w:val="PL"/>
        <w:rPr>
          <w:noProof w:val="0"/>
        </w:rPr>
      </w:pPr>
      <w:r>
        <w:rPr>
          <w:noProof w:val="0"/>
        </w:rPr>
        <w:t xml:space="preserve">      required:</w:t>
      </w:r>
    </w:p>
    <w:p w14:paraId="270966C4" w14:textId="77777777" w:rsidR="00477E2F" w:rsidRDefault="00477E2F" w:rsidP="00477E2F">
      <w:pPr>
        <w:pStyle w:val="PL"/>
        <w:rPr>
          <w:noProof w:val="0"/>
        </w:rPr>
      </w:pPr>
      <w:r>
        <w:rPr>
          <w:noProof w:val="0"/>
        </w:rPr>
        <w:t xml:space="preserve">        - </w:t>
      </w:r>
      <w:r>
        <w:t>asTimeDisParam</w:t>
      </w:r>
    </w:p>
    <w:p w14:paraId="2EB84372" w14:textId="77777777" w:rsidR="00477E2F" w:rsidRDefault="00477E2F" w:rsidP="00477E2F">
      <w:pPr>
        <w:pStyle w:val="PL"/>
      </w:pPr>
      <w:r>
        <w:t xml:space="preserve">      oneOf:</w:t>
      </w:r>
    </w:p>
    <w:p w14:paraId="6E0048E0" w14:textId="77777777" w:rsidR="00477E2F" w:rsidRDefault="00477E2F" w:rsidP="00477E2F">
      <w:pPr>
        <w:pStyle w:val="PL"/>
      </w:pPr>
      <w:r>
        <w:t xml:space="preserve">        - required: [supis]</w:t>
      </w:r>
    </w:p>
    <w:p w14:paraId="1BF898C3" w14:textId="77777777" w:rsidR="00477E2F" w:rsidRDefault="00477E2F" w:rsidP="00477E2F">
      <w:pPr>
        <w:pStyle w:val="PL"/>
      </w:pPr>
      <w:r>
        <w:t xml:space="preserve">        - required: [interGrpId]</w:t>
      </w:r>
    </w:p>
    <w:p w14:paraId="2B092D29" w14:textId="77777777" w:rsidR="00477E2F" w:rsidRDefault="00477E2F" w:rsidP="00477E2F">
      <w:pPr>
        <w:pStyle w:val="PL"/>
      </w:pPr>
      <w:r>
        <w:t xml:space="preserve">        - required: [anyUeInd]</w:t>
      </w:r>
    </w:p>
    <w:p w14:paraId="1A1639D7" w14:textId="77777777" w:rsidR="00477E2F" w:rsidRDefault="00477E2F" w:rsidP="00477E2F">
      <w:pPr>
        <w:pStyle w:val="PL"/>
      </w:pPr>
      <w:r>
        <w:t xml:space="preserve">    AsTimeDistributionParam:</w:t>
      </w:r>
    </w:p>
    <w:p w14:paraId="61B5AC91" w14:textId="77777777" w:rsidR="00477E2F" w:rsidRDefault="00477E2F" w:rsidP="00477E2F">
      <w:pPr>
        <w:pStyle w:val="PL"/>
      </w:pPr>
      <w:r>
        <w:rPr>
          <w:noProof w:val="0"/>
        </w:rPr>
        <w:t xml:space="preserve">      description: </w:t>
      </w:r>
      <w:r>
        <w:rPr>
          <w:rFonts w:cs="Arial"/>
          <w:szCs w:val="18"/>
        </w:rPr>
        <w:t xml:space="preserve">Contains the </w:t>
      </w:r>
      <w:r>
        <w:t>5G access stratum time distribution parameters.</w:t>
      </w:r>
    </w:p>
    <w:p w14:paraId="11AA311D" w14:textId="77777777" w:rsidR="00477E2F" w:rsidRDefault="00477E2F" w:rsidP="00477E2F">
      <w:pPr>
        <w:pStyle w:val="PL"/>
      </w:pPr>
      <w:r>
        <w:t xml:space="preserve">      type: object</w:t>
      </w:r>
    </w:p>
    <w:p w14:paraId="492AD15E" w14:textId="77777777" w:rsidR="00477E2F" w:rsidRDefault="00477E2F" w:rsidP="00477E2F">
      <w:pPr>
        <w:pStyle w:val="PL"/>
      </w:pPr>
      <w:r>
        <w:t xml:space="preserve">      properties:</w:t>
      </w:r>
    </w:p>
    <w:p w14:paraId="0AAEE6F5" w14:textId="77777777" w:rsidR="00477E2F" w:rsidRDefault="00477E2F" w:rsidP="00477E2F">
      <w:pPr>
        <w:pStyle w:val="PL"/>
      </w:pPr>
      <w:r>
        <w:t xml:space="preserve">        </w:t>
      </w:r>
      <w:r>
        <w:rPr>
          <w:lang w:eastAsia="zh-CN"/>
        </w:rPr>
        <w:t>asTimeDisEnabled</w:t>
      </w:r>
      <w:r>
        <w:t>:</w:t>
      </w:r>
    </w:p>
    <w:p w14:paraId="72DEF661" w14:textId="77777777" w:rsidR="00477E2F" w:rsidRDefault="00477E2F" w:rsidP="00477E2F">
      <w:pPr>
        <w:pStyle w:val="PL"/>
      </w:pPr>
      <w:r>
        <w:t xml:space="preserve">          type: boolean</w:t>
      </w:r>
    </w:p>
    <w:p w14:paraId="6E9EDBF9" w14:textId="77777777" w:rsidR="00477E2F" w:rsidRDefault="00477E2F" w:rsidP="00477E2F">
      <w:pPr>
        <w:pStyle w:val="PL"/>
      </w:pPr>
      <w:r>
        <w:lastRenderedPageBreak/>
        <w:t xml:space="preserve">          description: When this attribute is included and set to true, it indicates that </w:t>
      </w:r>
      <w:r>
        <w:rPr>
          <w:rFonts w:eastAsia="Malgun Gothic"/>
        </w:rPr>
        <w:t>the access stratum time distribution via Uu reference point is activated</w:t>
      </w:r>
      <w:r>
        <w:t>.</w:t>
      </w:r>
    </w:p>
    <w:p w14:paraId="5F69DFA8"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7BB62823" w14:textId="7777777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62ECD70" w14:textId="77777777" w:rsidR="00477E2F" w:rsidRDefault="00477E2F" w:rsidP="00477E2F">
      <w:pPr>
        <w:pStyle w:val="PL"/>
      </w:pPr>
      <w:r>
        <w:t xml:space="preserve">        tempValidity:</w:t>
      </w:r>
    </w:p>
    <w:p w14:paraId="1C8C0BF2" w14:textId="77777777" w:rsidR="00477E2F" w:rsidRDefault="00477E2F" w:rsidP="00477E2F">
      <w:pPr>
        <w:pStyle w:val="PL"/>
        <w:rPr>
          <w:rFonts w:cs="Courier New"/>
          <w:noProof w:val="0"/>
          <w:szCs w:val="16"/>
        </w:rPr>
      </w:pPr>
      <w:r>
        <w:t xml:space="preserve">          $ref: 'TS29514_Npcf_PolicyAuthorization.yaml#/components/schemas/</w:t>
      </w:r>
      <w:r>
        <w:rPr>
          <w:rFonts w:cs="Courier New"/>
          <w:szCs w:val="16"/>
        </w:rPr>
        <w:t>TemporalValidity</w:t>
      </w:r>
      <w:r>
        <w:t>'</w:t>
      </w:r>
    </w:p>
    <w:p w14:paraId="43B2F69D" w14:textId="77777777" w:rsidR="00477E2F" w:rsidRDefault="00477E2F" w:rsidP="00477E2F">
      <w:pPr>
        <w:pStyle w:val="PL"/>
      </w:pPr>
      <w:r>
        <w:t xml:space="preserve">    StatusRequestData:</w:t>
      </w:r>
    </w:p>
    <w:p w14:paraId="43ABCB9D" w14:textId="77777777" w:rsidR="00477E2F" w:rsidRDefault="00477E2F" w:rsidP="00477E2F">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14:paraId="30AF1310" w14:textId="77777777" w:rsidR="00477E2F" w:rsidRDefault="00477E2F" w:rsidP="00477E2F">
      <w:pPr>
        <w:pStyle w:val="PL"/>
      </w:pPr>
      <w:r>
        <w:t xml:space="preserve">      type: object</w:t>
      </w:r>
    </w:p>
    <w:p w14:paraId="477B1C29" w14:textId="77777777" w:rsidR="00477E2F" w:rsidRDefault="00477E2F" w:rsidP="00477E2F">
      <w:pPr>
        <w:pStyle w:val="PL"/>
      </w:pPr>
      <w:r>
        <w:t xml:space="preserve">      properties:</w:t>
      </w:r>
    </w:p>
    <w:p w14:paraId="58F43872" w14:textId="77777777" w:rsidR="00477E2F" w:rsidRDefault="00477E2F" w:rsidP="00477E2F">
      <w:pPr>
        <w:pStyle w:val="PL"/>
      </w:pPr>
      <w:r>
        <w:t xml:space="preserve">        </w:t>
      </w:r>
      <w:r>
        <w:rPr>
          <w:lang w:eastAsia="zh-CN"/>
        </w:rPr>
        <w:t>supis</w:t>
      </w:r>
      <w:r>
        <w:t>:</w:t>
      </w:r>
    </w:p>
    <w:p w14:paraId="2C26484E" w14:textId="77777777" w:rsidR="00477E2F" w:rsidRDefault="00477E2F" w:rsidP="00477E2F">
      <w:pPr>
        <w:pStyle w:val="PL"/>
      </w:pPr>
      <w:r>
        <w:t xml:space="preserve">          type: array</w:t>
      </w:r>
    </w:p>
    <w:p w14:paraId="53B09879" w14:textId="77777777" w:rsidR="00477E2F" w:rsidRDefault="00477E2F" w:rsidP="00477E2F">
      <w:pPr>
        <w:pStyle w:val="PL"/>
      </w:pPr>
      <w:r>
        <w:t xml:space="preserve">          items:</w:t>
      </w:r>
    </w:p>
    <w:p w14:paraId="38D64661"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F56CAB6" w14:textId="77777777" w:rsidR="00477E2F" w:rsidRDefault="00477E2F" w:rsidP="00477E2F">
      <w:pPr>
        <w:pStyle w:val="PL"/>
      </w:pPr>
      <w:r>
        <w:t xml:space="preserve">          minItems: 1</w:t>
      </w:r>
    </w:p>
    <w:p w14:paraId="0FAB68EF" w14:textId="77777777" w:rsidR="00477E2F" w:rsidRDefault="00477E2F" w:rsidP="00477E2F">
      <w:pPr>
        <w:pStyle w:val="PL"/>
        <w:rPr>
          <w:rFonts w:cs="Courier New"/>
          <w:noProof w:val="0"/>
          <w:szCs w:val="16"/>
        </w:rPr>
      </w:pPr>
      <w:r>
        <w:rPr>
          <w:rFonts w:cs="Courier New"/>
          <w:noProof w:val="0"/>
          <w:szCs w:val="16"/>
        </w:rPr>
        <w:t xml:space="preserve">        dnn:</w:t>
      </w:r>
    </w:p>
    <w:p w14:paraId="3DE550DF"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215C4FC2" w14:textId="77777777" w:rsidR="00477E2F" w:rsidRDefault="00477E2F" w:rsidP="00477E2F">
      <w:pPr>
        <w:pStyle w:val="PL"/>
        <w:rPr>
          <w:rFonts w:cs="Courier New"/>
          <w:noProof w:val="0"/>
          <w:szCs w:val="16"/>
        </w:rPr>
      </w:pPr>
      <w:r>
        <w:rPr>
          <w:rFonts w:cs="Courier New"/>
          <w:noProof w:val="0"/>
          <w:szCs w:val="16"/>
        </w:rPr>
        <w:t xml:space="preserve">        snssai:</w:t>
      </w:r>
    </w:p>
    <w:p w14:paraId="6D6C89A9"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77E9FD78" w14:textId="77777777" w:rsidR="00477E2F" w:rsidRDefault="00477E2F" w:rsidP="00477E2F">
      <w:pPr>
        <w:pStyle w:val="PL"/>
        <w:rPr>
          <w:noProof w:val="0"/>
        </w:rPr>
      </w:pPr>
      <w:r>
        <w:rPr>
          <w:noProof w:val="0"/>
        </w:rPr>
        <w:t xml:space="preserve">      required:</w:t>
      </w:r>
    </w:p>
    <w:p w14:paraId="66ADE625" w14:textId="77777777" w:rsidR="00477E2F" w:rsidRDefault="00477E2F" w:rsidP="00477E2F">
      <w:pPr>
        <w:pStyle w:val="PL"/>
      </w:pPr>
      <w:r>
        <w:rPr>
          <w:noProof w:val="0"/>
        </w:rPr>
        <w:t xml:space="preserve">        - </w:t>
      </w:r>
      <w:r>
        <w:t>supis</w:t>
      </w:r>
    </w:p>
    <w:p w14:paraId="3862F587" w14:textId="77777777" w:rsidR="00477E2F" w:rsidRDefault="00477E2F" w:rsidP="00477E2F">
      <w:pPr>
        <w:pStyle w:val="PL"/>
      </w:pPr>
      <w:r>
        <w:t xml:space="preserve">    StatusResponseData:</w:t>
      </w:r>
    </w:p>
    <w:p w14:paraId="47721EF3" w14:textId="77777777" w:rsidR="00477E2F" w:rsidRDefault="00477E2F" w:rsidP="00477E2F">
      <w:pPr>
        <w:pStyle w:val="PL"/>
      </w:pPr>
      <w:r>
        <w:rPr>
          <w:noProof w:val="0"/>
        </w:rPr>
        <w:t xml:space="preserve">      description: </w:t>
      </w:r>
      <w:r>
        <w:rPr>
          <w:rFonts w:cs="Arial"/>
          <w:szCs w:val="18"/>
        </w:rPr>
        <w:t>Contains the parameters</w:t>
      </w:r>
      <w:r>
        <w:t xml:space="preserve"> for the status of the access stratum time distribution for a list of UEs.</w:t>
      </w:r>
    </w:p>
    <w:p w14:paraId="001A2121" w14:textId="77777777" w:rsidR="00477E2F" w:rsidRDefault="00477E2F" w:rsidP="00477E2F">
      <w:pPr>
        <w:pStyle w:val="PL"/>
      </w:pPr>
      <w:r>
        <w:t xml:space="preserve">      type: object</w:t>
      </w:r>
    </w:p>
    <w:p w14:paraId="0575A218" w14:textId="77777777" w:rsidR="00477E2F" w:rsidRDefault="00477E2F" w:rsidP="00477E2F">
      <w:pPr>
        <w:pStyle w:val="PL"/>
      </w:pPr>
      <w:r>
        <w:t xml:space="preserve">      properties:</w:t>
      </w:r>
    </w:p>
    <w:p w14:paraId="0CD8218E" w14:textId="77777777" w:rsidR="00477E2F" w:rsidRDefault="00477E2F" w:rsidP="00477E2F">
      <w:pPr>
        <w:pStyle w:val="PL"/>
      </w:pPr>
      <w:r>
        <w:t xml:space="preserve">        inactiveUes:</w:t>
      </w:r>
    </w:p>
    <w:p w14:paraId="5A8BF43A" w14:textId="77777777" w:rsidR="00477E2F" w:rsidRDefault="00477E2F" w:rsidP="00477E2F">
      <w:pPr>
        <w:pStyle w:val="PL"/>
      </w:pPr>
      <w:r>
        <w:t xml:space="preserve">          type: array</w:t>
      </w:r>
    </w:p>
    <w:p w14:paraId="46252C19" w14:textId="77777777" w:rsidR="00477E2F" w:rsidRDefault="00477E2F" w:rsidP="00477E2F">
      <w:pPr>
        <w:pStyle w:val="PL"/>
      </w:pPr>
      <w:r>
        <w:t xml:space="preserve">          items:</w:t>
      </w:r>
    </w:p>
    <w:p w14:paraId="1B19A722"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422D73FB" w14:textId="77777777" w:rsidR="00477E2F" w:rsidRDefault="00477E2F" w:rsidP="00477E2F">
      <w:pPr>
        <w:pStyle w:val="PL"/>
      </w:pPr>
      <w:r>
        <w:t xml:space="preserve">          minItems: 1</w:t>
      </w:r>
    </w:p>
    <w:p w14:paraId="64C7399A" w14:textId="77777777" w:rsidR="00477E2F" w:rsidRDefault="00477E2F" w:rsidP="00477E2F">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49F9A57B" w14:textId="77777777" w:rsidR="00477E2F" w:rsidRDefault="00477E2F" w:rsidP="00477E2F">
      <w:pPr>
        <w:pStyle w:val="PL"/>
      </w:pPr>
      <w:r>
        <w:t xml:space="preserve">          type: array</w:t>
      </w:r>
    </w:p>
    <w:p w14:paraId="094E460A" w14:textId="77777777" w:rsidR="00477E2F" w:rsidRDefault="00477E2F" w:rsidP="00477E2F">
      <w:pPr>
        <w:pStyle w:val="PL"/>
      </w:pPr>
      <w:r>
        <w:t xml:space="preserve">          items:</w:t>
      </w:r>
    </w:p>
    <w:p w14:paraId="1AE1A5C2" w14:textId="77777777" w:rsidR="00477E2F" w:rsidRDefault="00477E2F" w:rsidP="00477E2F">
      <w:pPr>
        <w:pStyle w:val="PL"/>
      </w:pPr>
      <w:r>
        <w:t xml:space="preserve">            </w:t>
      </w:r>
      <w:r w:rsidRPr="002B65C6">
        <w:t>$ref: '#/components/schemas/</w:t>
      </w:r>
      <w:r>
        <w:rPr>
          <w:lang w:eastAsia="zh-CN"/>
        </w:rPr>
        <w:t>ActiveUe</w:t>
      </w:r>
      <w:r w:rsidRPr="002B65C6">
        <w:t>'</w:t>
      </w:r>
    </w:p>
    <w:p w14:paraId="5DA0B8D3" w14:textId="77777777" w:rsidR="00477E2F" w:rsidRDefault="00477E2F" w:rsidP="00477E2F">
      <w:pPr>
        <w:pStyle w:val="PL"/>
        <w:rPr>
          <w:rFonts w:cs="Courier New"/>
          <w:noProof w:val="0"/>
          <w:szCs w:val="16"/>
        </w:rPr>
      </w:pPr>
      <w:r>
        <w:t xml:space="preserve">          minItems: 1</w:t>
      </w:r>
    </w:p>
    <w:p w14:paraId="79DF5D13" w14:textId="77777777" w:rsidR="00477E2F" w:rsidRDefault="00477E2F" w:rsidP="00477E2F">
      <w:pPr>
        <w:pStyle w:val="PL"/>
      </w:pPr>
      <w:r>
        <w:t xml:space="preserve">    </w:t>
      </w:r>
      <w:r>
        <w:rPr>
          <w:lang w:eastAsia="zh-CN"/>
        </w:rPr>
        <w:t>ActiveUe</w:t>
      </w:r>
      <w:r>
        <w:t>:</w:t>
      </w:r>
    </w:p>
    <w:p w14:paraId="0902ADB9" w14:textId="77777777" w:rsidR="00477E2F" w:rsidRDefault="00477E2F" w:rsidP="00477E2F">
      <w:pPr>
        <w:pStyle w:val="PL"/>
      </w:pPr>
      <w:r>
        <w:rPr>
          <w:noProof w:val="0"/>
        </w:rPr>
        <w:t xml:space="preserve">      description: </w:t>
      </w:r>
      <w:r>
        <w:t>Contains the UE identifier whose status of the access stratum time distribution is active and the optional requested time synchronization error budget.</w:t>
      </w:r>
    </w:p>
    <w:p w14:paraId="46CF4396" w14:textId="77777777" w:rsidR="00477E2F" w:rsidRDefault="00477E2F" w:rsidP="00477E2F">
      <w:pPr>
        <w:pStyle w:val="PL"/>
      </w:pPr>
      <w:r>
        <w:t xml:space="preserve">      type: object</w:t>
      </w:r>
    </w:p>
    <w:p w14:paraId="18609FDF" w14:textId="77777777" w:rsidR="00477E2F" w:rsidRDefault="00477E2F" w:rsidP="00477E2F">
      <w:pPr>
        <w:pStyle w:val="PL"/>
      </w:pPr>
      <w:r>
        <w:t xml:space="preserve">      properties:</w:t>
      </w:r>
    </w:p>
    <w:p w14:paraId="4DE1E156" w14:textId="77777777" w:rsidR="00477E2F" w:rsidRDefault="00477E2F" w:rsidP="00477E2F">
      <w:pPr>
        <w:pStyle w:val="PL"/>
      </w:pPr>
      <w:r>
        <w:t xml:space="preserve">        supi:</w:t>
      </w:r>
    </w:p>
    <w:p w14:paraId="6D8E8A57"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105E0D3E"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644373A8" w14:textId="032EAAB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rPr>
          <w:noProof w:val="0"/>
        </w:rP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rPr>
          <w:noProof w:val="0"/>
        </w:rPr>
      </w:pPr>
      <w:r>
        <w:rPr>
          <w:noProof w:val="0"/>
        </w:rPr>
        <w:t xml:space="preserve">        </w:t>
      </w:r>
      <w:r>
        <w:rPr>
          <w:lang w:eastAsia="zh-CN"/>
        </w:rPr>
        <w:t>upNodeId</w:t>
      </w:r>
      <w:r>
        <w:rPr>
          <w:noProof w:val="0"/>
        </w:rPr>
        <w:t>:</w:t>
      </w:r>
    </w:p>
    <w:p w14:paraId="3F6D0184" w14:textId="77777777" w:rsidR="003416B7" w:rsidRDefault="003416B7" w:rsidP="003416B7">
      <w:pPr>
        <w:pStyle w:val="PL"/>
      </w:pPr>
      <w:r>
        <w:rPr>
          <w:noProof w:val="0"/>
        </w:rPr>
        <w:t xml:space="preserve">          $ref: 'TS29571_CommonData.yaml#/components/schemas/</w:t>
      </w:r>
      <w:r>
        <w:t>Uint64</w:t>
      </w:r>
      <w:r>
        <w:rPr>
          <w:noProof w:val="0"/>
        </w:rPr>
        <w:t>'</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16898987" w14:textId="77777777" w:rsidR="003416B7" w:rsidRDefault="003416B7" w:rsidP="003416B7">
      <w:pPr>
        <w:pStyle w:val="PL"/>
      </w:pPr>
      <w:r>
        <w:rPr>
          <w:noProof w:val="0"/>
        </w:rPr>
        <w:t xml:space="preserve">          description: </w:t>
      </w:r>
      <w:r>
        <w:rPr>
          <w:rFonts w:eastAsia="Malgun Gothic"/>
        </w:rPr>
        <w:t>Indicates that the AF requests 5GS to act as a grandmaster for PTP or gPTP if it is 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77777777" w:rsidR="003416B7" w:rsidRDefault="003416B7" w:rsidP="003416B7">
      <w:pPr>
        <w:pStyle w:val="PL"/>
      </w:pPr>
      <w:r>
        <w:t xml:space="preserve">        </w:t>
      </w:r>
      <w:r>
        <w:rPr>
          <w:lang w:eastAsia="zh-CN"/>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lastRenderedPageBreak/>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rPr>
          <w:lang w:val="en-GB"/>
        </w:rPr>
      </w:pPr>
      <w:r>
        <w:t xml:space="preserve">        - required: [n6Ind]</w:t>
      </w:r>
    </w:p>
    <w:p w14:paraId="561F32C3" w14:textId="37DC62D8" w:rsidR="008A6D4A" w:rsidRDefault="008A6D4A" w:rsidP="008A6D4A">
      <w:pPr>
        <w:pStyle w:val="Heading2"/>
      </w:pPr>
      <w:bookmarkStart w:id="936" w:name="_Toc35971453"/>
      <w:bookmarkStart w:id="937" w:name="_Toc67903570"/>
      <w:bookmarkStart w:id="938" w:name="_Toc89295787"/>
      <w:bookmarkStart w:id="939" w:name="_Toc93740235"/>
      <w:bookmarkEnd w:id="934"/>
      <w:r>
        <w:t>A.3</w:t>
      </w:r>
      <w:r>
        <w:tab/>
      </w:r>
      <w:r w:rsidR="00D615CF">
        <w:t>Ntsctsf_QoSand</w:t>
      </w:r>
      <w:r w:rsidR="005F5F2F">
        <w:t>TSC</w:t>
      </w:r>
      <w:r w:rsidR="00D615CF">
        <w:t>Assistance</w:t>
      </w:r>
      <w:r>
        <w:t xml:space="preserve"> API</w:t>
      </w:r>
      <w:bookmarkEnd w:id="935"/>
      <w:bookmarkEnd w:id="936"/>
      <w:bookmarkEnd w:id="937"/>
      <w:bookmarkEnd w:id="938"/>
      <w:bookmarkEnd w:id="939"/>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231735CB"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5D50B4">
        <w:rPr>
          <w:noProof w:val="0"/>
        </w:rPr>
        <w:t>0</w:t>
      </w:r>
      <w:r>
        <w:rPr>
          <w:noProof w:val="0"/>
        </w:rPr>
        <w:t xml:space="preserve">.0;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lastRenderedPageBreak/>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lastRenderedPageBreak/>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lastRenderedPageBreak/>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lastRenderedPageBreak/>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lastRenderedPageBreak/>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lastRenderedPageBreak/>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lastRenderedPageBreak/>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t xml:space="preserve">          items:</w:t>
      </w:r>
    </w:p>
    <w:p w14:paraId="4EDF9F78" w14:textId="77777777" w:rsidR="00461244" w:rsidRDefault="00461244" w:rsidP="00461244">
      <w:pPr>
        <w:pStyle w:val="PL"/>
        <w:rPr>
          <w:rFonts w:cs="Courier New"/>
          <w:noProof w:val="0"/>
          <w:szCs w:val="16"/>
        </w:rPr>
      </w:pPr>
      <w:r>
        <w:rPr>
          <w:rFonts w:cs="Courier New"/>
          <w:noProof w:val="0"/>
          <w:szCs w:val="16"/>
        </w:rPr>
        <w:lastRenderedPageBreak/>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940" w:name="_Toc2086459"/>
      <w:bookmarkStart w:id="941" w:name="_Toc67903575"/>
      <w:r>
        <w:br w:type="page"/>
      </w:r>
    </w:p>
    <w:p w14:paraId="42D68105" w14:textId="340C3B61" w:rsidR="003446B6" w:rsidRPr="004D3578" w:rsidRDefault="003446B6" w:rsidP="003446B6">
      <w:pPr>
        <w:pStyle w:val="Heading8"/>
      </w:pPr>
      <w:bookmarkStart w:id="942" w:name="_Toc89295788"/>
      <w:bookmarkStart w:id="943" w:name="_Toc93740236"/>
      <w:r w:rsidRPr="004D3578">
        <w:lastRenderedPageBreak/>
        <w:t xml:space="preserve">Annex </w:t>
      </w:r>
      <w:r w:rsidR="00890664">
        <w:t>B</w:t>
      </w:r>
      <w:r w:rsidRPr="004D3578">
        <w:t xml:space="preserve"> (informative):</w:t>
      </w:r>
      <w:r w:rsidRPr="004D3578">
        <w:br/>
        <w:t>Change history</w:t>
      </w:r>
      <w:bookmarkEnd w:id="940"/>
      <w:bookmarkEnd w:id="941"/>
      <w:bookmarkEnd w:id="942"/>
      <w:bookmarkEnd w:id="94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25486" w14:textId="77777777" w:rsidR="00830C6B" w:rsidRDefault="00830C6B">
      <w:r>
        <w:separator/>
      </w:r>
    </w:p>
  </w:endnote>
  <w:endnote w:type="continuationSeparator" w:id="0">
    <w:p w14:paraId="1082D91F" w14:textId="77777777" w:rsidR="00830C6B" w:rsidRDefault="00830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E3369C" w:rsidRDefault="00E336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2512C" w14:textId="77777777" w:rsidR="00830C6B" w:rsidRDefault="00830C6B">
      <w:r>
        <w:separator/>
      </w:r>
    </w:p>
  </w:footnote>
  <w:footnote w:type="continuationSeparator" w:id="0">
    <w:p w14:paraId="70E36502" w14:textId="77777777" w:rsidR="00830C6B" w:rsidRDefault="00830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10F92D01" w:rsidR="00E3369C" w:rsidRDefault="00E336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7A98">
      <w:rPr>
        <w:rFonts w:ascii="Arial" w:hAnsi="Arial" w:cs="Arial"/>
        <w:b/>
        <w:noProof/>
        <w:sz w:val="18"/>
        <w:szCs w:val="18"/>
      </w:rPr>
      <w:t>3GPP TS 29.565 V1.1.0 (2022-01)</w:t>
    </w:r>
    <w:r>
      <w:rPr>
        <w:rFonts w:ascii="Arial" w:hAnsi="Arial" w:cs="Arial"/>
        <w:b/>
        <w:sz w:val="18"/>
        <w:szCs w:val="18"/>
      </w:rPr>
      <w:fldChar w:fldCharType="end"/>
    </w:r>
  </w:p>
  <w:p w14:paraId="0C5EC792" w14:textId="77777777" w:rsidR="00E3369C" w:rsidRDefault="00E336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5BAB">
      <w:rPr>
        <w:rFonts w:ascii="Arial" w:hAnsi="Arial" w:cs="Arial"/>
        <w:b/>
        <w:noProof/>
        <w:sz w:val="18"/>
        <w:szCs w:val="18"/>
      </w:rPr>
      <w:t>103</w:t>
    </w:r>
    <w:r>
      <w:rPr>
        <w:rFonts w:ascii="Arial" w:hAnsi="Arial" w:cs="Arial"/>
        <w:b/>
        <w:sz w:val="18"/>
        <w:szCs w:val="18"/>
      </w:rPr>
      <w:fldChar w:fldCharType="end"/>
    </w:r>
  </w:p>
  <w:p w14:paraId="2B1AE9B5" w14:textId="33F101E3" w:rsidR="00E3369C" w:rsidRDefault="00E336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7A98">
      <w:rPr>
        <w:rFonts w:ascii="Arial" w:hAnsi="Arial" w:cs="Arial"/>
        <w:b/>
        <w:noProof/>
        <w:sz w:val="18"/>
        <w:szCs w:val="18"/>
      </w:rPr>
      <w:t>Release 17</w:t>
    </w:r>
    <w:r>
      <w:rPr>
        <w:rFonts w:ascii="Arial" w:hAnsi="Arial" w:cs="Arial"/>
        <w:b/>
        <w:sz w:val="18"/>
        <w:szCs w:val="18"/>
      </w:rPr>
      <w:fldChar w:fldCharType="end"/>
    </w:r>
  </w:p>
  <w:p w14:paraId="42848B09" w14:textId="77777777" w:rsidR="00E3369C" w:rsidRDefault="00E336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865D9"/>
    <w:rsid w:val="00093353"/>
    <w:rsid w:val="000C321C"/>
    <w:rsid w:val="000C47C3"/>
    <w:rsid w:val="000D3A48"/>
    <w:rsid w:val="000D58AB"/>
    <w:rsid w:val="000E2663"/>
    <w:rsid w:val="001130F8"/>
    <w:rsid w:val="00114B0F"/>
    <w:rsid w:val="00126176"/>
    <w:rsid w:val="00130510"/>
    <w:rsid w:val="00133525"/>
    <w:rsid w:val="00146A34"/>
    <w:rsid w:val="00157840"/>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D70A5"/>
    <w:rsid w:val="001F0C1D"/>
    <w:rsid w:val="001F1132"/>
    <w:rsid w:val="001F168B"/>
    <w:rsid w:val="001F2CDD"/>
    <w:rsid w:val="0021265E"/>
    <w:rsid w:val="002347A2"/>
    <w:rsid w:val="00246B37"/>
    <w:rsid w:val="002508FE"/>
    <w:rsid w:val="00251121"/>
    <w:rsid w:val="002675F0"/>
    <w:rsid w:val="00277023"/>
    <w:rsid w:val="00280383"/>
    <w:rsid w:val="00280D77"/>
    <w:rsid w:val="00290C77"/>
    <w:rsid w:val="00292F06"/>
    <w:rsid w:val="002950ED"/>
    <w:rsid w:val="002A1A7A"/>
    <w:rsid w:val="002B6339"/>
    <w:rsid w:val="002D02AF"/>
    <w:rsid w:val="002E00EE"/>
    <w:rsid w:val="002E255E"/>
    <w:rsid w:val="002E4FDC"/>
    <w:rsid w:val="00301FA5"/>
    <w:rsid w:val="003172DC"/>
    <w:rsid w:val="00324577"/>
    <w:rsid w:val="0033653A"/>
    <w:rsid w:val="003416B7"/>
    <w:rsid w:val="003446B6"/>
    <w:rsid w:val="0035462D"/>
    <w:rsid w:val="003765B8"/>
    <w:rsid w:val="00382E38"/>
    <w:rsid w:val="0039143C"/>
    <w:rsid w:val="003C3971"/>
    <w:rsid w:val="003D1680"/>
    <w:rsid w:val="003E0057"/>
    <w:rsid w:val="003E6778"/>
    <w:rsid w:val="00413384"/>
    <w:rsid w:val="00415E42"/>
    <w:rsid w:val="00423334"/>
    <w:rsid w:val="004345EC"/>
    <w:rsid w:val="004454EF"/>
    <w:rsid w:val="004557BC"/>
    <w:rsid w:val="00461244"/>
    <w:rsid w:val="00465515"/>
    <w:rsid w:val="00465FFE"/>
    <w:rsid w:val="00477E2F"/>
    <w:rsid w:val="004829B1"/>
    <w:rsid w:val="004A11B0"/>
    <w:rsid w:val="004C3C01"/>
    <w:rsid w:val="004C7EB6"/>
    <w:rsid w:val="004C7F9E"/>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50B4"/>
    <w:rsid w:val="005D61D5"/>
    <w:rsid w:val="005D7526"/>
    <w:rsid w:val="005E4BB2"/>
    <w:rsid w:val="005E4FD4"/>
    <w:rsid w:val="005E558F"/>
    <w:rsid w:val="005E7304"/>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A217B"/>
    <w:rsid w:val="007B600E"/>
    <w:rsid w:val="007C67DC"/>
    <w:rsid w:val="007C6FC2"/>
    <w:rsid w:val="007C7359"/>
    <w:rsid w:val="007E6083"/>
    <w:rsid w:val="007F0F4A"/>
    <w:rsid w:val="008028A4"/>
    <w:rsid w:val="008110D5"/>
    <w:rsid w:val="008234F8"/>
    <w:rsid w:val="00824FB5"/>
    <w:rsid w:val="00830747"/>
    <w:rsid w:val="00830C6B"/>
    <w:rsid w:val="00836AD4"/>
    <w:rsid w:val="0084549D"/>
    <w:rsid w:val="00847BD5"/>
    <w:rsid w:val="008570C7"/>
    <w:rsid w:val="008768CA"/>
    <w:rsid w:val="00885D1B"/>
    <w:rsid w:val="00886A82"/>
    <w:rsid w:val="00890664"/>
    <w:rsid w:val="0089650A"/>
    <w:rsid w:val="008A6D4A"/>
    <w:rsid w:val="008C3441"/>
    <w:rsid w:val="008C384C"/>
    <w:rsid w:val="008C62EC"/>
    <w:rsid w:val="008C77F9"/>
    <w:rsid w:val="008F065A"/>
    <w:rsid w:val="0090271F"/>
    <w:rsid w:val="00902E23"/>
    <w:rsid w:val="009114D7"/>
    <w:rsid w:val="0091348E"/>
    <w:rsid w:val="0091477C"/>
    <w:rsid w:val="00917CCB"/>
    <w:rsid w:val="009210E5"/>
    <w:rsid w:val="009358C1"/>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BAB"/>
    <w:rsid w:val="00A65F03"/>
    <w:rsid w:val="00A73129"/>
    <w:rsid w:val="00A7580E"/>
    <w:rsid w:val="00A7682A"/>
    <w:rsid w:val="00A82346"/>
    <w:rsid w:val="00A87402"/>
    <w:rsid w:val="00A92BA1"/>
    <w:rsid w:val="00AB342B"/>
    <w:rsid w:val="00AB4086"/>
    <w:rsid w:val="00AC2304"/>
    <w:rsid w:val="00AC6BC6"/>
    <w:rsid w:val="00AD4F35"/>
    <w:rsid w:val="00AE65E2"/>
    <w:rsid w:val="00AF04AD"/>
    <w:rsid w:val="00B06319"/>
    <w:rsid w:val="00B11826"/>
    <w:rsid w:val="00B15449"/>
    <w:rsid w:val="00B157F0"/>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45944"/>
    <w:rsid w:val="00C45D3E"/>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726"/>
    <w:rsid w:val="00DF2B1F"/>
    <w:rsid w:val="00DF62CD"/>
    <w:rsid w:val="00E0356A"/>
    <w:rsid w:val="00E07AA5"/>
    <w:rsid w:val="00E105F0"/>
    <w:rsid w:val="00E16509"/>
    <w:rsid w:val="00E17F38"/>
    <w:rsid w:val="00E27121"/>
    <w:rsid w:val="00E27D8A"/>
    <w:rsid w:val="00E32AAC"/>
    <w:rsid w:val="00E3369C"/>
    <w:rsid w:val="00E44582"/>
    <w:rsid w:val="00E47BE2"/>
    <w:rsid w:val="00E555B2"/>
    <w:rsid w:val="00E77645"/>
    <w:rsid w:val="00E80E23"/>
    <w:rsid w:val="00E90A59"/>
    <w:rsid w:val="00E9110E"/>
    <w:rsid w:val="00EA15B0"/>
    <w:rsid w:val="00EA5EA7"/>
    <w:rsid w:val="00EB470A"/>
    <w:rsid w:val="00EC4A25"/>
    <w:rsid w:val="00ED3D4F"/>
    <w:rsid w:val="00ED43C4"/>
    <w:rsid w:val="00ED7A98"/>
    <w:rsid w:val="00ED7C32"/>
    <w:rsid w:val="00EE695C"/>
    <w:rsid w:val="00EF2AC7"/>
    <w:rsid w:val="00EF312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34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41" Type="http://schemas.openxmlformats.org/officeDocument/2006/relationships/package" Target="embeddings/Microsoft_Visio___6.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C31CD-392F-46C1-B4A7-5C38CFF27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103</Pages>
  <Words>35210</Words>
  <Characters>193660</Characters>
  <Application>Microsoft Office Word</Application>
  <DocSecurity>0</DocSecurity>
  <Lines>1613</Lines>
  <Paragraphs>456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2022-01-27T11:43:00Z</dcterms:created>
  <dcterms:modified xsi:type="dcterms:W3CDTF">2022-01-27T17:02:00Z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(3)i1YAKqOu0sjrehTLrfJQGl76lqwLH3DwpeC+hwt4cj5gWpSxPSuwUUsGEv6CJm0j396gLIjL
2ThUFN86mvYWBfXEoLfYIlVaiBY0E+OizUHhTOT4H2/dBz3Wi/fgwBj244OSEzzMm7VrtIRF
+Izr87P+Y+R4dC963HztslGThrt9KHtZP8gv5pADXYfaVo0Fwf7bE+2QwN98WGl637det3Ur
opbGTpK+FWVtL177Rk</vt:lpwstr>
  </property>
  <property fmtid="{D5CDD505-2E9C-101B-9397-08002B2CF9AE}" pid="3" name="_2015_ms_pID_7253431">
    <vt:lpwstr>TI9HsYDrcLqHpfh739tJm2szgVtlEjt0JGCFvkbw3R7SWDk8xtkT87
911Px9hfvEAs6uGFsW9+x+DqQ9+82GmPW5MKsPcMJUyCYbNlafNE46DKi9bKHqCVfgqAG98q
ga9Lgo2krvwDLOs03hkAnToagHWDyBFZB/yuTb5KRU8J5xsOgVy4ax5sfPWeMx2Q9GFK/BNW
yYWZDirCo+C/hfSk8t8BWUC2Pv3FTgLnGm46</vt:lpwstr>
  </property>
  <property fmtid="{D5CDD505-2E9C-101B-9397-08002B2CF9AE}" pid="4" name="_2015_ms_pID_7253432">
    <vt:lpwstr>t4GuZT3og3gCG5oBzX4zYXg=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