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bookmarkStart w:id="11" w:name="_GoBack"/>
      <w:bookmarkEnd w:id="1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E21A7D6" w:rsidR="00AA5070" w:rsidRPr="008B1C02" w:rsidRDefault="00AA5070">
      <w:pPr>
        <w:pStyle w:val="PL"/>
      </w:pPr>
      <w:r w:rsidRPr="008B1C02">
        <w:t xml:space="preserve">  version: 1.</w:t>
      </w:r>
      <w:r w:rsidR="004826AD" w:rsidRPr="008B1C02">
        <w:t>2</w:t>
      </w:r>
      <w:r w:rsidRPr="008B1C02">
        <w:t>.</w:t>
      </w:r>
      <w:r w:rsidR="0004459A">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C30A112"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04459A">
        <w:t>8</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lastRenderedPageBreak/>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lastRenderedPageBreak/>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lastRenderedPageBreak/>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lastRenderedPageBreak/>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lastRenderedPageBreak/>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lastRenderedPageBreak/>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lastRenderedPageBreak/>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lastRenderedPageBreak/>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lastRenderedPageBreak/>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lastRenderedPageBreak/>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lastRenderedPageBreak/>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lastRenderedPageBreak/>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lastRenderedPageBreak/>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lastRenderedPageBreak/>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lastRenderedPageBreak/>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lastRenderedPageBreak/>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lastRenderedPageBreak/>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lastRenderedPageBreak/>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lastRenderedPageBreak/>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lastRenderedPageBreak/>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lastRenderedPageBreak/>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lastRenderedPageBreak/>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lastRenderedPageBreak/>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lastRenderedPageBreak/>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lastRenderedPageBreak/>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lastRenderedPageBreak/>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lastRenderedPageBreak/>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lastRenderedPageBreak/>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lastRenderedPageBreak/>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lastRenderedPageBreak/>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lastRenderedPageBreak/>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lastRenderedPageBreak/>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lastRenderedPageBreak/>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lastRenderedPageBreak/>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lastRenderedPageBreak/>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lastRenderedPageBreak/>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lastRenderedPageBreak/>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lastRenderedPageBreak/>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lastRenderedPageBreak/>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lastRenderedPageBreak/>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lastRenderedPageBreak/>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lastRenderedPageBreak/>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lastRenderedPageBreak/>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lastRenderedPageBreak/>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lastRenderedPageBreak/>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lastRenderedPageBreak/>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25A4899F"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344069AF"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lastRenderedPageBreak/>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lastRenderedPageBreak/>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lastRenderedPageBreak/>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lastRenderedPageBreak/>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lastRenderedPageBreak/>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lastRenderedPageBreak/>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lastRenderedPageBreak/>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lastRenderedPageBreak/>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lastRenderedPageBreak/>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lastRenderedPageBreak/>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lastRenderedPageBreak/>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lastRenderedPageBreak/>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lastRenderedPageBreak/>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lastRenderedPageBreak/>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w:t>
      </w:r>
      <w:proofErr w:type="gramStart"/>
      <w:r w:rsidRPr="00986EBD">
        <w:rPr>
          <w:lang w:val="fr-FR"/>
        </w:rPr>
        <w:t>type:</w:t>
      </w:r>
      <w:proofErr w:type="gramEnd"/>
      <w:r w:rsidRPr="00986EBD">
        <w:rPr>
          <w:lang w:val="fr-FR"/>
        </w:rPr>
        <w:t xml:space="preserve"> string</w:t>
      </w:r>
    </w:p>
    <w:p w14:paraId="275CCF6F" w14:textId="77777777" w:rsidR="00125E00" w:rsidRPr="00986EBD" w:rsidRDefault="00125E00" w:rsidP="00125E00">
      <w:pPr>
        <w:pStyle w:val="PL"/>
        <w:rPr>
          <w:lang w:val="fr-FR"/>
        </w:rPr>
      </w:pPr>
      <w:r w:rsidRPr="00986EBD">
        <w:rPr>
          <w:lang w:val="fr-FR"/>
        </w:rPr>
        <w:t xml:space="preserve">        </w:t>
      </w:r>
      <w:proofErr w:type="gramStart"/>
      <w:r w:rsidRPr="00986EBD">
        <w:rPr>
          <w:lang w:val="fr-FR"/>
        </w:rPr>
        <w:t>description:</w:t>
      </w:r>
      <w:proofErr w:type="gramEnd"/>
      <w:r w:rsidRPr="00986EBD">
        <w:rPr>
          <w:lang w:val="fr-FR"/>
        </w:rPr>
        <w:t xml:space="preserve">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lastRenderedPageBreak/>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lastRenderedPageBreak/>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lastRenderedPageBreak/>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lastRenderedPageBreak/>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lastRenderedPageBreak/>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lastRenderedPageBreak/>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lastRenderedPageBreak/>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lastRenderedPageBreak/>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3"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3"/>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4" w:name="_Toc114212762"/>
      <w:bookmarkStart w:id="275" w:name="_Toc122117151"/>
      <w:bookmarkStart w:id="276" w:name="_Toc114212763"/>
      <w:bookmarkStart w:id="277" w:name="_Toc122117152"/>
      <w:r w:rsidRPr="008B1C02">
        <w:lastRenderedPageBreak/>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lastRenderedPageBreak/>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lastRenderedPageBreak/>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lastRenderedPageBreak/>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lastRenderedPageBreak/>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lastRenderedPageBreak/>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lastRenderedPageBreak/>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lastRenderedPageBreak/>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lastRenderedPageBreak/>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lastRenderedPageBreak/>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lastRenderedPageBreak/>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lastRenderedPageBreak/>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lastRenderedPageBreak/>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lastRenderedPageBreak/>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lastRenderedPageBreak/>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lastRenderedPageBreak/>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lastRenderedPageBreak/>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lastRenderedPageBreak/>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lastRenderedPageBreak/>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lastRenderedPageBreak/>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lastRenderedPageBreak/>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lastRenderedPageBreak/>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lastRenderedPageBreak/>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lastRenderedPageBreak/>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w:t>
      </w:r>
      <w:proofErr w:type="gramStart"/>
      <w:r w:rsidRPr="0004459A">
        <w:rPr>
          <w:lang w:val="fr-FR"/>
        </w:rPr>
        <w:t>content:</w:t>
      </w:r>
      <w:proofErr w:type="gramEnd"/>
    </w:p>
    <w:p w14:paraId="51F1773A" w14:textId="77777777" w:rsidR="00C81D33" w:rsidRPr="0004459A" w:rsidRDefault="00C81D33" w:rsidP="00C81D33">
      <w:pPr>
        <w:pStyle w:val="PL"/>
        <w:rPr>
          <w:lang w:val="fr-FR"/>
        </w:rPr>
      </w:pPr>
      <w:r w:rsidRPr="0004459A">
        <w:rPr>
          <w:lang w:val="fr-FR"/>
        </w:rPr>
        <w:t xml:space="preserve">            </w:t>
      </w:r>
      <w:proofErr w:type="gramStart"/>
      <w:r w:rsidRPr="0004459A">
        <w:rPr>
          <w:lang w:val="fr-FR"/>
        </w:rPr>
        <w:t>application</w:t>
      </w:r>
      <w:proofErr w:type="gramEnd"/>
      <w:r w:rsidRPr="0004459A">
        <w:rPr>
          <w:lang w:val="fr-FR"/>
        </w:rPr>
        <w:t>/json: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lastRenderedPageBreak/>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lastRenderedPageBreak/>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lastRenderedPageBreak/>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563FD9D"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8056AD8"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lastRenderedPageBreak/>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lastRenderedPageBreak/>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lastRenderedPageBreak/>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lastRenderedPageBreak/>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lastRenderedPageBreak/>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lastRenderedPageBreak/>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lastRenderedPageBreak/>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lastRenderedPageBreak/>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lastRenderedPageBreak/>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lastRenderedPageBreak/>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lastRenderedPageBreak/>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lastRenderedPageBreak/>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lastRenderedPageBreak/>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lastRenderedPageBreak/>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lastRenderedPageBreak/>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lastRenderedPageBreak/>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lastRenderedPageBreak/>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lastRenderedPageBreak/>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lastRenderedPageBreak/>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lastRenderedPageBreak/>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lastRenderedPageBreak/>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lastRenderedPageBreak/>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lastRenderedPageBreak/>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lastRenderedPageBreak/>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lastRenderedPageBreak/>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lastRenderedPageBreak/>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lastRenderedPageBreak/>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lastRenderedPageBreak/>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lastRenderedPageBreak/>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lastRenderedPageBreak/>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lastRenderedPageBreak/>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lastRenderedPageBreak/>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lastRenderedPageBreak/>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lastRenderedPageBreak/>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lastRenderedPageBreak/>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lastRenderedPageBreak/>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lastRenderedPageBreak/>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lastRenderedPageBreak/>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lastRenderedPageBreak/>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BA14EE"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BA14EE" w:rsidRDefault="00BA14EE" w:rsidP="00BA14E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BA14EE" w:rsidRDefault="00BA14EE" w:rsidP="00BA14E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4E93735F" w:rsidR="00BA14EE" w:rsidRDefault="00BA14EE" w:rsidP="00BA14EE">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2A26186E" w:rsidR="00BA14EE" w:rsidRDefault="00BA14EE" w:rsidP="00BA14EE">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A919700" w:rsidR="00BA14EE" w:rsidRDefault="00BA14EE" w:rsidP="00BA14EE">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2EF7074C" w:rsidR="00BA14EE" w:rsidRDefault="00BA14EE" w:rsidP="00BA14E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01E95A2F" w:rsidR="00BA14EE" w:rsidRDefault="00BA14EE" w:rsidP="00BA14EE">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BA14EE" w:rsidRDefault="00BA14EE" w:rsidP="00BA14EE">
            <w:pPr>
              <w:pStyle w:val="TAC"/>
              <w:keepNext w:val="0"/>
              <w:keepLines w:val="0"/>
              <w:rPr>
                <w:sz w:val="16"/>
                <w:szCs w:val="16"/>
                <w:lang w:eastAsia="zh-CN"/>
              </w:rPr>
            </w:pPr>
            <w:r>
              <w:rPr>
                <w:sz w:val="16"/>
                <w:szCs w:val="16"/>
                <w:lang w:eastAsia="zh-CN"/>
              </w:rPr>
              <w:t>18.</w:t>
            </w:r>
            <w:r>
              <w:rPr>
                <w:sz w:val="16"/>
                <w:szCs w:val="16"/>
                <w:lang w:eastAsia="zh-CN"/>
              </w:rPr>
              <w:t>8</w:t>
            </w:r>
            <w:r>
              <w:rPr>
                <w:sz w:val="16"/>
                <w:szCs w:val="16"/>
                <w:lang w:eastAsia="zh-CN"/>
              </w:rPr>
              <w:t>.0</w:t>
            </w:r>
          </w:p>
        </w:tc>
      </w:tr>
      <w:tr w:rsidR="00BA14EE"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BA14EE" w:rsidRDefault="00BA14EE" w:rsidP="00BA14E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BA14EE" w:rsidRDefault="00BA14EE" w:rsidP="00BA14E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45B6C8BA" w:rsidR="00BA14EE" w:rsidRDefault="00BA14EE" w:rsidP="00BA14EE">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4A460443" w:rsidR="00BA14EE" w:rsidRDefault="00BA14EE" w:rsidP="00BA14EE">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57EA1A35" w:rsidR="00BA14EE" w:rsidRDefault="00BA14EE" w:rsidP="00BA14E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4B1983DF" w:rsidR="00BA14EE" w:rsidRDefault="00BA14EE" w:rsidP="00BA14EE">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5F3BCB92" w:rsidR="00BA14EE" w:rsidRDefault="00BA14EE" w:rsidP="00BA14EE">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BA14EE" w:rsidRDefault="00BA14EE" w:rsidP="00BA14EE">
            <w:pPr>
              <w:pStyle w:val="TAC"/>
              <w:keepNext w:val="0"/>
              <w:keepLines w:val="0"/>
              <w:rPr>
                <w:sz w:val="16"/>
                <w:szCs w:val="16"/>
                <w:lang w:eastAsia="zh-CN"/>
              </w:rPr>
            </w:pPr>
            <w:r>
              <w:rPr>
                <w:sz w:val="16"/>
                <w:szCs w:val="16"/>
                <w:lang w:eastAsia="zh-CN"/>
              </w:rPr>
              <w:t>18.8.0</w:t>
            </w:r>
          </w:p>
        </w:tc>
      </w:tr>
      <w:tr w:rsidR="00BA14EE"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BA14EE" w:rsidRDefault="00BA14EE" w:rsidP="00BA14E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BA14EE" w:rsidRDefault="00BA14EE" w:rsidP="00BA14E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0ED1CC1C" w:rsidR="00BA14EE" w:rsidRDefault="00BA14EE" w:rsidP="00BA14EE">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7F4A921F" w:rsidR="00BA14EE" w:rsidRDefault="00BA14EE" w:rsidP="00BA14EE">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6AD4A725" w:rsidR="00BA14EE" w:rsidRDefault="00BA14EE" w:rsidP="00BA14EE">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289E4285" w:rsidR="00BA14EE" w:rsidRDefault="00BA14EE" w:rsidP="00BA14EE">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4B7C57A7" w:rsidR="00BA14EE" w:rsidRDefault="00BA14EE" w:rsidP="00BA14EE">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BA14EE" w:rsidRDefault="00BA14EE" w:rsidP="00BA14EE">
            <w:pPr>
              <w:pStyle w:val="TAC"/>
              <w:keepNext w:val="0"/>
              <w:keepLines w:val="0"/>
              <w:rPr>
                <w:sz w:val="16"/>
                <w:szCs w:val="16"/>
                <w:lang w:eastAsia="zh-CN"/>
              </w:rPr>
            </w:pPr>
            <w:r>
              <w:rPr>
                <w:sz w:val="16"/>
                <w:szCs w:val="16"/>
                <w:lang w:eastAsia="zh-CN"/>
              </w:rPr>
              <w:t>18.8.0</w:t>
            </w:r>
          </w:p>
        </w:tc>
      </w:tr>
      <w:tr w:rsidR="00BA14EE"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BA14EE" w:rsidRDefault="00BA14EE" w:rsidP="00BA14E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BA14EE" w:rsidRDefault="00BA14EE" w:rsidP="00BA14E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6FE70ACF" w:rsidR="00BA14EE" w:rsidRDefault="00BA14EE" w:rsidP="00BA14EE">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11E9B14C" w:rsidR="00BA14EE" w:rsidRDefault="00BA14EE" w:rsidP="00BA14EE">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4D436AFA" w:rsidR="00BA14EE" w:rsidRDefault="00BA14EE" w:rsidP="00BA14EE">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7C5A6E16" w:rsidR="00BA14EE" w:rsidRDefault="00BA14EE" w:rsidP="00BA14E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512B449B" w:rsidR="00BA14EE" w:rsidRDefault="00BA14EE" w:rsidP="00BA14EE">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BA14EE" w:rsidRDefault="00BA14EE" w:rsidP="00BA14EE">
            <w:pPr>
              <w:pStyle w:val="TAC"/>
              <w:keepNext w:val="0"/>
              <w:keepLines w:val="0"/>
              <w:rPr>
                <w:sz w:val="16"/>
                <w:szCs w:val="16"/>
                <w:lang w:eastAsia="zh-CN"/>
              </w:rPr>
            </w:pPr>
            <w:r>
              <w:rPr>
                <w:sz w:val="16"/>
                <w:szCs w:val="16"/>
                <w:lang w:eastAsia="zh-CN"/>
              </w:rPr>
              <w:t>18.8.0</w:t>
            </w:r>
          </w:p>
        </w:tc>
      </w:tr>
      <w:tr w:rsidR="00BA14EE"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BA14EE" w:rsidRDefault="00BA14EE" w:rsidP="00BA14E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BA14EE" w:rsidRDefault="00BA14EE" w:rsidP="00BA14E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39C9A952" w:rsidR="00BA14EE" w:rsidRDefault="00BA14EE" w:rsidP="00BA14EE">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B9CBC9B" w:rsidR="00BA14EE" w:rsidRDefault="00BA14EE" w:rsidP="00BA14EE">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18E7DBAA" w:rsidR="00BA14EE" w:rsidRDefault="00BA14EE" w:rsidP="00BA14E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42CC366D" w:rsidR="00BA14EE" w:rsidRDefault="00BA14EE" w:rsidP="00BA14E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3C2CEF13" w:rsidR="00BA14EE" w:rsidRDefault="00BA14EE" w:rsidP="00BA14EE">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BA14EE" w:rsidRDefault="00BA14EE" w:rsidP="00BA14EE">
            <w:pPr>
              <w:pStyle w:val="TAC"/>
              <w:keepNext w:val="0"/>
              <w:keepLines w:val="0"/>
              <w:rPr>
                <w:sz w:val="16"/>
                <w:szCs w:val="16"/>
                <w:lang w:eastAsia="zh-CN"/>
              </w:rPr>
            </w:pPr>
            <w:r>
              <w:rPr>
                <w:sz w:val="16"/>
                <w:szCs w:val="16"/>
                <w:lang w:eastAsia="zh-CN"/>
              </w:rPr>
              <w:t>18.8.0</w:t>
            </w:r>
          </w:p>
        </w:tc>
      </w:tr>
      <w:tr w:rsidR="00BA14EE"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BA14EE" w:rsidRDefault="00BA14EE" w:rsidP="00BA14E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BA14EE" w:rsidRDefault="00BA14EE" w:rsidP="00BA14E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581D452F" w:rsidR="00BA14EE" w:rsidRDefault="00BA14EE" w:rsidP="00BA14EE">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7F3D7020" w:rsidR="00BA14EE" w:rsidRDefault="00BA14EE" w:rsidP="00BA14EE">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73037A53" w:rsidR="00BA14EE" w:rsidRDefault="00BA14EE" w:rsidP="00BA14EE">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1FAAE476" w:rsidR="00BA14EE" w:rsidRDefault="00BA14EE" w:rsidP="00BA14EE">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E80997E" w:rsidR="00BA14EE" w:rsidRDefault="00BA14EE" w:rsidP="00BA14EE">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BA14EE" w:rsidRDefault="00BA14EE" w:rsidP="00BA14EE">
            <w:pPr>
              <w:pStyle w:val="TAC"/>
              <w:keepNext w:val="0"/>
              <w:keepLines w:val="0"/>
              <w:rPr>
                <w:sz w:val="16"/>
                <w:szCs w:val="16"/>
                <w:lang w:eastAsia="zh-CN"/>
              </w:rPr>
            </w:pPr>
            <w:r>
              <w:rPr>
                <w:sz w:val="16"/>
                <w:szCs w:val="16"/>
                <w:lang w:eastAsia="zh-CN"/>
              </w:rPr>
              <w:t>18.8.0</w:t>
            </w:r>
          </w:p>
        </w:tc>
      </w:tr>
      <w:tr w:rsidR="00BA14EE"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BA14EE" w:rsidRDefault="00BA14EE" w:rsidP="00BA14E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BA14EE" w:rsidRDefault="00BA14EE" w:rsidP="00BA14E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52D7E44B" w:rsidR="00BA14EE" w:rsidRDefault="00BA14EE" w:rsidP="00BA14EE">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68D35CA" w:rsidR="00BA14EE" w:rsidRDefault="00BA14EE" w:rsidP="00BA14EE">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32555702" w:rsidR="00BA14EE" w:rsidRDefault="00BA14EE" w:rsidP="00BA14EE">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0EF7AC4A" w:rsidR="00BA14EE" w:rsidRDefault="00BA14EE" w:rsidP="00BA14E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4E994E13" w:rsidR="00BA14EE" w:rsidRDefault="00BA14EE" w:rsidP="00BA14EE">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BA14EE" w:rsidRDefault="00BA14EE" w:rsidP="00BA14EE">
            <w:pPr>
              <w:pStyle w:val="TAC"/>
              <w:keepNext w:val="0"/>
              <w:keepLines w:val="0"/>
              <w:rPr>
                <w:sz w:val="16"/>
                <w:szCs w:val="16"/>
                <w:lang w:eastAsia="zh-CN"/>
              </w:rPr>
            </w:pPr>
            <w:r>
              <w:rPr>
                <w:sz w:val="16"/>
                <w:szCs w:val="16"/>
                <w:lang w:eastAsia="zh-CN"/>
              </w:rPr>
              <w:t>18.8.0</w:t>
            </w:r>
          </w:p>
        </w:tc>
      </w:tr>
      <w:tr w:rsidR="00BA14EE"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BA14EE" w:rsidRDefault="00BA14EE" w:rsidP="00BA14E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BA14EE" w:rsidRDefault="00BA14EE" w:rsidP="00BA14E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51C880D4" w:rsidR="00BA14EE" w:rsidRDefault="00BA14EE" w:rsidP="00BA14EE">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6A551BC5" w:rsidR="00BA14EE" w:rsidRDefault="00BA14EE" w:rsidP="00BA14EE">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5E1751D8" w:rsidR="00BA14EE" w:rsidRDefault="00BA14EE" w:rsidP="00BA14EE">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3FABC048" w:rsidR="00BA14EE" w:rsidRDefault="00BA14EE" w:rsidP="00BA14E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3AFC6AD0" w:rsidR="00BA14EE" w:rsidRDefault="00BA14EE" w:rsidP="00BA14EE">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BA14EE" w:rsidRDefault="00BA14EE" w:rsidP="00BA14EE">
            <w:pPr>
              <w:pStyle w:val="TAC"/>
              <w:keepNext w:val="0"/>
              <w:keepLines w:val="0"/>
              <w:rPr>
                <w:sz w:val="16"/>
                <w:szCs w:val="16"/>
                <w:lang w:eastAsia="zh-CN"/>
              </w:rPr>
            </w:pPr>
            <w:r>
              <w:rPr>
                <w:sz w:val="16"/>
                <w:szCs w:val="16"/>
                <w:lang w:eastAsia="zh-CN"/>
              </w:rPr>
              <w:t>18.8.0</w:t>
            </w:r>
          </w:p>
        </w:tc>
      </w:tr>
      <w:tr w:rsidR="00BA14EE"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BA14EE" w:rsidRDefault="00BA14EE" w:rsidP="00BA14E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BA14EE" w:rsidRDefault="00BA14EE" w:rsidP="00BA14E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1E5C7124" w:rsidR="00BA14EE" w:rsidRDefault="00BA14EE" w:rsidP="00BA14EE">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09A938B" w:rsidR="00BA14EE" w:rsidRDefault="00BA14EE" w:rsidP="00BA14EE">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451AF724" w:rsidR="00BA14EE" w:rsidRDefault="00BA14EE" w:rsidP="00BA14EE">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3687EA09" w:rsidR="00BA14EE" w:rsidRDefault="00BA14EE" w:rsidP="00BA14E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172A24ED" w:rsidR="00BA14EE" w:rsidRDefault="00BA14EE" w:rsidP="00BA14EE">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BA14EE" w:rsidRDefault="00BA14EE" w:rsidP="00BA14EE">
            <w:pPr>
              <w:pStyle w:val="TAC"/>
              <w:keepNext w:val="0"/>
              <w:keepLines w:val="0"/>
              <w:rPr>
                <w:sz w:val="16"/>
                <w:szCs w:val="16"/>
                <w:lang w:eastAsia="zh-CN"/>
              </w:rPr>
            </w:pPr>
            <w:r>
              <w:rPr>
                <w:sz w:val="16"/>
                <w:szCs w:val="16"/>
                <w:lang w:eastAsia="zh-CN"/>
              </w:rPr>
              <w:t>18.8.0</w:t>
            </w:r>
          </w:p>
        </w:tc>
      </w:tr>
      <w:tr w:rsidR="00BA14EE"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BA14EE" w:rsidRDefault="00BA14EE" w:rsidP="00BA14EE">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BA14EE" w:rsidRDefault="00BA14EE" w:rsidP="00BA14EE">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1118AAE7" w:rsidR="00BA14EE" w:rsidRDefault="00BA14EE" w:rsidP="00BA14EE">
            <w:pPr>
              <w:pStyle w:val="TAC"/>
              <w:keepNext w:val="0"/>
              <w:keepLines w:val="0"/>
              <w:rPr>
                <w:rFonts w:cs="Arial"/>
                <w:sz w:val="16"/>
                <w:szCs w:val="16"/>
              </w:rPr>
            </w:pPr>
            <w:r>
              <w:rPr>
                <w:rFonts w:cs="Arial"/>
                <w:sz w:val="16"/>
                <w:szCs w:val="16"/>
              </w:rPr>
              <w:t>CP-242</w:t>
            </w:r>
            <w:r w:rsidRPr="0076381D">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5FE9C610" w:rsidR="00BA14EE" w:rsidRDefault="00C20420" w:rsidP="00BA14EE">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77777777" w:rsidR="00BA14EE" w:rsidRDefault="00BA14EE" w:rsidP="00BA14EE">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47A27AF9" w:rsidR="00BA14EE" w:rsidRDefault="00BA14EE" w:rsidP="00BA14EE">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3F546CDC" w:rsidR="00BA14EE" w:rsidRDefault="00BA14EE" w:rsidP="00BA14EE">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BA14EE" w:rsidRDefault="00BA14EE" w:rsidP="00BA14EE">
            <w:pPr>
              <w:pStyle w:val="TAC"/>
              <w:keepNext w:val="0"/>
              <w:keepLines w:val="0"/>
              <w:rPr>
                <w:sz w:val="16"/>
                <w:szCs w:val="16"/>
                <w:lang w:eastAsia="zh-CN"/>
              </w:rPr>
            </w:pPr>
            <w:r>
              <w:rPr>
                <w:sz w:val="16"/>
                <w:szCs w:val="16"/>
                <w:lang w:eastAsia="zh-CN"/>
              </w:rPr>
              <w:t>18.8.0</w:t>
            </w:r>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4346F" w14:textId="77777777" w:rsidR="0092606B" w:rsidRDefault="0092606B">
      <w:r>
        <w:separator/>
      </w:r>
    </w:p>
  </w:endnote>
  <w:endnote w:type="continuationSeparator" w:id="0">
    <w:p w14:paraId="2C87552C" w14:textId="77777777" w:rsidR="0092606B" w:rsidRDefault="0092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3DDB1D7A" w:rsidR="000A1BB0" w:rsidRDefault="000A1B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8A501" w14:textId="77777777" w:rsidR="0092606B" w:rsidRDefault="0092606B">
      <w:r>
        <w:separator/>
      </w:r>
    </w:p>
  </w:footnote>
  <w:footnote w:type="continuationSeparator" w:id="0">
    <w:p w14:paraId="135D51F9" w14:textId="77777777" w:rsidR="0092606B" w:rsidRDefault="0092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959672F" w:rsidR="000A1BB0" w:rsidRDefault="000A1BB0"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V18.8.0 (2024-12)</w:t>
    </w:r>
  </w:p>
  <w:p w14:paraId="5E0E9DCC" w14:textId="77777777" w:rsidR="000A1BB0" w:rsidRDefault="000A1BB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688BCEC4" w:rsidR="000A1BB0" w:rsidRDefault="000A1BB0"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0A1BB0" w:rsidRPr="000A08C0" w:rsidRDefault="000A1BB0"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0EA"/>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28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06B"/>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3A33"/>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6F81F-9849-492E-BD9E-E8EC4082D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233</Pages>
  <Words>104644</Words>
  <Characters>596472</Characters>
  <Application>Microsoft Office Word</Application>
  <DocSecurity>0</DocSecurity>
  <Lines>4970</Lines>
  <Paragraphs>1399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12</cp:revision>
  <cp:lastPrinted>2014-03-14T12:41:00Z</cp:lastPrinted>
  <dcterms:created xsi:type="dcterms:W3CDTF">2024-11-27T14:11:00Z</dcterms:created>
  <dcterms:modified xsi:type="dcterms:W3CDTF">2024-11-27T14:11:00Z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