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5E163" w14:textId="0F058008"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r w:rsidR="00857950">
        <w:rPr>
          <w:lang w:val="en-US"/>
        </w:rPr>
        <w:t>7</w:t>
      </w:r>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r w:rsidR="002E1CAD">
        <w:rPr>
          <w:sz w:val="32"/>
          <w:lang w:val="en-US"/>
        </w:rPr>
        <w:t>0</w:t>
      </w:r>
      <w:r w:rsidR="00857950">
        <w:rPr>
          <w:sz w:val="32"/>
          <w:lang w:val="en-US"/>
        </w:rPr>
        <w:t>9</w:t>
      </w:r>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1" w:name="_MON_1684549432"/>
    <w:bookmarkEnd w:id="1"/>
    <w:p w14:paraId="65006CDD" w14:textId="77777777"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9.5pt" o:ole="">
            <v:imagedata r:id="rId8" o:title=""/>
          </v:shape>
          <o:OLEObject Type="Embed" ProgID="Word.Picture.8" ShapeID="_x0000_i1025" DrawAspect="Content" ObjectID="_1786522280" r:id="rId9"/>
        </w:object>
      </w:r>
      <w:r w:rsidR="006C3F4E">
        <w:rPr>
          <w:color w:val="0000FF"/>
        </w:rPr>
        <w:tab/>
      </w:r>
      <w:r w:rsidR="008E4F24">
        <w:pict w14:anchorId="27C35CE4">
          <v:shape id="_x0000_i1026" type="#_x0000_t75" style="width:128.35pt;height:75.15pt">
            <v:imagedata r:id="rId10" o:title="3GPP-logo_web"/>
          </v:shape>
        </w:pict>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2"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3" w:name="copyrightaddon"/>
      <w:bookmarkEnd w:id="3"/>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E265BB5" w14:textId="77777777" w:rsidR="006C3F4E" w:rsidRDefault="006C3F4E" w:rsidP="00CF38F2">
      <w:pPr>
        <w:pStyle w:val="TT"/>
        <w:rPr>
          <w:noProof/>
        </w:rPr>
      </w:pPr>
      <w:r>
        <w:rPr>
          <w:noProof/>
        </w:rPr>
        <w:br w:type="page"/>
      </w:r>
      <w:r>
        <w:rPr>
          <w:noProof/>
        </w:rPr>
        <w:lastRenderedPageBreak/>
        <w:t>Contents</w:t>
      </w:r>
    </w:p>
    <w:p w14:paraId="55549BBE" w14:textId="41806D41" w:rsidR="00220810" w:rsidRDefault="009D0F62">
      <w:pPr>
        <w:pStyle w:val="TOC1"/>
        <w:rPr>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r w:rsidR="00220810">
        <w:rPr>
          <w:noProof/>
        </w:rPr>
        <w:t>Foreword</w:t>
      </w:r>
      <w:r w:rsidR="00220810">
        <w:rPr>
          <w:noProof/>
        </w:rPr>
        <w:tab/>
      </w:r>
      <w:r w:rsidR="00220810">
        <w:rPr>
          <w:noProof/>
        </w:rPr>
        <w:fldChar w:fldCharType="begin"/>
      </w:r>
      <w:r w:rsidR="00220810">
        <w:rPr>
          <w:noProof/>
        </w:rPr>
        <w:instrText xml:space="preserve"> PAGEREF _Toc175772115 \h </w:instrText>
      </w:r>
      <w:r w:rsidR="00220810">
        <w:rPr>
          <w:noProof/>
        </w:rPr>
      </w:r>
      <w:r w:rsidR="00220810">
        <w:rPr>
          <w:noProof/>
        </w:rPr>
        <w:fldChar w:fldCharType="separate"/>
      </w:r>
      <w:r w:rsidR="00220810">
        <w:rPr>
          <w:noProof/>
        </w:rPr>
        <w:t>9</w:t>
      </w:r>
      <w:r w:rsidR="00220810">
        <w:rPr>
          <w:noProof/>
        </w:rPr>
        <w:fldChar w:fldCharType="end"/>
      </w:r>
    </w:p>
    <w:p w14:paraId="29E7AE74" w14:textId="755B18FD"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_Toc175772116 \h </w:instrText>
      </w:r>
      <w:r>
        <w:rPr>
          <w:noProof/>
        </w:rPr>
      </w:r>
      <w:r>
        <w:rPr>
          <w:noProof/>
        </w:rPr>
        <w:fldChar w:fldCharType="separate"/>
      </w:r>
      <w:r>
        <w:rPr>
          <w:noProof/>
        </w:rPr>
        <w:t>10</w:t>
      </w:r>
      <w:r>
        <w:rPr>
          <w:noProof/>
        </w:rPr>
        <w:fldChar w:fldCharType="end"/>
      </w:r>
    </w:p>
    <w:p w14:paraId="381C573B" w14:textId="305AA27E"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_Toc175772117 \h </w:instrText>
      </w:r>
      <w:r>
        <w:rPr>
          <w:noProof/>
        </w:rPr>
      </w:r>
      <w:r>
        <w:rPr>
          <w:noProof/>
        </w:rPr>
        <w:fldChar w:fldCharType="separate"/>
      </w:r>
      <w:r>
        <w:rPr>
          <w:noProof/>
        </w:rPr>
        <w:t>10</w:t>
      </w:r>
      <w:r>
        <w:rPr>
          <w:noProof/>
        </w:rPr>
        <w:fldChar w:fldCharType="end"/>
      </w:r>
    </w:p>
    <w:p w14:paraId="324B4A07" w14:textId="6F414DA8"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_Toc175772118 \h </w:instrText>
      </w:r>
      <w:r>
        <w:rPr>
          <w:noProof/>
        </w:rPr>
      </w:r>
      <w:r>
        <w:rPr>
          <w:noProof/>
        </w:rPr>
        <w:fldChar w:fldCharType="separate"/>
      </w:r>
      <w:r>
        <w:rPr>
          <w:noProof/>
        </w:rPr>
        <w:t>12</w:t>
      </w:r>
      <w:r>
        <w:rPr>
          <w:noProof/>
        </w:rPr>
        <w:fldChar w:fldCharType="end"/>
      </w:r>
    </w:p>
    <w:p w14:paraId="0D63AEFC" w14:textId="20BD7E55"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_Toc175772119 \h </w:instrText>
      </w:r>
      <w:r>
        <w:rPr>
          <w:noProof/>
        </w:rPr>
      </w:r>
      <w:r>
        <w:rPr>
          <w:noProof/>
        </w:rPr>
        <w:fldChar w:fldCharType="separate"/>
      </w:r>
      <w:r>
        <w:rPr>
          <w:noProof/>
        </w:rPr>
        <w:t>12</w:t>
      </w:r>
      <w:r>
        <w:rPr>
          <w:noProof/>
        </w:rPr>
        <w:fldChar w:fldCharType="end"/>
      </w:r>
    </w:p>
    <w:p w14:paraId="443CB51D" w14:textId="0F26BF5E"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_Toc175772120 \h </w:instrText>
      </w:r>
      <w:r>
        <w:rPr>
          <w:noProof/>
        </w:rPr>
      </w:r>
      <w:r>
        <w:rPr>
          <w:noProof/>
        </w:rPr>
        <w:fldChar w:fldCharType="separate"/>
      </w:r>
      <w:r>
        <w:rPr>
          <w:noProof/>
        </w:rPr>
        <w:t>12</w:t>
      </w:r>
      <w:r>
        <w:rPr>
          <w:noProof/>
        </w:rPr>
        <w:fldChar w:fldCharType="end"/>
      </w:r>
    </w:p>
    <w:p w14:paraId="67FD02E2" w14:textId="379AB79E"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sidRPr="00693227">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Times New Roman"/>
          <w:noProof/>
        </w:rPr>
        <w:t>UE Policy Control Service</w:t>
      </w:r>
      <w:r>
        <w:rPr>
          <w:noProof/>
        </w:rPr>
        <w:tab/>
      </w:r>
      <w:r>
        <w:rPr>
          <w:noProof/>
        </w:rPr>
        <w:fldChar w:fldCharType="begin"/>
      </w:r>
      <w:r>
        <w:rPr>
          <w:noProof/>
        </w:rPr>
        <w:instrText xml:space="preserve"> PAGEREF _Toc175772121 \h </w:instrText>
      </w:r>
      <w:r>
        <w:rPr>
          <w:noProof/>
        </w:rPr>
      </w:r>
      <w:r>
        <w:rPr>
          <w:noProof/>
        </w:rPr>
        <w:fldChar w:fldCharType="separate"/>
      </w:r>
      <w:r>
        <w:rPr>
          <w:noProof/>
        </w:rPr>
        <w:t>13</w:t>
      </w:r>
      <w:r>
        <w:rPr>
          <w:noProof/>
        </w:rPr>
        <w:fldChar w:fldCharType="end"/>
      </w:r>
    </w:p>
    <w:p w14:paraId="706480C6" w14:textId="013EB044"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_Toc175772122 \h </w:instrText>
      </w:r>
      <w:r>
        <w:rPr>
          <w:noProof/>
        </w:rPr>
      </w:r>
      <w:r>
        <w:rPr>
          <w:noProof/>
        </w:rPr>
        <w:fldChar w:fldCharType="separate"/>
      </w:r>
      <w:r>
        <w:rPr>
          <w:noProof/>
        </w:rPr>
        <w:t>13</w:t>
      </w:r>
      <w:r>
        <w:rPr>
          <w:noProof/>
        </w:rPr>
        <w:fldChar w:fldCharType="end"/>
      </w:r>
    </w:p>
    <w:p w14:paraId="5AAD229D" w14:textId="164553E7"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_Toc175772123 \h </w:instrText>
      </w:r>
      <w:r>
        <w:rPr>
          <w:noProof/>
        </w:rPr>
      </w:r>
      <w:r>
        <w:rPr>
          <w:noProof/>
        </w:rPr>
        <w:fldChar w:fldCharType="separate"/>
      </w:r>
      <w:r>
        <w:rPr>
          <w:noProof/>
        </w:rPr>
        <w:t>13</w:t>
      </w:r>
      <w:r>
        <w:rPr>
          <w:noProof/>
        </w:rPr>
        <w:fldChar w:fldCharType="end"/>
      </w:r>
    </w:p>
    <w:p w14:paraId="3F15D673" w14:textId="00DA812D"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_Toc175772124 \h </w:instrText>
      </w:r>
      <w:r>
        <w:rPr>
          <w:noProof/>
        </w:rPr>
      </w:r>
      <w:r>
        <w:rPr>
          <w:noProof/>
        </w:rPr>
        <w:fldChar w:fldCharType="separate"/>
      </w:r>
      <w:r>
        <w:rPr>
          <w:noProof/>
        </w:rPr>
        <w:t>14</w:t>
      </w:r>
      <w:r>
        <w:rPr>
          <w:noProof/>
        </w:rPr>
        <w:fldChar w:fldCharType="end"/>
      </w:r>
    </w:p>
    <w:p w14:paraId="43D0C574" w14:textId="41AEE966"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_Toc175772125 \h </w:instrText>
      </w:r>
      <w:r>
        <w:rPr>
          <w:noProof/>
        </w:rPr>
      </w:r>
      <w:r>
        <w:rPr>
          <w:noProof/>
        </w:rPr>
        <w:fldChar w:fldCharType="separate"/>
      </w:r>
      <w:r>
        <w:rPr>
          <w:noProof/>
        </w:rPr>
        <w:t>15</w:t>
      </w:r>
      <w:r>
        <w:rPr>
          <w:noProof/>
        </w:rPr>
        <w:fldChar w:fldCharType="end"/>
      </w:r>
    </w:p>
    <w:p w14:paraId="3B33DE83" w14:textId="174E715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_Toc175772126 \h </w:instrText>
      </w:r>
      <w:r>
        <w:rPr>
          <w:noProof/>
        </w:rPr>
      </w:r>
      <w:r>
        <w:rPr>
          <w:noProof/>
        </w:rPr>
        <w:fldChar w:fldCharType="separate"/>
      </w:r>
      <w:r>
        <w:rPr>
          <w:noProof/>
        </w:rPr>
        <w:t>15</w:t>
      </w:r>
      <w:r>
        <w:rPr>
          <w:noProof/>
        </w:rPr>
        <w:fldChar w:fldCharType="end"/>
      </w:r>
    </w:p>
    <w:p w14:paraId="4FEC2C98" w14:textId="25A0264A"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_Toc175772127 \h </w:instrText>
      </w:r>
      <w:r>
        <w:rPr>
          <w:noProof/>
        </w:rPr>
      </w:r>
      <w:r>
        <w:rPr>
          <w:noProof/>
        </w:rPr>
        <w:fldChar w:fldCharType="separate"/>
      </w:r>
      <w:r>
        <w:rPr>
          <w:noProof/>
        </w:rPr>
        <w:t>17</w:t>
      </w:r>
      <w:r>
        <w:rPr>
          <w:noProof/>
        </w:rPr>
        <w:fldChar w:fldCharType="end"/>
      </w:r>
    </w:p>
    <w:p w14:paraId="3277975D" w14:textId="046C6136"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_Toc175772128 \h </w:instrText>
      </w:r>
      <w:r>
        <w:rPr>
          <w:noProof/>
        </w:rPr>
      </w:r>
      <w:r>
        <w:rPr>
          <w:noProof/>
        </w:rPr>
        <w:fldChar w:fldCharType="separate"/>
      </w:r>
      <w:r>
        <w:rPr>
          <w:noProof/>
        </w:rPr>
        <w:t>18</w:t>
      </w:r>
      <w:r>
        <w:rPr>
          <w:noProof/>
        </w:rPr>
        <w:fldChar w:fldCharType="end"/>
      </w:r>
    </w:p>
    <w:p w14:paraId="30F6A3F3" w14:textId="53BD2326"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_Toc175772129 \h </w:instrText>
      </w:r>
      <w:r>
        <w:rPr>
          <w:noProof/>
        </w:rPr>
      </w:r>
      <w:r>
        <w:rPr>
          <w:noProof/>
        </w:rPr>
        <w:fldChar w:fldCharType="separate"/>
      </w:r>
      <w:r>
        <w:rPr>
          <w:noProof/>
        </w:rPr>
        <w:t>18</w:t>
      </w:r>
      <w:r>
        <w:rPr>
          <w:noProof/>
        </w:rPr>
        <w:fldChar w:fldCharType="end"/>
      </w:r>
    </w:p>
    <w:p w14:paraId="00FC80F7" w14:textId="7288957C"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_Toc175772130 \h </w:instrText>
      </w:r>
      <w:r>
        <w:rPr>
          <w:noProof/>
        </w:rPr>
      </w:r>
      <w:r>
        <w:rPr>
          <w:noProof/>
        </w:rPr>
        <w:fldChar w:fldCharType="separate"/>
      </w:r>
      <w:r>
        <w:rPr>
          <w:noProof/>
        </w:rPr>
        <w:t>18</w:t>
      </w:r>
      <w:r>
        <w:rPr>
          <w:noProof/>
        </w:rPr>
        <w:fldChar w:fldCharType="end"/>
      </w:r>
    </w:p>
    <w:p w14:paraId="71EC357B" w14:textId="12843C78"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_Toc175772131 \h </w:instrText>
      </w:r>
      <w:r>
        <w:rPr>
          <w:noProof/>
        </w:rPr>
      </w:r>
      <w:r>
        <w:rPr>
          <w:noProof/>
        </w:rPr>
        <w:fldChar w:fldCharType="separate"/>
      </w:r>
      <w:r>
        <w:rPr>
          <w:noProof/>
        </w:rPr>
        <w:t>18</w:t>
      </w:r>
      <w:r>
        <w:rPr>
          <w:noProof/>
        </w:rPr>
        <w:fldChar w:fldCharType="end"/>
      </w:r>
    </w:p>
    <w:p w14:paraId="0DCCA0E8" w14:textId="0363873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_Toc175772132 \h </w:instrText>
      </w:r>
      <w:r>
        <w:rPr>
          <w:noProof/>
        </w:rPr>
      </w:r>
      <w:r>
        <w:rPr>
          <w:noProof/>
        </w:rPr>
        <w:fldChar w:fldCharType="separate"/>
      </w:r>
      <w:r>
        <w:rPr>
          <w:noProof/>
        </w:rPr>
        <w:t>24</w:t>
      </w:r>
      <w:r>
        <w:rPr>
          <w:noProof/>
        </w:rPr>
        <w:fldChar w:fldCharType="end"/>
      </w:r>
    </w:p>
    <w:p w14:paraId="7E458E9D" w14:textId="3FF84DDE"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_Toc175772133 \h </w:instrText>
      </w:r>
      <w:r>
        <w:rPr>
          <w:noProof/>
        </w:rPr>
      </w:r>
      <w:r>
        <w:rPr>
          <w:noProof/>
        </w:rPr>
        <w:fldChar w:fldCharType="separate"/>
      </w:r>
      <w:r>
        <w:rPr>
          <w:noProof/>
        </w:rPr>
        <w:t>24</w:t>
      </w:r>
      <w:r>
        <w:rPr>
          <w:noProof/>
        </w:rPr>
        <w:fldChar w:fldCharType="end"/>
      </w:r>
    </w:p>
    <w:p w14:paraId="4D7D0EED" w14:textId="4FD8EB11"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General</w:t>
      </w:r>
      <w:r>
        <w:rPr>
          <w:noProof/>
        </w:rPr>
        <w:tab/>
      </w:r>
      <w:r>
        <w:rPr>
          <w:noProof/>
        </w:rPr>
        <w:fldChar w:fldCharType="begin"/>
      </w:r>
      <w:r>
        <w:rPr>
          <w:noProof/>
        </w:rPr>
        <w:instrText xml:space="preserve"> PAGEREF _Toc175772134 \h </w:instrText>
      </w:r>
      <w:r>
        <w:rPr>
          <w:noProof/>
        </w:rPr>
      </w:r>
      <w:r>
        <w:rPr>
          <w:noProof/>
        </w:rPr>
        <w:fldChar w:fldCharType="separate"/>
      </w:r>
      <w:r>
        <w:rPr>
          <w:noProof/>
        </w:rPr>
        <w:t>24</w:t>
      </w:r>
      <w:r>
        <w:rPr>
          <w:noProof/>
        </w:rPr>
        <w:fldChar w:fldCharType="end"/>
      </w:r>
    </w:p>
    <w:p w14:paraId="51B27788" w14:textId="16914837"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_Toc175772135 \h </w:instrText>
      </w:r>
      <w:r>
        <w:rPr>
          <w:noProof/>
        </w:rPr>
      </w:r>
      <w:r>
        <w:rPr>
          <w:noProof/>
        </w:rPr>
        <w:fldChar w:fldCharType="separate"/>
      </w:r>
      <w:r>
        <w:rPr>
          <w:noProof/>
        </w:rPr>
        <w:t>27</w:t>
      </w:r>
      <w:r>
        <w:rPr>
          <w:noProof/>
        </w:rPr>
        <w:fldChar w:fldCharType="end"/>
      </w:r>
    </w:p>
    <w:p w14:paraId="46A089A7" w14:textId="0E35B1A5"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URSP in EPS</w:t>
      </w:r>
      <w:r>
        <w:rPr>
          <w:noProof/>
        </w:rPr>
        <w:tab/>
      </w:r>
      <w:r>
        <w:rPr>
          <w:noProof/>
        </w:rPr>
        <w:fldChar w:fldCharType="begin"/>
      </w:r>
      <w:r>
        <w:rPr>
          <w:noProof/>
        </w:rPr>
        <w:instrText xml:space="preserve"> PAGEREF _Toc175772136 \h </w:instrText>
      </w:r>
      <w:r>
        <w:rPr>
          <w:noProof/>
        </w:rPr>
      </w:r>
      <w:r>
        <w:rPr>
          <w:noProof/>
        </w:rPr>
        <w:fldChar w:fldCharType="separate"/>
      </w:r>
      <w:r>
        <w:rPr>
          <w:noProof/>
        </w:rPr>
        <w:t>28</w:t>
      </w:r>
      <w:r>
        <w:rPr>
          <w:noProof/>
        </w:rPr>
        <w:fldChar w:fldCharType="end"/>
      </w:r>
    </w:p>
    <w:p w14:paraId="17CD9F11" w14:textId="1281574B"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Vehicle-to-Everything Policy</w:t>
      </w:r>
      <w:r>
        <w:rPr>
          <w:noProof/>
        </w:rPr>
        <w:tab/>
      </w:r>
      <w:r>
        <w:rPr>
          <w:noProof/>
        </w:rPr>
        <w:fldChar w:fldCharType="begin"/>
      </w:r>
      <w:r>
        <w:rPr>
          <w:noProof/>
        </w:rPr>
        <w:instrText xml:space="preserve"> PAGEREF _Toc175772137 \h </w:instrText>
      </w:r>
      <w:r>
        <w:rPr>
          <w:noProof/>
        </w:rPr>
      </w:r>
      <w:r>
        <w:rPr>
          <w:noProof/>
        </w:rPr>
        <w:fldChar w:fldCharType="separate"/>
      </w:r>
      <w:r>
        <w:rPr>
          <w:noProof/>
        </w:rPr>
        <w:t>29</w:t>
      </w:r>
      <w:r>
        <w:rPr>
          <w:noProof/>
        </w:rPr>
        <w:fldChar w:fldCharType="end"/>
      </w:r>
    </w:p>
    <w:p w14:paraId="465C0905" w14:textId="2ACAA41C"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ProSe Policy</w:t>
      </w:r>
      <w:r>
        <w:rPr>
          <w:noProof/>
        </w:rPr>
        <w:tab/>
      </w:r>
      <w:r>
        <w:rPr>
          <w:noProof/>
        </w:rPr>
        <w:fldChar w:fldCharType="begin"/>
      </w:r>
      <w:r>
        <w:rPr>
          <w:noProof/>
        </w:rPr>
        <w:instrText xml:space="preserve"> PAGEREF _Toc175772138 \h </w:instrText>
      </w:r>
      <w:r>
        <w:rPr>
          <w:noProof/>
        </w:rPr>
      </w:r>
      <w:r>
        <w:rPr>
          <w:noProof/>
        </w:rPr>
        <w:fldChar w:fldCharType="separate"/>
      </w:r>
      <w:r>
        <w:rPr>
          <w:noProof/>
        </w:rPr>
        <w:t>30</w:t>
      </w:r>
      <w:r>
        <w:rPr>
          <w:noProof/>
        </w:rPr>
        <w:fldChar w:fldCharType="end"/>
      </w:r>
    </w:p>
    <w:p w14:paraId="53D2E759" w14:textId="1134171B"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Aircraft-to-Everything Policy</w:t>
      </w:r>
      <w:r>
        <w:rPr>
          <w:noProof/>
        </w:rPr>
        <w:tab/>
      </w:r>
      <w:r>
        <w:rPr>
          <w:noProof/>
        </w:rPr>
        <w:fldChar w:fldCharType="begin"/>
      </w:r>
      <w:r>
        <w:rPr>
          <w:noProof/>
        </w:rPr>
        <w:instrText xml:space="preserve"> PAGEREF _Toc175772139 \h </w:instrText>
      </w:r>
      <w:r>
        <w:rPr>
          <w:noProof/>
        </w:rPr>
      </w:r>
      <w:r>
        <w:rPr>
          <w:noProof/>
        </w:rPr>
        <w:fldChar w:fldCharType="separate"/>
      </w:r>
      <w:r>
        <w:rPr>
          <w:noProof/>
        </w:rPr>
        <w:t>30</w:t>
      </w:r>
      <w:r>
        <w:rPr>
          <w:noProof/>
        </w:rPr>
        <w:fldChar w:fldCharType="end"/>
      </w:r>
    </w:p>
    <w:p w14:paraId="5D0215B3" w14:textId="21D83488"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_Toc175772140 \h </w:instrText>
      </w:r>
      <w:r>
        <w:rPr>
          <w:noProof/>
        </w:rPr>
      </w:r>
      <w:r>
        <w:rPr>
          <w:noProof/>
        </w:rPr>
        <w:fldChar w:fldCharType="separate"/>
      </w:r>
      <w:r>
        <w:rPr>
          <w:noProof/>
        </w:rPr>
        <w:t>30</w:t>
      </w:r>
      <w:r>
        <w:rPr>
          <w:noProof/>
        </w:rPr>
        <w:fldChar w:fldCharType="end"/>
      </w:r>
    </w:p>
    <w:p w14:paraId="34076219" w14:textId="5F5BBFED"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_Toc175772141 \h </w:instrText>
      </w:r>
      <w:r>
        <w:rPr>
          <w:noProof/>
        </w:rPr>
      </w:r>
      <w:r>
        <w:rPr>
          <w:noProof/>
        </w:rPr>
        <w:fldChar w:fldCharType="separate"/>
      </w:r>
      <w:r>
        <w:rPr>
          <w:noProof/>
        </w:rPr>
        <w:t>31</w:t>
      </w:r>
      <w:r>
        <w:rPr>
          <w:noProof/>
        </w:rPr>
        <w:fldChar w:fldCharType="end"/>
      </w:r>
    </w:p>
    <w:p w14:paraId="1A4B2C68" w14:textId="2879723F"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_Toc175772142 \h </w:instrText>
      </w:r>
      <w:r>
        <w:rPr>
          <w:noProof/>
        </w:rPr>
      </w:r>
      <w:r>
        <w:rPr>
          <w:noProof/>
        </w:rPr>
        <w:fldChar w:fldCharType="separate"/>
      </w:r>
      <w:r>
        <w:rPr>
          <w:noProof/>
        </w:rPr>
        <w:t>31</w:t>
      </w:r>
      <w:r>
        <w:rPr>
          <w:noProof/>
        </w:rPr>
        <w:fldChar w:fldCharType="end"/>
      </w:r>
    </w:p>
    <w:p w14:paraId="50F344A8" w14:textId="4CCF6C7A"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_Toc175772143 \h </w:instrText>
      </w:r>
      <w:r>
        <w:rPr>
          <w:noProof/>
        </w:rPr>
      </w:r>
      <w:r>
        <w:rPr>
          <w:noProof/>
        </w:rPr>
        <w:fldChar w:fldCharType="separate"/>
      </w:r>
      <w:r>
        <w:rPr>
          <w:noProof/>
        </w:rPr>
        <w:t>31</w:t>
      </w:r>
      <w:r>
        <w:rPr>
          <w:noProof/>
        </w:rPr>
        <w:fldChar w:fldCharType="end"/>
      </w:r>
    </w:p>
    <w:p w14:paraId="1F9DC7AF" w14:textId="5060E8D3"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_Toc175772144 \h </w:instrText>
      </w:r>
      <w:r>
        <w:rPr>
          <w:noProof/>
        </w:rPr>
      </w:r>
      <w:r>
        <w:rPr>
          <w:noProof/>
        </w:rPr>
        <w:fldChar w:fldCharType="separate"/>
      </w:r>
      <w:r>
        <w:rPr>
          <w:noProof/>
        </w:rPr>
        <w:t>35</w:t>
      </w:r>
      <w:r>
        <w:rPr>
          <w:noProof/>
        </w:rPr>
        <w:fldChar w:fldCharType="end"/>
      </w:r>
    </w:p>
    <w:p w14:paraId="03025893" w14:textId="6D36F497"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_Toc175772145 \h </w:instrText>
      </w:r>
      <w:r>
        <w:rPr>
          <w:noProof/>
        </w:rPr>
      </w:r>
      <w:r>
        <w:rPr>
          <w:noProof/>
        </w:rPr>
        <w:fldChar w:fldCharType="separate"/>
      </w:r>
      <w:r>
        <w:rPr>
          <w:noProof/>
        </w:rPr>
        <w:t>36</w:t>
      </w:r>
      <w:r>
        <w:rPr>
          <w:noProof/>
        </w:rPr>
        <w:fldChar w:fldCharType="end"/>
      </w:r>
    </w:p>
    <w:p w14:paraId="0C0CA445" w14:textId="0D232553"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_Toc175772146 \h </w:instrText>
      </w:r>
      <w:r>
        <w:rPr>
          <w:noProof/>
        </w:rPr>
      </w:r>
      <w:r>
        <w:rPr>
          <w:noProof/>
        </w:rPr>
        <w:fldChar w:fldCharType="separate"/>
      </w:r>
      <w:r>
        <w:rPr>
          <w:noProof/>
        </w:rPr>
        <w:t>36</w:t>
      </w:r>
      <w:r>
        <w:rPr>
          <w:noProof/>
        </w:rPr>
        <w:fldChar w:fldCharType="end"/>
      </w:r>
    </w:p>
    <w:p w14:paraId="5C06ACA1" w14:textId="78804762"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_Toc175772147 \h </w:instrText>
      </w:r>
      <w:r>
        <w:rPr>
          <w:noProof/>
        </w:rPr>
      </w:r>
      <w:r>
        <w:rPr>
          <w:noProof/>
        </w:rPr>
        <w:fldChar w:fldCharType="separate"/>
      </w:r>
      <w:r>
        <w:rPr>
          <w:noProof/>
        </w:rPr>
        <w:t>36</w:t>
      </w:r>
      <w:r>
        <w:rPr>
          <w:noProof/>
        </w:rPr>
        <w:fldChar w:fldCharType="end"/>
      </w:r>
    </w:p>
    <w:p w14:paraId="07198ADA" w14:textId="7CA3390E"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_Toc175772148 \h </w:instrText>
      </w:r>
      <w:r>
        <w:rPr>
          <w:noProof/>
        </w:rPr>
      </w:r>
      <w:r>
        <w:rPr>
          <w:noProof/>
        </w:rPr>
        <w:fldChar w:fldCharType="separate"/>
      </w:r>
      <w:r>
        <w:rPr>
          <w:noProof/>
        </w:rPr>
        <w:t>37</w:t>
      </w:r>
      <w:r>
        <w:rPr>
          <w:noProof/>
        </w:rPr>
        <w:fldChar w:fldCharType="end"/>
      </w:r>
    </w:p>
    <w:p w14:paraId="79F086BD" w14:textId="5BEDBE0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_Toc175772149 \h </w:instrText>
      </w:r>
      <w:r>
        <w:rPr>
          <w:noProof/>
        </w:rPr>
      </w:r>
      <w:r>
        <w:rPr>
          <w:noProof/>
        </w:rPr>
        <w:fldChar w:fldCharType="separate"/>
      </w:r>
      <w:r>
        <w:rPr>
          <w:noProof/>
        </w:rPr>
        <w:t>37</w:t>
      </w:r>
      <w:r>
        <w:rPr>
          <w:noProof/>
        </w:rPr>
        <w:fldChar w:fldCharType="end"/>
      </w:r>
    </w:p>
    <w:p w14:paraId="1B6DEDAF" w14:textId="65C2BF3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_Toc175772150 \h </w:instrText>
      </w:r>
      <w:r>
        <w:rPr>
          <w:noProof/>
        </w:rPr>
      </w:r>
      <w:r>
        <w:rPr>
          <w:noProof/>
        </w:rPr>
        <w:fldChar w:fldCharType="separate"/>
      </w:r>
      <w:r>
        <w:rPr>
          <w:noProof/>
        </w:rPr>
        <w:t>37</w:t>
      </w:r>
      <w:r>
        <w:rPr>
          <w:noProof/>
        </w:rPr>
        <w:fldChar w:fldCharType="end"/>
      </w:r>
    </w:p>
    <w:p w14:paraId="63441123" w14:textId="686BFE11"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_Toc175772151 \h </w:instrText>
      </w:r>
      <w:r>
        <w:rPr>
          <w:noProof/>
        </w:rPr>
      </w:r>
      <w:r>
        <w:rPr>
          <w:noProof/>
        </w:rPr>
        <w:fldChar w:fldCharType="separate"/>
      </w:r>
      <w:r>
        <w:rPr>
          <w:noProof/>
        </w:rPr>
        <w:t>37</w:t>
      </w:r>
      <w:r>
        <w:rPr>
          <w:noProof/>
        </w:rPr>
        <w:fldChar w:fldCharType="end"/>
      </w:r>
    </w:p>
    <w:p w14:paraId="45525F41" w14:textId="03A9444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_Toc175772152 \h </w:instrText>
      </w:r>
      <w:r>
        <w:rPr>
          <w:noProof/>
        </w:rPr>
      </w:r>
      <w:r>
        <w:rPr>
          <w:noProof/>
        </w:rPr>
        <w:fldChar w:fldCharType="separate"/>
      </w:r>
      <w:r>
        <w:rPr>
          <w:noProof/>
        </w:rPr>
        <w:t>38</w:t>
      </w:r>
      <w:r>
        <w:rPr>
          <w:noProof/>
        </w:rPr>
        <w:fldChar w:fldCharType="end"/>
      </w:r>
    </w:p>
    <w:p w14:paraId="041D1DE7" w14:textId="69892335"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_Toc175772153 \h </w:instrText>
      </w:r>
      <w:r>
        <w:rPr>
          <w:noProof/>
        </w:rPr>
      </w:r>
      <w:r>
        <w:rPr>
          <w:noProof/>
        </w:rPr>
        <w:fldChar w:fldCharType="separate"/>
      </w:r>
      <w:r>
        <w:rPr>
          <w:noProof/>
        </w:rPr>
        <w:t>38</w:t>
      </w:r>
      <w:r>
        <w:rPr>
          <w:noProof/>
        </w:rPr>
        <w:fldChar w:fldCharType="end"/>
      </w:r>
    </w:p>
    <w:p w14:paraId="6C10DFDC" w14:textId="4FBA8901"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_Toc175772154 \h </w:instrText>
      </w:r>
      <w:r>
        <w:rPr>
          <w:noProof/>
        </w:rPr>
      </w:r>
      <w:r>
        <w:rPr>
          <w:noProof/>
        </w:rPr>
        <w:fldChar w:fldCharType="separate"/>
      </w:r>
      <w:r>
        <w:rPr>
          <w:noProof/>
        </w:rPr>
        <w:t>38</w:t>
      </w:r>
      <w:r>
        <w:rPr>
          <w:noProof/>
        </w:rPr>
        <w:fldChar w:fldCharType="end"/>
      </w:r>
    </w:p>
    <w:p w14:paraId="5E68FCEC" w14:textId="1F685DF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_Toc175772155 \h </w:instrText>
      </w:r>
      <w:r>
        <w:rPr>
          <w:noProof/>
        </w:rPr>
      </w:r>
      <w:r>
        <w:rPr>
          <w:noProof/>
        </w:rPr>
        <w:fldChar w:fldCharType="separate"/>
      </w:r>
      <w:r>
        <w:rPr>
          <w:noProof/>
        </w:rPr>
        <w:t>43</w:t>
      </w:r>
      <w:r>
        <w:rPr>
          <w:noProof/>
        </w:rPr>
        <w:fldChar w:fldCharType="end"/>
      </w:r>
    </w:p>
    <w:p w14:paraId="7CBBC944" w14:textId="556EDEF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_Toc175772156 \h </w:instrText>
      </w:r>
      <w:r>
        <w:rPr>
          <w:noProof/>
        </w:rPr>
      </w:r>
      <w:r>
        <w:rPr>
          <w:noProof/>
        </w:rPr>
        <w:fldChar w:fldCharType="separate"/>
      </w:r>
      <w:r>
        <w:rPr>
          <w:noProof/>
        </w:rPr>
        <w:t>44</w:t>
      </w:r>
      <w:r>
        <w:rPr>
          <w:noProof/>
        </w:rPr>
        <w:fldChar w:fldCharType="end"/>
      </w:r>
    </w:p>
    <w:p w14:paraId="4B25263F" w14:textId="7D72B89F"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_Toc175772157 \h </w:instrText>
      </w:r>
      <w:r>
        <w:rPr>
          <w:noProof/>
        </w:rPr>
      </w:r>
      <w:r>
        <w:rPr>
          <w:noProof/>
        </w:rPr>
        <w:fldChar w:fldCharType="separate"/>
      </w:r>
      <w:r>
        <w:rPr>
          <w:noProof/>
        </w:rPr>
        <w:t>45</w:t>
      </w:r>
      <w:r>
        <w:rPr>
          <w:noProof/>
        </w:rPr>
        <w:fldChar w:fldCharType="end"/>
      </w:r>
    </w:p>
    <w:p w14:paraId="6B391221" w14:textId="4A3B047F"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_Toc175772158 \h </w:instrText>
      </w:r>
      <w:r>
        <w:rPr>
          <w:noProof/>
        </w:rPr>
      </w:r>
      <w:r>
        <w:rPr>
          <w:noProof/>
        </w:rPr>
        <w:fldChar w:fldCharType="separate"/>
      </w:r>
      <w:r>
        <w:rPr>
          <w:noProof/>
        </w:rPr>
        <w:t>46</w:t>
      </w:r>
      <w:r>
        <w:rPr>
          <w:noProof/>
        </w:rPr>
        <w:fldChar w:fldCharType="end"/>
      </w:r>
    </w:p>
    <w:p w14:paraId="077974A0" w14:textId="4273123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_Toc175772159 \h </w:instrText>
      </w:r>
      <w:r>
        <w:rPr>
          <w:noProof/>
        </w:rPr>
      </w:r>
      <w:r>
        <w:rPr>
          <w:noProof/>
        </w:rPr>
        <w:fldChar w:fldCharType="separate"/>
      </w:r>
      <w:r>
        <w:rPr>
          <w:noProof/>
        </w:rPr>
        <w:t>46</w:t>
      </w:r>
      <w:r>
        <w:rPr>
          <w:noProof/>
        </w:rPr>
        <w:fldChar w:fldCharType="end"/>
      </w:r>
    </w:p>
    <w:p w14:paraId="597BE2AF" w14:textId="53F3D9C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_Toc175772160 \h </w:instrText>
      </w:r>
      <w:r>
        <w:rPr>
          <w:noProof/>
        </w:rPr>
      </w:r>
      <w:r>
        <w:rPr>
          <w:noProof/>
        </w:rPr>
        <w:fldChar w:fldCharType="separate"/>
      </w:r>
      <w:r>
        <w:rPr>
          <w:noProof/>
        </w:rPr>
        <w:t>46</w:t>
      </w:r>
      <w:r>
        <w:rPr>
          <w:noProof/>
        </w:rPr>
        <w:fldChar w:fldCharType="end"/>
      </w:r>
    </w:p>
    <w:p w14:paraId="00B43523" w14:textId="6565EF0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_Toc175772161 \h </w:instrText>
      </w:r>
      <w:r>
        <w:rPr>
          <w:noProof/>
        </w:rPr>
      </w:r>
      <w:r>
        <w:rPr>
          <w:noProof/>
        </w:rPr>
        <w:fldChar w:fldCharType="separate"/>
      </w:r>
      <w:r>
        <w:rPr>
          <w:noProof/>
        </w:rPr>
        <w:t>48</w:t>
      </w:r>
      <w:r>
        <w:rPr>
          <w:noProof/>
        </w:rPr>
        <w:fldChar w:fldCharType="end"/>
      </w:r>
    </w:p>
    <w:p w14:paraId="1C671FDD" w14:textId="32B9663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_Toc175772162 \h </w:instrText>
      </w:r>
      <w:r>
        <w:rPr>
          <w:noProof/>
        </w:rPr>
      </w:r>
      <w:r>
        <w:rPr>
          <w:noProof/>
        </w:rPr>
        <w:fldChar w:fldCharType="separate"/>
      </w:r>
      <w:r>
        <w:rPr>
          <w:noProof/>
        </w:rPr>
        <w:t>50</w:t>
      </w:r>
      <w:r>
        <w:rPr>
          <w:noProof/>
        </w:rPr>
        <w:fldChar w:fldCharType="end"/>
      </w:r>
    </w:p>
    <w:p w14:paraId="3B3E11D7" w14:textId="33129AE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693227">
        <w:rPr>
          <w:rFonts w:eastAsia="SimSun"/>
          <w:noProof/>
          <w:lang w:eastAsia="x-none"/>
        </w:rPr>
        <w:t>V2X communication over PC5 and Uu reference points</w:t>
      </w:r>
      <w:r>
        <w:rPr>
          <w:noProof/>
        </w:rPr>
        <w:tab/>
      </w:r>
      <w:r>
        <w:rPr>
          <w:noProof/>
        </w:rPr>
        <w:fldChar w:fldCharType="begin"/>
      </w:r>
      <w:r>
        <w:rPr>
          <w:noProof/>
        </w:rPr>
        <w:instrText xml:space="preserve"> PAGEREF _Toc175772163 \h </w:instrText>
      </w:r>
      <w:r>
        <w:rPr>
          <w:noProof/>
        </w:rPr>
      </w:r>
      <w:r>
        <w:rPr>
          <w:noProof/>
        </w:rPr>
        <w:fldChar w:fldCharType="separate"/>
      </w:r>
      <w:r>
        <w:rPr>
          <w:noProof/>
        </w:rPr>
        <w:t>50</w:t>
      </w:r>
      <w:r>
        <w:rPr>
          <w:noProof/>
        </w:rPr>
        <w:fldChar w:fldCharType="end"/>
      </w:r>
    </w:p>
    <w:p w14:paraId="573F3F0E" w14:textId="428D262B"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693227">
        <w:rPr>
          <w:rFonts w:eastAsia="SimSun"/>
          <w:noProof/>
          <w:lang w:eastAsia="x-none"/>
        </w:rPr>
        <w:t>ProSe</w:t>
      </w:r>
      <w:r>
        <w:rPr>
          <w:noProof/>
        </w:rPr>
        <w:tab/>
      </w:r>
      <w:r>
        <w:rPr>
          <w:noProof/>
        </w:rPr>
        <w:fldChar w:fldCharType="begin"/>
      </w:r>
      <w:r>
        <w:rPr>
          <w:noProof/>
        </w:rPr>
        <w:instrText xml:space="preserve"> PAGEREF _Toc175772164 \h </w:instrText>
      </w:r>
      <w:r>
        <w:rPr>
          <w:noProof/>
        </w:rPr>
      </w:r>
      <w:r>
        <w:rPr>
          <w:noProof/>
        </w:rPr>
        <w:fldChar w:fldCharType="separate"/>
      </w:r>
      <w:r>
        <w:rPr>
          <w:noProof/>
        </w:rPr>
        <w:t>50</w:t>
      </w:r>
      <w:r>
        <w:rPr>
          <w:noProof/>
        </w:rPr>
        <w:fldChar w:fldCharType="end"/>
      </w:r>
    </w:p>
    <w:p w14:paraId="3062EB6E" w14:textId="36A6618A"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_Toc175772165 \h </w:instrText>
      </w:r>
      <w:r>
        <w:rPr>
          <w:noProof/>
        </w:rPr>
      </w:r>
      <w:r>
        <w:rPr>
          <w:noProof/>
        </w:rPr>
        <w:fldChar w:fldCharType="separate"/>
      </w:r>
      <w:r>
        <w:rPr>
          <w:noProof/>
        </w:rPr>
        <w:t>50</w:t>
      </w:r>
      <w:r>
        <w:rPr>
          <w:noProof/>
        </w:rPr>
        <w:fldChar w:fldCharType="end"/>
      </w:r>
    </w:p>
    <w:p w14:paraId="5DEEB1A7" w14:textId="52188967"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693227">
        <w:rPr>
          <w:rFonts w:eastAsia="SimSun"/>
          <w:noProof/>
          <w:lang w:eastAsia="x-none"/>
        </w:rPr>
        <w:t xml:space="preserve">A2X communication over PC5 </w:t>
      </w:r>
      <w:r>
        <w:rPr>
          <w:noProof/>
          <w:lang w:eastAsia="x-none"/>
        </w:rPr>
        <w:t xml:space="preserve">and A2X communication over Uu </w:t>
      </w:r>
      <w:r w:rsidRPr="00693227">
        <w:rPr>
          <w:rFonts w:eastAsia="SimSun"/>
          <w:noProof/>
          <w:lang w:eastAsia="x-none"/>
        </w:rPr>
        <w:t>reference point</w:t>
      </w:r>
      <w:r>
        <w:rPr>
          <w:noProof/>
        </w:rPr>
        <w:tab/>
      </w:r>
      <w:r>
        <w:rPr>
          <w:noProof/>
        </w:rPr>
        <w:fldChar w:fldCharType="begin"/>
      </w:r>
      <w:r>
        <w:rPr>
          <w:noProof/>
        </w:rPr>
        <w:instrText xml:space="preserve"> PAGEREF _Toc175772166 \h </w:instrText>
      </w:r>
      <w:r>
        <w:rPr>
          <w:noProof/>
        </w:rPr>
      </w:r>
      <w:r>
        <w:rPr>
          <w:noProof/>
        </w:rPr>
        <w:fldChar w:fldCharType="separate"/>
      </w:r>
      <w:r>
        <w:rPr>
          <w:noProof/>
        </w:rPr>
        <w:t>51</w:t>
      </w:r>
      <w:r>
        <w:rPr>
          <w:noProof/>
        </w:rPr>
        <w:fldChar w:fldCharType="end"/>
      </w:r>
    </w:p>
    <w:p w14:paraId="29223394" w14:textId="0D9E6BD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_Toc175772167 \h </w:instrText>
      </w:r>
      <w:r>
        <w:rPr>
          <w:noProof/>
        </w:rPr>
      </w:r>
      <w:r>
        <w:rPr>
          <w:noProof/>
        </w:rPr>
        <w:fldChar w:fldCharType="separate"/>
      </w:r>
      <w:r>
        <w:rPr>
          <w:noProof/>
        </w:rPr>
        <w:t>51</w:t>
      </w:r>
      <w:r>
        <w:rPr>
          <w:noProof/>
        </w:rPr>
        <w:fldChar w:fldCharType="end"/>
      </w:r>
    </w:p>
    <w:p w14:paraId="20217B6D" w14:textId="2156FF4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_Toc175772168 \h </w:instrText>
      </w:r>
      <w:r>
        <w:rPr>
          <w:noProof/>
        </w:rPr>
      </w:r>
      <w:r>
        <w:rPr>
          <w:noProof/>
        </w:rPr>
        <w:fldChar w:fldCharType="separate"/>
      </w:r>
      <w:r>
        <w:rPr>
          <w:noProof/>
        </w:rPr>
        <w:t>52</w:t>
      </w:r>
      <w:r>
        <w:rPr>
          <w:noProof/>
        </w:rPr>
        <w:fldChar w:fldCharType="end"/>
      </w:r>
    </w:p>
    <w:p w14:paraId="3F88C317" w14:textId="781E3DBC"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_Toc175772169 \h </w:instrText>
      </w:r>
      <w:r>
        <w:rPr>
          <w:noProof/>
        </w:rPr>
      </w:r>
      <w:r>
        <w:rPr>
          <w:noProof/>
        </w:rPr>
        <w:fldChar w:fldCharType="separate"/>
      </w:r>
      <w:r>
        <w:rPr>
          <w:noProof/>
        </w:rPr>
        <w:t>52</w:t>
      </w:r>
      <w:r>
        <w:rPr>
          <w:noProof/>
        </w:rPr>
        <w:fldChar w:fldCharType="end"/>
      </w:r>
    </w:p>
    <w:p w14:paraId="7CB10F8F" w14:textId="0A1B4D25"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_Toc175772170 \h </w:instrText>
      </w:r>
      <w:r>
        <w:rPr>
          <w:noProof/>
        </w:rPr>
      </w:r>
      <w:r>
        <w:rPr>
          <w:noProof/>
        </w:rPr>
        <w:fldChar w:fldCharType="separate"/>
      </w:r>
      <w:r>
        <w:rPr>
          <w:noProof/>
        </w:rPr>
        <w:t>54</w:t>
      </w:r>
      <w:r>
        <w:rPr>
          <w:noProof/>
        </w:rPr>
        <w:fldChar w:fldCharType="end"/>
      </w:r>
    </w:p>
    <w:p w14:paraId="2FAEE8B8" w14:textId="7008A8E3"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_Toc175772171 \h </w:instrText>
      </w:r>
      <w:r>
        <w:rPr>
          <w:noProof/>
        </w:rPr>
      </w:r>
      <w:r>
        <w:rPr>
          <w:noProof/>
        </w:rPr>
        <w:fldChar w:fldCharType="separate"/>
      </w:r>
      <w:r>
        <w:rPr>
          <w:noProof/>
        </w:rPr>
        <w:t>54</w:t>
      </w:r>
      <w:r>
        <w:rPr>
          <w:noProof/>
        </w:rPr>
        <w:fldChar w:fldCharType="end"/>
      </w:r>
    </w:p>
    <w:p w14:paraId="6422B9C7" w14:textId="14C26496"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_Toc175772172 \h </w:instrText>
      </w:r>
      <w:r>
        <w:rPr>
          <w:noProof/>
        </w:rPr>
      </w:r>
      <w:r>
        <w:rPr>
          <w:noProof/>
        </w:rPr>
        <w:fldChar w:fldCharType="separate"/>
      </w:r>
      <w:r>
        <w:rPr>
          <w:noProof/>
        </w:rPr>
        <w:t>54</w:t>
      </w:r>
      <w:r>
        <w:rPr>
          <w:noProof/>
        </w:rPr>
        <w:fldChar w:fldCharType="end"/>
      </w:r>
    </w:p>
    <w:p w14:paraId="233DE674" w14:textId="053063D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_Toc175772173 \h </w:instrText>
      </w:r>
      <w:r>
        <w:rPr>
          <w:noProof/>
        </w:rPr>
      </w:r>
      <w:r>
        <w:rPr>
          <w:noProof/>
        </w:rPr>
        <w:fldChar w:fldCharType="separate"/>
      </w:r>
      <w:r>
        <w:rPr>
          <w:noProof/>
        </w:rPr>
        <w:t>54</w:t>
      </w:r>
      <w:r>
        <w:rPr>
          <w:noProof/>
        </w:rPr>
        <w:fldChar w:fldCharType="end"/>
      </w:r>
    </w:p>
    <w:p w14:paraId="18BEBDD8" w14:textId="6A56A5FD"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_Toc175772174 \h </w:instrText>
      </w:r>
      <w:r>
        <w:rPr>
          <w:noProof/>
        </w:rPr>
      </w:r>
      <w:r>
        <w:rPr>
          <w:noProof/>
        </w:rPr>
        <w:fldChar w:fldCharType="separate"/>
      </w:r>
      <w:r>
        <w:rPr>
          <w:noProof/>
        </w:rPr>
        <w:t>54</w:t>
      </w:r>
      <w:r>
        <w:rPr>
          <w:noProof/>
        </w:rPr>
        <w:fldChar w:fldCharType="end"/>
      </w:r>
    </w:p>
    <w:p w14:paraId="6885C8CE" w14:textId="2CD610D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_Toc175772175 \h </w:instrText>
      </w:r>
      <w:r>
        <w:rPr>
          <w:noProof/>
        </w:rPr>
      </w:r>
      <w:r>
        <w:rPr>
          <w:noProof/>
        </w:rPr>
        <w:fldChar w:fldCharType="separate"/>
      </w:r>
      <w:r>
        <w:rPr>
          <w:noProof/>
        </w:rPr>
        <w:t>54</w:t>
      </w:r>
      <w:r>
        <w:rPr>
          <w:noProof/>
        </w:rPr>
        <w:fldChar w:fldCharType="end"/>
      </w:r>
    </w:p>
    <w:p w14:paraId="6F756FA8" w14:textId="3E8542E8"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_Toc175772176 \h </w:instrText>
      </w:r>
      <w:r>
        <w:rPr>
          <w:noProof/>
        </w:rPr>
      </w:r>
      <w:r>
        <w:rPr>
          <w:noProof/>
        </w:rPr>
        <w:fldChar w:fldCharType="separate"/>
      </w:r>
      <w:r>
        <w:rPr>
          <w:noProof/>
        </w:rPr>
        <w:t>54</w:t>
      </w:r>
      <w:r>
        <w:rPr>
          <w:noProof/>
        </w:rPr>
        <w:fldChar w:fldCharType="end"/>
      </w:r>
    </w:p>
    <w:p w14:paraId="074984A8" w14:textId="3025AD07"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_Toc175772177 \h </w:instrText>
      </w:r>
      <w:r>
        <w:rPr>
          <w:noProof/>
        </w:rPr>
      </w:r>
      <w:r>
        <w:rPr>
          <w:noProof/>
        </w:rPr>
        <w:fldChar w:fldCharType="separate"/>
      </w:r>
      <w:r>
        <w:rPr>
          <w:noProof/>
        </w:rPr>
        <w:t>54</w:t>
      </w:r>
      <w:r>
        <w:rPr>
          <w:noProof/>
        </w:rPr>
        <w:fldChar w:fldCharType="end"/>
      </w:r>
    </w:p>
    <w:p w14:paraId="2A72E7FD" w14:textId="11B20DD3"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_Toc175772178 \h </w:instrText>
      </w:r>
      <w:r>
        <w:rPr>
          <w:noProof/>
        </w:rPr>
      </w:r>
      <w:r>
        <w:rPr>
          <w:noProof/>
        </w:rPr>
        <w:fldChar w:fldCharType="separate"/>
      </w:r>
      <w:r>
        <w:rPr>
          <w:noProof/>
        </w:rPr>
        <w:t>55</w:t>
      </w:r>
      <w:r>
        <w:rPr>
          <w:noProof/>
        </w:rPr>
        <w:fldChar w:fldCharType="end"/>
      </w:r>
    </w:p>
    <w:p w14:paraId="153AAF47" w14:textId="3A7818D1"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_Toc175772179 \h </w:instrText>
      </w:r>
      <w:r>
        <w:rPr>
          <w:noProof/>
        </w:rPr>
      </w:r>
      <w:r>
        <w:rPr>
          <w:noProof/>
        </w:rPr>
        <w:fldChar w:fldCharType="separate"/>
      </w:r>
      <w:r>
        <w:rPr>
          <w:noProof/>
        </w:rPr>
        <w:t>55</w:t>
      </w:r>
      <w:r>
        <w:rPr>
          <w:noProof/>
        </w:rPr>
        <w:fldChar w:fldCharType="end"/>
      </w:r>
    </w:p>
    <w:p w14:paraId="0762EC85" w14:textId="024632E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_Toc175772180 \h </w:instrText>
      </w:r>
      <w:r>
        <w:rPr>
          <w:noProof/>
        </w:rPr>
      </w:r>
      <w:r>
        <w:rPr>
          <w:noProof/>
        </w:rPr>
        <w:fldChar w:fldCharType="separate"/>
      </w:r>
      <w:r>
        <w:rPr>
          <w:noProof/>
        </w:rPr>
        <w:t>55</w:t>
      </w:r>
      <w:r>
        <w:rPr>
          <w:noProof/>
        </w:rPr>
        <w:fldChar w:fldCharType="end"/>
      </w:r>
    </w:p>
    <w:p w14:paraId="791866DB" w14:textId="5B520ED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_Toc175772181 \h </w:instrText>
      </w:r>
      <w:r>
        <w:rPr>
          <w:noProof/>
        </w:rPr>
      </w:r>
      <w:r>
        <w:rPr>
          <w:noProof/>
        </w:rPr>
        <w:fldChar w:fldCharType="separate"/>
      </w:r>
      <w:r>
        <w:rPr>
          <w:noProof/>
        </w:rPr>
        <w:t>55</w:t>
      </w:r>
      <w:r>
        <w:rPr>
          <w:noProof/>
        </w:rPr>
        <w:fldChar w:fldCharType="end"/>
      </w:r>
    </w:p>
    <w:p w14:paraId="382ED6C5" w14:textId="7A0AF39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_Toc175772182 \h </w:instrText>
      </w:r>
      <w:r>
        <w:rPr>
          <w:noProof/>
        </w:rPr>
      </w:r>
      <w:r>
        <w:rPr>
          <w:noProof/>
        </w:rPr>
        <w:fldChar w:fldCharType="separate"/>
      </w:r>
      <w:r>
        <w:rPr>
          <w:noProof/>
        </w:rPr>
        <w:t>55</w:t>
      </w:r>
      <w:r>
        <w:rPr>
          <w:noProof/>
        </w:rPr>
        <w:fldChar w:fldCharType="end"/>
      </w:r>
    </w:p>
    <w:p w14:paraId="77F21D1A" w14:textId="31A6655B"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_Toc175772183 \h </w:instrText>
      </w:r>
      <w:r>
        <w:rPr>
          <w:noProof/>
        </w:rPr>
      </w:r>
      <w:r>
        <w:rPr>
          <w:noProof/>
        </w:rPr>
        <w:fldChar w:fldCharType="separate"/>
      </w:r>
      <w:r>
        <w:rPr>
          <w:noProof/>
        </w:rPr>
        <w:t>56</w:t>
      </w:r>
      <w:r>
        <w:rPr>
          <w:noProof/>
        </w:rPr>
        <w:fldChar w:fldCharType="end"/>
      </w:r>
    </w:p>
    <w:p w14:paraId="1E5370F9" w14:textId="6E8890BB"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_Toc175772184 \h </w:instrText>
      </w:r>
      <w:r>
        <w:rPr>
          <w:noProof/>
        </w:rPr>
      </w:r>
      <w:r>
        <w:rPr>
          <w:noProof/>
        </w:rPr>
        <w:fldChar w:fldCharType="separate"/>
      </w:r>
      <w:r>
        <w:rPr>
          <w:noProof/>
        </w:rPr>
        <w:t>56</w:t>
      </w:r>
      <w:r>
        <w:rPr>
          <w:noProof/>
        </w:rPr>
        <w:fldChar w:fldCharType="end"/>
      </w:r>
    </w:p>
    <w:p w14:paraId="0221C41F" w14:textId="6E961571"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_Toc175772185 \h </w:instrText>
      </w:r>
      <w:r>
        <w:rPr>
          <w:noProof/>
        </w:rPr>
      </w:r>
      <w:r>
        <w:rPr>
          <w:noProof/>
        </w:rPr>
        <w:fldChar w:fldCharType="separate"/>
      </w:r>
      <w:r>
        <w:rPr>
          <w:noProof/>
        </w:rPr>
        <w:t>56</w:t>
      </w:r>
      <w:r>
        <w:rPr>
          <w:noProof/>
        </w:rPr>
        <w:fldChar w:fldCharType="end"/>
      </w:r>
    </w:p>
    <w:p w14:paraId="646D8D8F" w14:textId="26F7F991"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_Toc175772186 \h </w:instrText>
      </w:r>
      <w:r>
        <w:rPr>
          <w:noProof/>
        </w:rPr>
      </w:r>
      <w:r>
        <w:rPr>
          <w:noProof/>
        </w:rPr>
        <w:fldChar w:fldCharType="separate"/>
      </w:r>
      <w:r>
        <w:rPr>
          <w:noProof/>
        </w:rPr>
        <w:t>56</w:t>
      </w:r>
      <w:r>
        <w:rPr>
          <w:noProof/>
        </w:rPr>
        <w:fldChar w:fldCharType="end"/>
      </w:r>
    </w:p>
    <w:p w14:paraId="59DC9EE9" w14:textId="6AAA545F"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_Toc175772187 \h </w:instrText>
      </w:r>
      <w:r>
        <w:rPr>
          <w:noProof/>
        </w:rPr>
      </w:r>
      <w:r>
        <w:rPr>
          <w:noProof/>
        </w:rPr>
        <w:fldChar w:fldCharType="separate"/>
      </w:r>
      <w:r>
        <w:rPr>
          <w:noProof/>
        </w:rPr>
        <w:t>56</w:t>
      </w:r>
      <w:r>
        <w:rPr>
          <w:noProof/>
        </w:rPr>
        <w:fldChar w:fldCharType="end"/>
      </w:r>
    </w:p>
    <w:p w14:paraId="7FC93A11" w14:textId="201940E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_Toc175772188 \h </w:instrText>
      </w:r>
      <w:r>
        <w:rPr>
          <w:noProof/>
        </w:rPr>
      </w:r>
      <w:r>
        <w:rPr>
          <w:noProof/>
        </w:rPr>
        <w:fldChar w:fldCharType="separate"/>
      </w:r>
      <w:r>
        <w:rPr>
          <w:noProof/>
        </w:rPr>
        <w:t>57</w:t>
      </w:r>
      <w:r>
        <w:rPr>
          <w:noProof/>
        </w:rPr>
        <w:fldChar w:fldCharType="end"/>
      </w:r>
    </w:p>
    <w:p w14:paraId="65C58DD1" w14:textId="31AA3FB1"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_Toc175772189 \h </w:instrText>
      </w:r>
      <w:r>
        <w:rPr>
          <w:noProof/>
        </w:rPr>
      </w:r>
      <w:r>
        <w:rPr>
          <w:noProof/>
        </w:rPr>
        <w:fldChar w:fldCharType="separate"/>
      </w:r>
      <w:r>
        <w:rPr>
          <w:noProof/>
        </w:rPr>
        <w:t>57</w:t>
      </w:r>
      <w:r>
        <w:rPr>
          <w:noProof/>
        </w:rPr>
        <w:fldChar w:fldCharType="end"/>
      </w:r>
    </w:p>
    <w:p w14:paraId="66DE7DA4" w14:textId="3032B35C"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_Toc175772190 \h </w:instrText>
      </w:r>
      <w:r>
        <w:rPr>
          <w:noProof/>
        </w:rPr>
      </w:r>
      <w:r>
        <w:rPr>
          <w:noProof/>
        </w:rPr>
        <w:fldChar w:fldCharType="separate"/>
      </w:r>
      <w:r>
        <w:rPr>
          <w:noProof/>
        </w:rPr>
        <w:t>58</w:t>
      </w:r>
      <w:r>
        <w:rPr>
          <w:noProof/>
        </w:rPr>
        <w:fldChar w:fldCharType="end"/>
      </w:r>
    </w:p>
    <w:p w14:paraId="0086D9F1" w14:textId="0AC2F7FF"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_Toc175772191 \h </w:instrText>
      </w:r>
      <w:r>
        <w:rPr>
          <w:noProof/>
        </w:rPr>
      </w:r>
      <w:r>
        <w:rPr>
          <w:noProof/>
        </w:rPr>
        <w:fldChar w:fldCharType="separate"/>
      </w:r>
      <w:r>
        <w:rPr>
          <w:noProof/>
        </w:rPr>
        <w:t>59</w:t>
      </w:r>
      <w:r>
        <w:rPr>
          <w:noProof/>
        </w:rPr>
        <w:fldChar w:fldCharType="end"/>
      </w:r>
    </w:p>
    <w:p w14:paraId="5063B277" w14:textId="0212DF8E"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_Toc175772192 \h </w:instrText>
      </w:r>
      <w:r>
        <w:rPr>
          <w:noProof/>
        </w:rPr>
      </w:r>
      <w:r>
        <w:rPr>
          <w:noProof/>
        </w:rPr>
        <w:fldChar w:fldCharType="separate"/>
      </w:r>
      <w:r>
        <w:rPr>
          <w:noProof/>
        </w:rPr>
        <w:t>59</w:t>
      </w:r>
      <w:r>
        <w:rPr>
          <w:noProof/>
        </w:rPr>
        <w:fldChar w:fldCharType="end"/>
      </w:r>
    </w:p>
    <w:p w14:paraId="1BC256C0" w14:textId="1B538DCF"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_Toc175772193 \h </w:instrText>
      </w:r>
      <w:r>
        <w:rPr>
          <w:noProof/>
        </w:rPr>
      </w:r>
      <w:r>
        <w:rPr>
          <w:noProof/>
        </w:rPr>
        <w:fldChar w:fldCharType="separate"/>
      </w:r>
      <w:r>
        <w:rPr>
          <w:noProof/>
        </w:rPr>
        <w:t>59</w:t>
      </w:r>
      <w:r>
        <w:rPr>
          <w:noProof/>
        </w:rPr>
        <w:fldChar w:fldCharType="end"/>
      </w:r>
    </w:p>
    <w:p w14:paraId="0986C8B0" w14:textId="76939BBD"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_Toc175772194 \h </w:instrText>
      </w:r>
      <w:r>
        <w:rPr>
          <w:noProof/>
        </w:rPr>
      </w:r>
      <w:r>
        <w:rPr>
          <w:noProof/>
        </w:rPr>
        <w:fldChar w:fldCharType="separate"/>
      </w:r>
      <w:r>
        <w:rPr>
          <w:noProof/>
        </w:rPr>
        <w:t>59</w:t>
      </w:r>
      <w:r>
        <w:rPr>
          <w:noProof/>
        </w:rPr>
        <w:fldChar w:fldCharType="end"/>
      </w:r>
    </w:p>
    <w:p w14:paraId="12CDBF9D" w14:textId="0B72EF1D"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_Toc175772195 \h </w:instrText>
      </w:r>
      <w:r>
        <w:rPr>
          <w:noProof/>
        </w:rPr>
      </w:r>
      <w:r>
        <w:rPr>
          <w:noProof/>
        </w:rPr>
        <w:fldChar w:fldCharType="separate"/>
      </w:r>
      <w:r>
        <w:rPr>
          <w:noProof/>
        </w:rPr>
        <w:t>59</w:t>
      </w:r>
      <w:r>
        <w:rPr>
          <w:noProof/>
        </w:rPr>
        <w:fldChar w:fldCharType="end"/>
      </w:r>
    </w:p>
    <w:p w14:paraId="7A3C9BEF" w14:textId="6F6E8722"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_Toc175772196 \h </w:instrText>
      </w:r>
      <w:r>
        <w:rPr>
          <w:noProof/>
        </w:rPr>
      </w:r>
      <w:r>
        <w:rPr>
          <w:noProof/>
        </w:rPr>
        <w:fldChar w:fldCharType="separate"/>
      </w:r>
      <w:r>
        <w:rPr>
          <w:noProof/>
        </w:rPr>
        <w:t>60</w:t>
      </w:r>
      <w:r>
        <w:rPr>
          <w:noProof/>
        </w:rPr>
        <w:fldChar w:fldCharType="end"/>
      </w:r>
    </w:p>
    <w:p w14:paraId="02371EFB" w14:textId="43DD41A7"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_Toc175772197 \h </w:instrText>
      </w:r>
      <w:r>
        <w:rPr>
          <w:noProof/>
        </w:rPr>
      </w:r>
      <w:r>
        <w:rPr>
          <w:noProof/>
        </w:rPr>
        <w:fldChar w:fldCharType="separate"/>
      </w:r>
      <w:r>
        <w:rPr>
          <w:noProof/>
        </w:rPr>
        <w:t>61</w:t>
      </w:r>
      <w:r>
        <w:rPr>
          <w:noProof/>
        </w:rPr>
        <w:fldChar w:fldCharType="end"/>
      </w:r>
    </w:p>
    <w:p w14:paraId="17AC401A" w14:textId="15337D1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_Toc175772198 \h </w:instrText>
      </w:r>
      <w:r>
        <w:rPr>
          <w:noProof/>
        </w:rPr>
      </w:r>
      <w:r>
        <w:rPr>
          <w:noProof/>
        </w:rPr>
        <w:fldChar w:fldCharType="separate"/>
      </w:r>
      <w:r>
        <w:rPr>
          <w:noProof/>
        </w:rPr>
        <w:t>61</w:t>
      </w:r>
      <w:r>
        <w:rPr>
          <w:noProof/>
        </w:rPr>
        <w:fldChar w:fldCharType="end"/>
      </w:r>
    </w:p>
    <w:p w14:paraId="4623F2C6" w14:textId="7202CDA2"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_Toc175772199 \h </w:instrText>
      </w:r>
      <w:r>
        <w:rPr>
          <w:noProof/>
        </w:rPr>
      </w:r>
      <w:r>
        <w:rPr>
          <w:noProof/>
        </w:rPr>
        <w:fldChar w:fldCharType="separate"/>
      </w:r>
      <w:r>
        <w:rPr>
          <w:noProof/>
        </w:rPr>
        <w:t>61</w:t>
      </w:r>
      <w:r>
        <w:rPr>
          <w:noProof/>
        </w:rPr>
        <w:fldChar w:fldCharType="end"/>
      </w:r>
    </w:p>
    <w:p w14:paraId="6C2571CA" w14:textId="3770D557"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_Toc175772200 \h </w:instrText>
      </w:r>
      <w:r>
        <w:rPr>
          <w:noProof/>
        </w:rPr>
      </w:r>
      <w:r>
        <w:rPr>
          <w:noProof/>
        </w:rPr>
        <w:fldChar w:fldCharType="separate"/>
      </w:r>
      <w:r>
        <w:rPr>
          <w:noProof/>
        </w:rPr>
        <w:t>61</w:t>
      </w:r>
      <w:r>
        <w:rPr>
          <w:noProof/>
        </w:rPr>
        <w:fldChar w:fldCharType="end"/>
      </w:r>
    </w:p>
    <w:p w14:paraId="738B46BE" w14:textId="72C375A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_Toc175772201 \h </w:instrText>
      </w:r>
      <w:r>
        <w:rPr>
          <w:noProof/>
        </w:rPr>
      </w:r>
      <w:r>
        <w:rPr>
          <w:noProof/>
        </w:rPr>
        <w:fldChar w:fldCharType="separate"/>
      </w:r>
      <w:r>
        <w:rPr>
          <w:noProof/>
        </w:rPr>
        <w:t>61</w:t>
      </w:r>
      <w:r>
        <w:rPr>
          <w:noProof/>
        </w:rPr>
        <w:fldChar w:fldCharType="end"/>
      </w:r>
    </w:p>
    <w:p w14:paraId="4125EAAC" w14:textId="10A2C677"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_Toc175772202 \h </w:instrText>
      </w:r>
      <w:r>
        <w:rPr>
          <w:noProof/>
        </w:rPr>
      </w:r>
      <w:r>
        <w:rPr>
          <w:noProof/>
        </w:rPr>
        <w:fldChar w:fldCharType="separate"/>
      </w:r>
      <w:r>
        <w:rPr>
          <w:noProof/>
        </w:rPr>
        <w:t>62</w:t>
      </w:r>
      <w:r>
        <w:rPr>
          <w:noProof/>
        </w:rPr>
        <w:fldChar w:fldCharType="end"/>
      </w:r>
    </w:p>
    <w:p w14:paraId="66A8A7DE" w14:textId="61FBB82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_Toc175772203 \h </w:instrText>
      </w:r>
      <w:r>
        <w:rPr>
          <w:noProof/>
        </w:rPr>
      </w:r>
      <w:r>
        <w:rPr>
          <w:noProof/>
        </w:rPr>
        <w:fldChar w:fldCharType="separate"/>
      </w:r>
      <w:r>
        <w:rPr>
          <w:noProof/>
        </w:rPr>
        <w:t>62</w:t>
      </w:r>
      <w:r>
        <w:rPr>
          <w:noProof/>
        </w:rPr>
        <w:fldChar w:fldCharType="end"/>
      </w:r>
    </w:p>
    <w:p w14:paraId="6F3CD240" w14:textId="7FC7CDFD"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_Toc175772204 \h </w:instrText>
      </w:r>
      <w:r>
        <w:rPr>
          <w:noProof/>
        </w:rPr>
      </w:r>
      <w:r>
        <w:rPr>
          <w:noProof/>
        </w:rPr>
        <w:fldChar w:fldCharType="separate"/>
      </w:r>
      <w:r>
        <w:rPr>
          <w:noProof/>
        </w:rPr>
        <w:t>62</w:t>
      </w:r>
      <w:r>
        <w:rPr>
          <w:noProof/>
        </w:rPr>
        <w:fldChar w:fldCharType="end"/>
      </w:r>
    </w:p>
    <w:p w14:paraId="0B5AE2F4" w14:textId="74B864B8"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_Toc175772205 \h </w:instrText>
      </w:r>
      <w:r>
        <w:rPr>
          <w:noProof/>
        </w:rPr>
      </w:r>
      <w:r>
        <w:rPr>
          <w:noProof/>
        </w:rPr>
        <w:fldChar w:fldCharType="separate"/>
      </w:r>
      <w:r>
        <w:rPr>
          <w:noProof/>
        </w:rPr>
        <w:t>63</w:t>
      </w:r>
      <w:r>
        <w:rPr>
          <w:noProof/>
        </w:rPr>
        <w:fldChar w:fldCharType="end"/>
      </w:r>
    </w:p>
    <w:p w14:paraId="38C16E4D" w14:textId="7831A582"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_Toc175772206 \h </w:instrText>
      </w:r>
      <w:r>
        <w:rPr>
          <w:noProof/>
        </w:rPr>
      </w:r>
      <w:r>
        <w:rPr>
          <w:noProof/>
        </w:rPr>
        <w:fldChar w:fldCharType="separate"/>
      </w:r>
      <w:r>
        <w:rPr>
          <w:noProof/>
        </w:rPr>
        <w:t>63</w:t>
      </w:r>
      <w:r>
        <w:rPr>
          <w:noProof/>
        </w:rPr>
        <w:fldChar w:fldCharType="end"/>
      </w:r>
    </w:p>
    <w:p w14:paraId="6FB15AA2" w14:textId="49ECADCE"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_Toc175772207 \h </w:instrText>
      </w:r>
      <w:r>
        <w:rPr>
          <w:noProof/>
        </w:rPr>
      </w:r>
      <w:r>
        <w:rPr>
          <w:noProof/>
        </w:rPr>
        <w:fldChar w:fldCharType="separate"/>
      </w:r>
      <w:r>
        <w:rPr>
          <w:noProof/>
        </w:rPr>
        <w:t>66</w:t>
      </w:r>
      <w:r>
        <w:rPr>
          <w:noProof/>
        </w:rPr>
        <w:fldChar w:fldCharType="end"/>
      </w:r>
    </w:p>
    <w:p w14:paraId="01EEF0D1" w14:textId="124D8D1D"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_Toc175772208 \h </w:instrText>
      </w:r>
      <w:r>
        <w:rPr>
          <w:noProof/>
        </w:rPr>
      </w:r>
      <w:r>
        <w:rPr>
          <w:noProof/>
        </w:rPr>
        <w:fldChar w:fldCharType="separate"/>
      </w:r>
      <w:r>
        <w:rPr>
          <w:noProof/>
        </w:rPr>
        <w:t>66</w:t>
      </w:r>
      <w:r>
        <w:rPr>
          <w:noProof/>
        </w:rPr>
        <w:fldChar w:fldCharType="end"/>
      </w:r>
    </w:p>
    <w:p w14:paraId="46992E0F" w14:textId="3FEE1E39"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_Toc175772209 \h </w:instrText>
      </w:r>
      <w:r>
        <w:rPr>
          <w:noProof/>
        </w:rPr>
      </w:r>
      <w:r>
        <w:rPr>
          <w:noProof/>
        </w:rPr>
        <w:fldChar w:fldCharType="separate"/>
      </w:r>
      <w:r>
        <w:rPr>
          <w:noProof/>
        </w:rPr>
        <w:t>67</w:t>
      </w:r>
      <w:r>
        <w:rPr>
          <w:noProof/>
        </w:rPr>
        <w:fldChar w:fldCharType="end"/>
      </w:r>
    </w:p>
    <w:p w14:paraId="7D88CEC3" w14:textId="45CD9AA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_Toc175772210 \h </w:instrText>
      </w:r>
      <w:r>
        <w:rPr>
          <w:noProof/>
        </w:rPr>
      </w:r>
      <w:r>
        <w:rPr>
          <w:noProof/>
        </w:rPr>
        <w:fldChar w:fldCharType="separate"/>
      </w:r>
      <w:r>
        <w:rPr>
          <w:noProof/>
        </w:rPr>
        <w:t>69</w:t>
      </w:r>
      <w:r>
        <w:rPr>
          <w:noProof/>
        </w:rPr>
        <w:fldChar w:fldCharType="end"/>
      </w:r>
    </w:p>
    <w:p w14:paraId="04711378" w14:textId="1A6ED545"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_Toc175772211 \h </w:instrText>
      </w:r>
      <w:r>
        <w:rPr>
          <w:noProof/>
        </w:rPr>
      </w:r>
      <w:r>
        <w:rPr>
          <w:noProof/>
        </w:rPr>
        <w:fldChar w:fldCharType="separate"/>
      </w:r>
      <w:r>
        <w:rPr>
          <w:noProof/>
        </w:rPr>
        <w:t>72</w:t>
      </w:r>
      <w:r>
        <w:rPr>
          <w:noProof/>
        </w:rPr>
        <w:fldChar w:fldCharType="end"/>
      </w:r>
    </w:p>
    <w:p w14:paraId="01048331" w14:textId="6BCE4E0E"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_Toc175772212 \h </w:instrText>
      </w:r>
      <w:r>
        <w:rPr>
          <w:noProof/>
        </w:rPr>
      </w:r>
      <w:r>
        <w:rPr>
          <w:noProof/>
        </w:rPr>
        <w:fldChar w:fldCharType="separate"/>
      </w:r>
      <w:r>
        <w:rPr>
          <w:noProof/>
        </w:rPr>
        <w:t>76</w:t>
      </w:r>
      <w:r>
        <w:rPr>
          <w:noProof/>
        </w:rPr>
        <w:fldChar w:fldCharType="end"/>
      </w:r>
    </w:p>
    <w:p w14:paraId="2529A2CE" w14:textId="2706CD06"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_Toc175772213 \h </w:instrText>
      </w:r>
      <w:r>
        <w:rPr>
          <w:noProof/>
        </w:rPr>
      </w:r>
      <w:r>
        <w:rPr>
          <w:noProof/>
        </w:rPr>
        <w:fldChar w:fldCharType="separate"/>
      </w:r>
      <w:r>
        <w:rPr>
          <w:noProof/>
        </w:rPr>
        <w:t>77</w:t>
      </w:r>
      <w:r>
        <w:rPr>
          <w:noProof/>
        </w:rPr>
        <w:fldChar w:fldCharType="end"/>
      </w:r>
    </w:p>
    <w:p w14:paraId="49576E8F" w14:textId="068A4FB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_Toc175772214 \h </w:instrText>
      </w:r>
      <w:r>
        <w:rPr>
          <w:noProof/>
        </w:rPr>
      </w:r>
      <w:r>
        <w:rPr>
          <w:noProof/>
        </w:rPr>
        <w:fldChar w:fldCharType="separate"/>
      </w:r>
      <w:r>
        <w:rPr>
          <w:noProof/>
        </w:rPr>
        <w:t>78</w:t>
      </w:r>
      <w:r>
        <w:rPr>
          <w:noProof/>
        </w:rPr>
        <w:fldChar w:fldCharType="end"/>
      </w:r>
    </w:p>
    <w:p w14:paraId="3A39525B" w14:textId="5C54ABA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_Toc175772215 \h </w:instrText>
      </w:r>
      <w:r>
        <w:rPr>
          <w:noProof/>
        </w:rPr>
      </w:r>
      <w:r>
        <w:rPr>
          <w:noProof/>
        </w:rPr>
        <w:fldChar w:fldCharType="separate"/>
      </w:r>
      <w:r>
        <w:rPr>
          <w:noProof/>
        </w:rPr>
        <w:t>79</w:t>
      </w:r>
      <w:r>
        <w:rPr>
          <w:noProof/>
        </w:rPr>
        <w:fldChar w:fldCharType="end"/>
      </w:r>
    </w:p>
    <w:p w14:paraId="44194C84" w14:textId="2D985FCF"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_Toc175772216 \h </w:instrText>
      </w:r>
      <w:r>
        <w:rPr>
          <w:noProof/>
        </w:rPr>
      </w:r>
      <w:r>
        <w:rPr>
          <w:noProof/>
        </w:rPr>
        <w:fldChar w:fldCharType="separate"/>
      </w:r>
      <w:r>
        <w:rPr>
          <w:noProof/>
        </w:rPr>
        <w:t>80</w:t>
      </w:r>
      <w:r>
        <w:rPr>
          <w:noProof/>
        </w:rPr>
        <w:fldChar w:fldCharType="end"/>
      </w:r>
    </w:p>
    <w:p w14:paraId="19994D88" w14:textId="1FF6CBAD"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_Toc175772217 \h </w:instrText>
      </w:r>
      <w:r>
        <w:rPr>
          <w:noProof/>
        </w:rPr>
      </w:r>
      <w:r>
        <w:rPr>
          <w:noProof/>
        </w:rPr>
        <w:fldChar w:fldCharType="separate"/>
      </w:r>
      <w:r>
        <w:rPr>
          <w:noProof/>
        </w:rPr>
        <w:t>80</w:t>
      </w:r>
      <w:r>
        <w:rPr>
          <w:noProof/>
        </w:rPr>
        <w:fldChar w:fldCharType="end"/>
      </w:r>
    </w:p>
    <w:p w14:paraId="29400B43" w14:textId="25B78DC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_Toc175772218 \h </w:instrText>
      </w:r>
      <w:r>
        <w:rPr>
          <w:noProof/>
        </w:rPr>
      </w:r>
      <w:r>
        <w:rPr>
          <w:noProof/>
        </w:rPr>
        <w:fldChar w:fldCharType="separate"/>
      </w:r>
      <w:r>
        <w:rPr>
          <w:noProof/>
        </w:rPr>
        <w:t>81</w:t>
      </w:r>
      <w:r>
        <w:rPr>
          <w:noProof/>
        </w:rPr>
        <w:fldChar w:fldCharType="end"/>
      </w:r>
    </w:p>
    <w:p w14:paraId="18FCCD4D" w14:textId="082223F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_Toc175772219 \h </w:instrText>
      </w:r>
      <w:r>
        <w:rPr>
          <w:noProof/>
        </w:rPr>
      </w:r>
      <w:r>
        <w:rPr>
          <w:noProof/>
        </w:rPr>
        <w:fldChar w:fldCharType="separate"/>
      </w:r>
      <w:r>
        <w:rPr>
          <w:noProof/>
        </w:rPr>
        <w:t>81</w:t>
      </w:r>
      <w:r>
        <w:rPr>
          <w:noProof/>
        </w:rPr>
        <w:fldChar w:fldCharType="end"/>
      </w:r>
    </w:p>
    <w:p w14:paraId="355CD326" w14:textId="3A026387"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_Toc175772220 \h </w:instrText>
      </w:r>
      <w:r>
        <w:rPr>
          <w:noProof/>
        </w:rPr>
      </w:r>
      <w:r>
        <w:rPr>
          <w:noProof/>
        </w:rPr>
        <w:fldChar w:fldCharType="separate"/>
      </w:r>
      <w:r>
        <w:rPr>
          <w:noProof/>
        </w:rPr>
        <w:t>81</w:t>
      </w:r>
      <w:r>
        <w:rPr>
          <w:noProof/>
        </w:rPr>
        <w:fldChar w:fldCharType="end"/>
      </w:r>
    </w:p>
    <w:p w14:paraId="451D19EB" w14:textId="3851A8C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_Toc175772221 \h </w:instrText>
      </w:r>
      <w:r>
        <w:rPr>
          <w:noProof/>
        </w:rPr>
      </w:r>
      <w:r>
        <w:rPr>
          <w:noProof/>
        </w:rPr>
        <w:fldChar w:fldCharType="separate"/>
      </w:r>
      <w:r>
        <w:rPr>
          <w:noProof/>
        </w:rPr>
        <w:t>81</w:t>
      </w:r>
      <w:r>
        <w:rPr>
          <w:noProof/>
        </w:rPr>
        <w:fldChar w:fldCharType="end"/>
      </w:r>
    </w:p>
    <w:p w14:paraId="0878204B" w14:textId="754EB391"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_Toc175772222 \h </w:instrText>
      </w:r>
      <w:r>
        <w:rPr>
          <w:noProof/>
        </w:rPr>
      </w:r>
      <w:r>
        <w:rPr>
          <w:noProof/>
        </w:rPr>
        <w:fldChar w:fldCharType="separate"/>
      </w:r>
      <w:r>
        <w:rPr>
          <w:noProof/>
        </w:rPr>
        <w:t>82</w:t>
      </w:r>
      <w:r>
        <w:rPr>
          <w:noProof/>
        </w:rPr>
        <w:fldChar w:fldCharType="end"/>
      </w:r>
    </w:p>
    <w:p w14:paraId="037BA183" w14:textId="7C6BB0D5"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_Toc175772223 \h </w:instrText>
      </w:r>
      <w:r>
        <w:rPr>
          <w:noProof/>
        </w:rPr>
      </w:r>
      <w:r>
        <w:rPr>
          <w:noProof/>
        </w:rPr>
        <w:fldChar w:fldCharType="separate"/>
      </w:r>
      <w:r>
        <w:rPr>
          <w:noProof/>
        </w:rPr>
        <w:t>82</w:t>
      </w:r>
      <w:r>
        <w:rPr>
          <w:noProof/>
        </w:rPr>
        <w:fldChar w:fldCharType="end"/>
      </w:r>
    </w:p>
    <w:p w14:paraId="38EFBDE9" w14:textId="21262BE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_Toc175772224 \h </w:instrText>
      </w:r>
      <w:r>
        <w:rPr>
          <w:noProof/>
        </w:rPr>
      </w:r>
      <w:r>
        <w:rPr>
          <w:noProof/>
        </w:rPr>
        <w:fldChar w:fldCharType="separate"/>
      </w:r>
      <w:r>
        <w:rPr>
          <w:noProof/>
        </w:rPr>
        <w:t>84</w:t>
      </w:r>
      <w:r>
        <w:rPr>
          <w:noProof/>
        </w:rPr>
        <w:fldChar w:fldCharType="end"/>
      </w:r>
    </w:p>
    <w:p w14:paraId="60556AA2" w14:textId="210F1ED9"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_Toc175772225 \h </w:instrText>
      </w:r>
      <w:r>
        <w:rPr>
          <w:noProof/>
        </w:rPr>
      </w:r>
      <w:r>
        <w:rPr>
          <w:noProof/>
        </w:rPr>
        <w:fldChar w:fldCharType="separate"/>
      </w:r>
      <w:r>
        <w:rPr>
          <w:noProof/>
        </w:rPr>
        <w:t>84</w:t>
      </w:r>
      <w:r>
        <w:rPr>
          <w:noProof/>
        </w:rPr>
        <w:fldChar w:fldCharType="end"/>
      </w:r>
    </w:p>
    <w:p w14:paraId="47E8C4A2" w14:textId="1DC53F9E"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_Toc175772226 \h </w:instrText>
      </w:r>
      <w:r>
        <w:rPr>
          <w:noProof/>
        </w:rPr>
      </w:r>
      <w:r>
        <w:rPr>
          <w:noProof/>
        </w:rPr>
        <w:fldChar w:fldCharType="separate"/>
      </w:r>
      <w:r>
        <w:rPr>
          <w:noProof/>
        </w:rPr>
        <w:t>84</w:t>
      </w:r>
      <w:r>
        <w:rPr>
          <w:noProof/>
        </w:rPr>
        <w:fldChar w:fldCharType="end"/>
      </w:r>
    </w:p>
    <w:p w14:paraId="47CC5763" w14:textId="7FC56D39"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_Toc175772227 \h </w:instrText>
      </w:r>
      <w:r>
        <w:rPr>
          <w:noProof/>
        </w:rPr>
      </w:r>
      <w:r>
        <w:rPr>
          <w:noProof/>
        </w:rPr>
        <w:fldChar w:fldCharType="separate"/>
      </w:r>
      <w:r>
        <w:rPr>
          <w:noProof/>
        </w:rPr>
        <w:t>85</w:t>
      </w:r>
      <w:r>
        <w:rPr>
          <w:noProof/>
        </w:rPr>
        <w:fldChar w:fldCharType="end"/>
      </w:r>
    </w:p>
    <w:p w14:paraId="05415752" w14:textId="1630E1DA"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_Toc175772228 \h </w:instrText>
      </w:r>
      <w:r>
        <w:rPr>
          <w:noProof/>
        </w:rPr>
      </w:r>
      <w:r>
        <w:rPr>
          <w:noProof/>
        </w:rPr>
        <w:fldChar w:fldCharType="separate"/>
      </w:r>
      <w:r>
        <w:rPr>
          <w:noProof/>
        </w:rPr>
        <w:t>85</w:t>
      </w:r>
      <w:r>
        <w:rPr>
          <w:noProof/>
        </w:rPr>
        <w:fldChar w:fldCharType="end"/>
      </w:r>
    </w:p>
    <w:p w14:paraId="36BF9CE9" w14:textId="43430D6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_Toc175772229 \h </w:instrText>
      </w:r>
      <w:r>
        <w:rPr>
          <w:noProof/>
        </w:rPr>
      </w:r>
      <w:r>
        <w:rPr>
          <w:noProof/>
        </w:rPr>
        <w:fldChar w:fldCharType="separate"/>
      </w:r>
      <w:r>
        <w:rPr>
          <w:noProof/>
        </w:rPr>
        <w:t>85</w:t>
      </w:r>
      <w:r>
        <w:rPr>
          <w:noProof/>
        </w:rPr>
        <w:fldChar w:fldCharType="end"/>
      </w:r>
    </w:p>
    <w:p w14:paraId="6FF3725B" w14:textId="18F88C0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_Toc175772230 \h </w:instrText>
      </w:r>
      <w:r>
        <w:rPr>
          <w:noProof/>
        </w:rPr>
      </w:r>
      <w:r>
        <w:rPr>
          <w:noProof/>
        </w:rPr>
        <w:fldChar w:fldCharType="separate"/>
      </w:r>
      <w:r>
        <w:rPr>
          <w:noProof/>
        </w:rPr>
        <w:t>86</w:t>
      </w:r>
      <w:r>
        <w:rPr>
          <w:noProof/>
        </w:rPr>
        <w:fldChar w:fldCharType="end"/>
      </w:r>
    </w:p>
    <w:p w14:paraId="6976F37C" w14:textId="2A172CF8"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_Toc175772231 \h </w:instrText>
      </w:r>
      <w:r>
        <w:rPr>
          <w:noProof/>
        </w:rPr>
      </w:r>
      <w:r>
        <w:rPr>
          <w:noProof/>
        </w:rPr>
        <w:fldChar w:fldCharType="separate"/>
      </w:r>
      <w:r>
        <w:rPr>
          <w:noProof/>
        </w:rPr>
        <w:t>86</w:t>
      </w:r>
      <w:r>
        <w:rPr>
          <w:noProof/>
        </w:rPr>
        <w:fldChar w:fldCharType="end"/>
      </w:r>
    </w:p>
    <w:p w14:paraId="1367C194" w14:textId="58725D96"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_Toc175772232 \h </w:instrText>
      </w:r>
      <w:r>
        <w:rPr>
          <w:noProof/>
        </w:rPr>
      </w:r>
      <w:r>
        <w:rPr>
          <w:noProof/>
        </w:rPr>
        <w:fldChar w:fldCharType="separate"/>
      </w:r>
      <w:r>
        <w:rPr>
          <w:noProof/>
        </w:rPr>
        <w:t>86</w:t>
      </w:r>
      <w:r>
        <w:rPr>
          <w:noProof/>
        </w:rPr>
        <w:fldChar w:fldCharType="end"/>
      </w:r>
    </w:p>
    <w:p w14:paraId="0E7A02F7" w14:textId="01D317E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_Toc175772233 \h </w:instrText>
      </w:r>
      <w:r>
        <w:rPr>
          <w:noProof/>
        </w:rPr>
      </w:r>
      <w:r>
        <w:rPr>
          <w:noProof/>
        </w:rPr>
        <w:fldChar w:fldCharType="separate"/>
      </w:r>
      <w:r>
        <w:rPr>
          <w:noProof/>
        </w:rPr>
        <w:t>86</w:t>
      </w:r>
      <w:r>
        <w:rPr>
          <w:noProof/>
        </w:rPr>
        <w:fldChar w:fldCharType="end"/>
      </w:r>
    </w:p>
    <w:p w14:paraId="79D07A0B" w14:textId="70BC2A2D"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_Toc175772234 \h </w:instrText>
      </w:r>
      <w:r>
        <w:rPr>
          <w:noProof/>
        </w:rPr>
      </w:r>
      <w:r>
        <w:rPr>
          <w:noProof/>
        </w:rPr>
        <w:fldChar w:fldCharType="separate"/>
      </w:r>
      <w:r>
        <w:rPr>
          <w:noProof/>
        </w:rPr>
        <w:t>87</w:t>
      </w:r>
      <w:r>
        <w:rPr>
          <w:noProof/>
        </w:rPr>
        <w:fldChar w:fldCharType="end"/>
      </w:r>
    </w:p>
    <w:p w14:paraId="4DE700AA" w14:textId="6D194D04"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_Toc175772235 \h </w:instrText>
      </w:r>
      <w:r>
        <w:rPr>
          <w:noProof/>
        </w:rPr>
      </w:r>
      <w:r>
        <w:rPr>
          <w:noProof/>
        </w:rPr>
        <w:fldChar w:fldCharType="separate"/>
      </w:r>
      <w:r>
        <w:rPr>
          <w:noProof/>
        </w:rPr>
        <w:t>87</w:t>
      </w:r>
      <w:r>
        <w:rPr>
          <w:noProof/>
        </w:rPr>
        <w:fldChar w:fldCharType="end"/>
      </w:r>
    </w:p>
    <w:p w14:paraId="32115F96" w14:textId="26615FE3"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_Toc175772236 \h </w:instrText>
      </w:r>
      <w:r>
        <w:rPr>
          <w:noProof/>
        </w:rPr>
      </w:r>
      <w:r>
        <w:rPr>
          <w:noProof/>
        </w:rPr>
        <w:fldChar w:fldCharType="separate"/>
      </w:r>
      <w:r>
        <w:rPr>
          <w:noProof/>
        </w:rPr>
        <w:t>87</w:t>
      </w:r>
      <w:r>
        <w:rPr>
          <w:noProof/>
        </w:rPr>
        <w:fldChar w:fldCharType="end"/>
      </w:r>
    </w:p>
    <w:p w14:paraId="5F8CD18F" w14:textId="087B6E69"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_Toc175772237 \h </w:instrText>
      </w:r>
      <w:r>
        <w:rPr>
          <w:noProof/>
        </w:rPr>
      </w:r>
      <w:r>
        <w:rPr>
          <w:noProof/>
        </w:rPr>
        <w:fldChar w:fldCharType="separate"/>
      </w:r>
      <w:r>
        <w:rPr>
          <w:noProof/>
        </w:rPr>
        <w:t>87</w:t>
      </w:r>
      <w:r>
        <w:rPr>
          <w:noProof/>
        </w:rPr>
        <w:fldChar w:fldCharType="end"/>
      </w:r>
    </w:p>
    <w:p w14:paraId="38505382" w14:textId="3CB6F06B"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_Toc175772238 \h </w:instrText>
      </w:r>
      <w:r>
        <w:rPr>
          <w:noProof/>
        </w:rPr>
      </w:r>
      <w:r>
        <w:rPr>
          <w:noProof/>
        </w:rPr>
        <w:fldChar w:fldCharType="separate"/>
      </w:r>
      <w:r>
        <w:rPr>
          <w:noProof/>
        </w:rPr>
        <w:t>88</w:t>
      </w:r>
      <w:r>
        <w:rPr>
          <w:noProof/>
        </w:rPr>
        <w:fldChar w:fldCharType="end"/>
      </w:r>
    </w:p>
    <w:p w14:paraId="7CA08607" w14:textId="60A1AB79"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_Toc175772239 \h </w:instrText>
      </w:r>
      <w:r>
        <w:rPr>
          <w:noProof/>
        </w:rPr>
      </w:r>
      <w:r>
        <w:rPr>
          <w:noProof/>
        </w:rPr>
        <w:fldChar w:fldCharType="separate"/>
      </w:r>
      <w:r>
        <w:rPr>
          <w:noProof/>
        </w:rPr>
        <w:t>90</w:t>
      </w:r>
      <w:r>
        <w:rPr>
          <w:noProof/>
        </w:rPr>
        <w:fldChar w:fldCharType="end"/>
      </w:r>
    </w:p>
    <w:p w14:paraId="3542B8A6" w14:textId="1F755F44" w:rsidR="00220810" w:rsidRDefault="00220810">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A (normative): OpenAPI specification</w:t>
      </w:r>
      <w:r>
        <w:rPr>
          <w:noProof/>
        </w:rPr>
        <w:tab/>
      </w:r>
      <w:r>
        <w:rPr>
          <w:noProof/>
        </w:rPr>
        <w:fldChar w:fldCharType="begin"/>
      </w:r>
      <w:r>
        <w:rPr>
          <w:noProof/>
        </w:rPr>
        <w:instrText xml:space="preserve"> PAGEREF _Toc175772240 \h </w:instrText>
      </w:r>
      <w:r>
        <w:rPr>
          <w:noProof/>
        </w:rPr>
      </w:r>
      <w:r>
        <w:rPr>
          <w:noProof/>
        </w:rPr>
        <w:fldChar w:fldCharType="separate"/>
      </w:r>
      <w:r>
        <w:rPr>
          <w:noProof/>
        </w:rPr>
        <w:t>91</w:t>
      </w:r>
      <w:r>
        <w:rPr>
          <w:noProof/>
        </w:rPr>
        <w:fldChar w:fldCharType="end"/>
      </w:r>
    </w:p>
    <w:p w14:paraId="5BB286C1" w14:textId="3B8A0E20"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_Toc175772241 \h </w:instrText>
      </w:r>
      <w:r>
        <w:rPr>
          <w:noProof/>
        </w:rPr>
      </w:r>
      <w:r>
        <w:rPr>
          <w:noProof/>
        </w:rPr>
        <w:fldChar w:fldCharType="separate"/>
      </w:r>
      <w:r>
        <w:rPr>
          <w:noProof/>
        </w:rPr>
        <w:t>91</w:t>
      </w:r>
      <w:r>
        <w:rPr>
          <w:noProof/>
        </w:rPr>
        <w:fldChar w:fldCharType="end"/>
      </w:r>
    </w:p>
    <w:p w14:paraId="6AE87AC5" w14:textId="76F24353"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_Toc175772242 \h </w:instrText>
      </w:r>
      <w:r>
        <w:rPr>
          <w:noProof/>
        </w:rPr>
      </w:r>
      <w:r>
        <w:rPr>
          <w:noProof/>
        </w:rPr>
        <w:fldChar w:fldCharType="separate"/>
      </w:r>
      <w:r>
        <w:rPr>
          <w:noProof/>
        </w:rPr>
        <w:t>91</w:t>
      </w:r>
      <w:r>
        <w:rPr>
          <w:noProof/>
        </w:rPr>
        <w:fldChar w:fldCharType="end"/>
      </w:r>
    </w:p>
    <w:p w14:paraId="73BABD8A" w14:textId="10AF943B" w:rsidR="00220810" w:rsidRDefault="00220810">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_Toc175772243 \h </w:instrText>
      </w:r>
      <w:r>
        <w:rPr>
          <w:noProof/>
        </w:rPr>
      </w:r>
      <w:r>
        <w:rPr>
          <w:noProof/>
        </w:rPr>
        <w:fldChar w:fldCharType="separate"/>
      </w:r>
      <w:r>
        <w:rPr>
          <w:noProof/>
        </w:rPr>
        <w:t>106</w:t>
      </w:r>
      <w:r>
        <w:rPr>
          <w:noProof/>
        </w:rPr>
        <w:fldChar w:fldCharType="end"/>
      </w:r>
    </w:p>
    <w:p w14:paraId="5E065F93" w14:textId="7C2FE3EF"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_Toc175772244 \h </w:instrText>
      </w:r>
      <w:r>
        <w:rPr>
          <w:noProof/>
        </w:rPr>
      </w:r>
      <w:r>
        <w:rPr>
          <w:noProof/>
        </w:rPr>
        <w:fldChar w:fldCharType="separate"/>
      </w:r>
      <w:r>
        <w:rPr>
          <w:noProof/>
        </w:rPr>
        <w:t>106</w:t>
      </w:r>
      <w:r>
        <w:rPr>
          <w:noProof/>
        </w:rPr>
        <w:fldChar w:fldCharType="end"/>
      </w:r>
    </w:p>
    <w:p w14:paraId="358D81C4" w14:textId="1324C1F1"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_Toc175772245 \h </w:instrText>
      </w:r>
      <w:r>
        <w:rPr>
          <w:noProof/>
        </w:rPr>
      </w:r>
      <w:r>
        <w:rPr>
          <w:noProof/>
        </w:rPr>
        <w:fldChar w:fldCharType="separate"/>
      </w:r>
      <w:r>
        <w:rPr>
          <w:noProof/>
        </w:rPr>
        <w:t>106</w:t>
      </w:r>
      <w:r>
        <w:rPr>
          <w:noProof/>
        </w:rPr>
        <w:fldChar w:fldCharType="end"/>
      </w:r>
    </w:p>
    <w:p w14:paraId="10B7FD3E" w14:textId="58691900"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_Toc175772246 \h </w:instrText>
      </w:r>
      <w:r>
        <w:rPr>
          <w:noProof/>
        </w:rPr>
      </w:r>
      <w:r>
        <w:rPr>
          <w:noProof/>
        </w:rPr>
        <w:fldChar w:fldCharType="separate"/>
      </w:r>
      <w:r>
        <w:rPr>
          <w:noProof/>
        </w:rPr>
        <w:t>106</w:t>
      </w:r>
      <w:r>
        <w:rPr>
          <w:noProof/>
        </w:rPr>
        <w:fldChar w:fldCharType="end"/>
      </w:r>
    </w:p>
    <w:p w14:paraId="7D7B0079" w14:textId="40535DC4"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_Toc175772247 \h </w:instrText>
      </w:r>
      <w:r>
        <w:rPr>
          <w:noProof/>
        </w:rPr>
      </w:r>
      <w:r>
        <w:rPr>
          <w:noProof/>
        </w:rPr>
        <w:fldChar w:fldCharType="separate"/>
      </w:r>
      <w:r>
        <w:rPr>
          <w:noProof/>
        </w:rPr>
        <w:t>106</w:t>
      </w:r>
      <w:r>
        <w:rPr>
          <w:noProof/>
        </w:rPr>
        <w:fldChar w:fldCharType="end"/>
      </w:r>
    </w:p>
    <w:p w14:paraId="72CE10B3" w14:textId="737EA528"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_Toc175772248 \h </w:instrText>
      </w:r>
      <w:r>
        <w:rPr>
          <w:noProof/>
        </w:rPr>
      </w:r>
      <w:r>
        <w:rPr>
          <w:noProof/>
        </w:rPr>
        <w:fldChar w:fldCharType="separate"/>
      </w:r>
      <w:r>
        <w:rPr>
          <w:noProof/>
        </w:rPr>
        <w:t>107</w:t>
      </w:r>
      <w:r>
        <w:rPr>
          <w:noProof/>
        </w:rPr>
        <w:fldChar w:fldCharType="end"/>
      </w:r>
    </w:p>
    <w:p w14:paraId="66638ED9" w14:textId="5C81D2D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_Toc175772249 \h </w:instrText>
      </w:r>
      <w:r>
        <w:rPr>
          <w:noProof/>
        </w:rPr>
      </w:r>
      <w:r>
        <w:rPr>
          <w:noProof/>
        </w:rPr>
        <w:fldChar w:fldCharType="separate"/>
      </w:r>
      <w:r>
        <w:rPr>
          <w:noProof/>
        </w:rPr>
        <w:t>107</w:t>
      </w:r>
      <w:r>
        <w:rPr>
          <w:noProof/>
        </w:rPr>
        <w:fldChar w:fldCharType="end"/>
      </w:r>
    </w:p>
    <w:p w14:paraId="146C035C" w14:textId="56C04839"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_Toc175772250 \h </w:instrText>
      </w:r>
      <w:r>
        <w:rPr>
          <w:noProof/>
        </w:rPr>
      </w:r>
      <w:r>
        <w:rPr>
          <w:noProof/>
        </w:rPr>
        <w:fldChar w:fldCharType="separate"/>
      </w:r>
      <w:r>
        <w:rPr>
          <w:noProof/>
        </w:rPr>
        <w:t>107</w:t>
      </w:r>
      <w:r>
        <w:rPr>
          <w:noProof/>
        </w:rPr>
        <w:fldChar w:fldCharType="end"/>
      </w:r>
    </w:p>
    <w:p w14:paraId="0EC9A2D0" w14:textId="1E26AEFA"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sidRPr="00693227">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693227">
        <w:rPr>
          <w:noProof/>
          <w:lang w:val="en-US"/>
        </w:rPr>
        <w:t>NF Service Consumers</w:t>
      </w:r>
      <w:r>
        <w:rPr>
          <w:noProof/>
        </w:rPr>
        <w:tab/>
      </w:r>
      <w:r>
        <w:rPr>
          <w:noProof/>
        </w:rPr>
        <w:fldChar w:fldCharType="begin"/>
      </w:r>
      <w:r>
        <w:rPr>
          <w:noProof/>
        </w:rPr>
        <w:instrText xml:space="preserve"> PAGEREF _Toc175772251 \h </w:instrText>
      </w:r>
      <w:r>
        <w:rPr>
          <w:noProof/>
        </w:rPr>
      </w:r>
      <w:r>
        <w:rPr>
          <w:noProof/>
        </w:rPr>
        <w:fldChar w:fldCharType="separate"/>
      </w:r>
      <w:r>
        <w:rPr>
          <w:noProof/>
        </w:rPr>
        <w:t>107</w:t>
      </w:r>
      <w:r>
        <w:rPr>
          <w:noProof/>
        </w:rPr>
        <w:fldChar w:fldCharType="end"/>
      </w:r>
    </w:p>
    <w:p w14:paraId="6877B67D" w14:textId="3D8C7C5D"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_Toc175772252 \h </w:instrText>
      </w:r>
      <w:r>
        <w:rPr>
          <w:noProof/>
        </w:rPr>
      </w:r>
      <w:r>
        <w:rPr>
          <w:noProof/>
        </w:rPr>
        <w:fldChar w:fldCharType="separate"/>
      </w:r>
      <w:r>
        <w:rPr>
          <w:noProof/>
        </w:rPr>
        <w:t>107</w:t>
      </w:r>
      <w:r>
        <w:rPr>
          <w:noProof/>
        </w:rPr>
        <w:fldChar w:fldCharType="end"/>
      </w:r>
    </w:p>
    <w:p w14:paraId="53A0CAB3" w14:textId="7C110368"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_Toc175772253 \h </w:instrText>
      </w:r>
      <w:r>
        <w:rPr>
          <w:noProof/>
        </w:rPr>
      </w:r>
      <w:r>
        <w:rPr>
          <w:noProof/>
        </w:rPr>
        <w:fldChar w:fldCharType="separate"/>
      </w:r>
      <w:r>
        <w:rPr>
          <w:noProof/>
        </w:rPr>
        <w:t>107</w:t>
      </w:r>
      <w:r>
        <w:rPr>
          <w:noProof/>
        </w:rPr>
        <w:fldChar w:fldCharType="end"/>
      </w:r>
    </w:p>
    <w:p w14:paraId="5A8D2771" w14:textId="3B4ADAF8"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_Toc175772254 \h </w:instrText>
      </w:r>
      <w:r>
        <w:rPr>
          <w:noProof/>
        </w:rPr>
      </w:r>
      <w:r>
        <w:rPr>
          <w:noProof/>
        </w:rPr>
        <w:fldChar w:fldCharType="separate"/>
      </w:r>
      <w:r>
        <w:rPr>
          <w:noProof/>
        </w:rPr>
        <w:t>108</w:t>
      </w:r>
      <w:r>
        <w:rPr>
          <w:noProof/>
        </w:rPr>
        <w:fldChar w:fldCharType="end"/>
      </w:r>
    </w:p>
    <w:p w14:paraId="742F01E6" w14:textId="31BCA55E"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_Toc175772255 \h </w:instrText>
      </w:r>
      <w:r>
        <w:rPr>
          <w:noProof/>
        </w:rPr>
      </w:r>
      <w:r>
        <w:rPr>
          <w:noProof/>
        </w:rPr>
        <w:fldChar w:fldCharType="separate"/>
      </w:r>
      <w:r>
        <w:rPr>
          <w:noProof/>
        </w:rPr>
        <w:t>108</w:t>
      </w:r>
      <w:r>
        <w:rPr>
          <w:noProof/>
        </w:rPr>
        <w:fldChar w:fldCharType="end"/>
      </w:r>
    </w:p>
    <w:p w14:paraId="4A68CB51" w14:textId="70EA27AC"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_Toc175772256 \h </w:instrText>
      </w:r>
      <w:r>
        <w:rPr>
          <w:noProof/>
        </w:rPr>
      </w:r>
      <w:r>
        <w:rPr>
          <w:noProof/>
        </w:rPr>
        <w:fldChar w:fldCharType="separate"/>
      </w:r>
      <w:r>
        <w:rPr>
          <w:noProof/>
        </w:rPr>
        <w:t>108</w:t>
      </w:r>
      <w:r>
        <w:rPr>
          <w:noProof/>
        </w:rPr>
        <w:fldChar w:fldCharType="end"/>
      </w:r>
    </w:p>
    <w:p w14:paraId="314CB885" w14:textId="2604FABD"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_Toc175772257 \h </w:instrText>
      </w:r>
      <w:r>
        <w:rPr>
          <w:noProof/>
        </w:rPr>
      </w:r>
      <w:r>
        <w:rPr>
          <w:noProof/>
        </w:rPr>
        <w:fldChar w:fldCharType="separate"/>
      </w:r>
      <w:r>
        <w:rPr>
          <w:noProof/>
        </w:rPr>
        <w:t>108</w:t>
      </w:r>
      <w:r>
        <w:rPr>
          <w:noProof/>
        </w:rPr>
        <w:fldChar w:fldCharType="end"/>
      </w:r>
    </w:p>
    <w:p w14:paraId="674F94D7" w14:textId="2144D868"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_Toc175772258 \h </w:instrText>
      </w:r>
      <w:r>
        <w:rPr>
          <w:noProof/>
        </w:rPr>
      </w:r>
      <w:r>
        <w:rPr>
          <w:noProof/>
        </w:rPr>
        <w:fldChar w:fldCharType="separate"/>
      </w:r>
      <w:r>
        <w:rPr>
          <w:noProof/>
        </w:rPr>
        <w:t>108</w:t>
      </w:r>
      <w:r>
        <w:rPr>
          <w:noProof/>
        </w:rPr>
        <w:fldChar w:fldCharType="end"/>
      </w:r>
    </w:p>
    <w:p w14:paraId="730DE3BA" w14:textId="1F648BD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_Toc175772259 \h </w:instrText>
      </w:r>
      <w:r>
        <w:rPr>
          <w:noProof/>
        </w:rPr>
      </w:r>
      <w:r>
        <w:rPr>
          <w:noProof/>
        </w:rPr>
        <w:fldChar w:fldCharType="separate"/>
      </w:r>
      <w:r>
        <w:rPr>
          <w:noProof/>
        </w:rPr>
        <w:t>108</w:t>
      </w:r>
      <w:r>
        <w:rPr>
          <w:noProof/>
        </w:rPr>
        <w:fldChar w:fldCharType="end"/>
      </w:r>
    </w:p>
    <w:p w14:paraId="76E65EC9" w14:textId="1B288860"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_Toc175772260 \h </w:instrText>
      </w:r>
      <w:r>
        <w:rPr>
          <w:noProof/>
        </w:rPr>
      </w:r>
      <w:r>
        <w:rPr>
          <w:noProof/>
        </w:rPr>
        <w:fldChar w:fldCharType="separate"/>
      </w:r>
      <w:r>
        <w:rPr>
          <w:noProof/>
        </w:rPr>
        <w:t>109</w:t>
      </w:r>
      <w:r>
        <w:rPr>
          <w:noProof/>
        </w:rPr>
        <w:fldChar w:fldCharType="end"/>
      </w:r>
    </w:p>
    <w:p w14:paraId="7ECF4DE9" w14:textId="52229FBC"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_Toc175772261 \h </w:instrText>
      </w:r>
      <w:r>
        <w:rPr>
          <w:noProof/>
        </w:rPr>
      </w:r>
      <w:r>
        <w:rPr>
          <w:noProof/>
        </w:rPr>
        <w:fldChar w:fldCharType="separate"/>
      </w:r>
      <w:r>
        <w:rPr>
          <w:noProof/>
        </w:rPr>
        <w:t>109</w:t>
      </w:r>
      <w:r>
        <w:rPr>
          <w:noProof/>
        </w:rPr>
        <w:fldChar w:fldCharType="end"/>
      </w:r>
    </w:p>
    <w:p w14:paraId="71ECDE73" w14:textId="76C56FB1" w:rsidR="00220810" w:rsidRDefault="00220810">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C (informative): Withdrawn API versions</w:t>
      </w:r>
      <w:r>
        <w:rPr>
          <w:noProof/>
        </w:rPr>
        <w:tab/>
      </w:r>
      <w:r>
        <w:rPr>
          <w:noProof/>
        </w:rPr>
        <w:fldChar w:fldCharType="begin"/>
      </w:r>
      <w:r>
        <w:rPr>
          <w:noProof/>
        </w:rPr>
        <w:instrText xml:space="preserve"> PAGEREF _Toc175772262 \h </w:instrText>
      </w:r>
      <w:r>
        <w:rPr>
          <w:noProof/>
        </w:rPr>
      </w:r>
      <w:r>
        <w:rPr>
          <w:noProof/>
        </w:rPr>
        <w:fldChar w:fldCharType="separate"/>
      </w:r>
      <w:r>
        <w:rPr>
          <w:noProof/>
        </w:rPr>
        <w:t>110</w:t>
      </w:r>
      <w:r>
        <w:rPr>
          <w:noProof/>
        </w:rPr>
        <w:fldChar w:fldCharType="end"/>
      </w:r>
    </w:p>
    <w:p w14:paraId="271ED6E4" w14:textId="19D7979F" w:rsidR="00220810" w:rsidRDefault="00220810">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D (informative): Change history</w:t>
      </w:r>
      <w:r>
        <w:rPr>
          <w:noProof/>
        </w:rPr>
        <w:tab/>
      </w:r>
      <w:r>
        <w:rPr>
          <w:noProof/>
        </w:rPr>
        <w:fldChar w:fldCharType="begin"/>
      </w:r>
      <w:r>
        <w:rPr>
          <w:noProof/>
        </w:rPr>
        <w:instrText xml:space="preserve"> PAGEREF _Toc175772263 \h </w:instrText>
      </w:r>
      <w:r>
        <w:rPr>
          <w:noProof/>
        </w:rPr>
      </w:r>
      <w:r>
        <w:rPr>
          <w:noProof/>
        </w:rPr>
        <w:fldChar w:fldCharType="separate"/>
      </w:r>
      <w:r>
        <w:rPr>
          <w:noProof/>
        </w:rPr>
        <w:t>111</w:t>
      </w:r>
      <w:r>
        <w:rPr>
          <w:noProof/>
        </w:rPr>
        <w:fldChar w:fldCharType="end"/>
      </w:r>
    </w:p>
    <w:p w14:paraId="60B23015" w14:textId="77777777"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75772115"/>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75772116"/>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75772117"/>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1" w:name="_Toc148460833"/>
      <w:bookmarkStart w:id="102" w:name="_Toc151914830"/>
      <w:bookmarkStart w:id="103" w:name="_Toc175738948"/>
      <w:bookmarkStart w:id="104" w:name="_Toc175772118"/>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AE3FDBD"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75772119"/>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52" w:name="_Toc151914832"/>
      <w:bookmarkStart w:id="153" w:name="_Toc175738950"/>
      <w:bookmarkStart w:id="154" w:name="_Toc175772120"/>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56" w:name="_Hlk16691672"/>
      <w:r>
        <w:t>SMF</w:t>
      </w:r>
      <w:r>
        <w:tab/>
        <w:t>Session Management Function</w:t>
      </w:r>
    </w:p>
    <w:p w14:paraId="6988F1B0" w14:textId="77777777" w:rsidR="006C3F4E" w:rsidRDefault="006C3F4E" w:rsidP="00AD3B8E">
      <w:pPr>
        <w:pStyle w:val="EW"/>
      </w:pPr>
      <w:r>
        <w:t>SNPN</w:t>
      </w:r>
      <w:r>
        <w:tab/>
        <w:t>Stand-alone Non-Public Network</w:t>
      </w:r>
      <w:bookmarkEnd w:id="1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75772121"/>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4629EA"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75772122"/>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0C2EA25"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75772123"/>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55" w:name="_Toc175738954"/>
      <w:bookmarkStart w:id="256" w:name="_Toc175772124"/>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7" type="#_x0000_t75" style="width:299.9pt;height:180.3pt" o:ole="">
            <v:imagedata r:id="rId12" o:title=""/>
          </v:shape>
          <o:OLEObject Type="Embed" ProgID="Visio.Drawing.11" ShapeID="_x0000_i1027" DrawAspect="Content" ObjectID="_1786522281"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8" type="#_x0000_t75" style="width:363.15pt;height:160.9pt" o:ole="">
            <v:imagedata r:id="rId14" o:title=""/>
          </v:shape>
          <o:OLEObject Type="Embed" ProgID="Visio.Drawing.11" ShapeID="_x0000_i1028" DrawAspect="Content" ObjectID="_1786522282"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9" type="#_x0000_t75" style="width:363.15pt;height:266.1pt" o:ole="">
            <v:imagedata r:id="rId16" o:title=""/>
          </v:shape>
          <o:OLEObject Type="Embed" ProgID="Visio.Drawing.11" ShapeID="_x0000_i1029" DrawAspect="Content" ObjectID="_1786522283"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79" w:name="_Toc148460840"/>
      <w:bookmarkStart w:id="280" w:name="_Toc151914837"/>
      <w:bookmarkStart w:id="281" w:name="_Toc175738955"/>
      <w:bookmarkStart w:id="282" w:name="_Toc175772125"/>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4A9A6A2"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75772126"/>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0750D819"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t>-</w:t>
      </w:r>
      <w:r w:rsidRPr="003F07B5">
        <w:tab/>
        <w:t>PCF pre-configured policy context.</w:t>
      </w:r>
    </w:p>
    <w:p w14:paraId="05DB1BCC"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75772127"/>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34" w:name="_Hlk496758039"/>
      <w:r>
        <w:rPr>
          <w:noProof/>
        </w:rPr>
        <w:t>-</w:t>
      </w:r>
      <w:r>
        <w:rPr>
          <w:noProof/>
        </w:rPr>
        <w:tab/>
      </w:r>
      <w:r w:rsidR="00690C0D">
        <w:rPr>
          <w:noProof/>
        </w:rPr>
        <w:t>f</w:t>
      </w:r>
      <w:r>
        <w:rPr>
          <w:noProof/>
        </w:rPr>
        <w:t>orwarding of UE Policy towards the served UE;</w:t>
      </w:r>
    </w:p>
    <w:bookmarkEnd w:id="334"/>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58" w:name="_Toc175738958"/>
      <w:bookmarkStart w:id="359" w:name="_Toc175772128"/>
      <w:r>
        <w:rPr>
          <w:noProof/>
        </w:rPr>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EABC0D"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75772129"/>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75772130"/>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2508C3B"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175772131"/>
      <w:bookmarkStart w:id="420" w:name="_Toc28013380"/>
      <w:bookmarkStart w:id="421" w:name="_Toc34222288"/>
      <w:bookmarkStart w:id="422" w:name="_Toc36040471"/>
      <w:bookmarkStart w:id="423" w:name="_Toc39134400"/>
      <w:bookmarkStart w:id="424" w:name="_Toc43283347"/>
      <w:bookmarkStart w:id="425" w:name="_Toc45134387"/>
      <w:bookmarkStart w:id="426" w:name="_Toc49929987"/>
      <w:bookmarkStart w:id="427" w:name="_Toc50024107"/>
      <w:bookmarkStart w:id="428" w:name="_Toc51763595"/>
      <w:bookmarkStart w:id="429" w:name="_Toc56594459"/>
      <w:bookmarkStart w:id="430" w:name="_Toc67493801"/>
      <w:bookmarkStart w:id="431" w:name="_Toc68169705"/>
      <w:bookmarkStart w:id="432" w:name="_Toc73459310"/>
      <w:bookmarkStart w:id="433" w:name="_Toc73459433"/>
      <w:bookmarkStart w:id="434" w:name="_Toc74742970"/>
      <w:bookmarkStart w:id="435" w:name="_Toc105574881"/>
      <w:bookmarkStart w:id="436" w:name="_Hlk526265712"/>
      <w:bookmarkStart w:id="437" w:name="_Toc28013381"/>
      <w:bookmarkStart w:id="438" w:name="_Toc34222289"/>
      <w:bookmarkStart w:id="439" w:name="_Toc36040472"/>
      <w:bookmarkStart w:id="440" w:name="_Toc39134401"/>
      <w:bookmarkStart w:id="441" w:name="_Toc43283348"/>
      <w:bookmarkStart w:id="442" w:name="_Toc45134388"/>
      <w:bookmarkStart w:id="443" w:name="_Toc49929988"/>
      <w:bookmarkStart w:id="444" w:name="_Toc50024108"/>
      <w:bookmarkStart w:id="445" w:name="_Toc51763596"/>
      <w:bookmarkStart w:id="446" w:name="_Toc56594460"/>
      <w:bookmarkStart w:id="447" w:name="_Toc67493802"/>
      <w:bookmarkStart w:id="448" w:name="_Toc68169706"/>
      <w:bookmarkStart w:id="449" w:name="_Toc73459311"/>
      <w:bookmarkStart w:id="450" w:name="_Toc73459434"/>
      <w:bookmarkStart w:id="451" w:name="_Toc74742971"/>
      <w:bookmarkStart w:id="452" w:name="_Toc112918256"/>
      <w:bookmarkStart w:id="453" w:name="_Toc120652757"/>
      <w:bookmarkStart w:id="454" w:name="_Toc129205542"/>
      <w:bookmarkStart w:id="455" w:name="_Toc129244361"/>
      <w:bookmarkStart w:id="456" w:name="_Toc136530130"/>
      <w:bookmarkStart w:id="457" w:name="_Toc136614727"/>
      <w:bookmarkStart w:id="458" w:name="_Toc148460847"/>
      <w:bookmarkStart w:id="459" w:name="_Toc151914844"/>
      <w:r>
        <w:rPr>
          <w:noProof/>
        </w:rPr>
        <w:t>4.2.2.1</w:t>
      </w:r>
      <w:r>
        <w:rPr>
          <w:noProof/>
        </w:rPr>
        <w:tab/>
        <w:t>General</w:t>
      </w:r>
      <w:bookmarkEnd w:id="410"/>
      <w:bookmarkEnd w:id="411"/>
      <w:bookmarkEnd w:id="412"/>
      <w:bookmarkEnd w:id="413"/>
      <w:bookmarkEnd w:id="414"/>
      <w:bookmarkEnd w:id="415"/>
      <w:bookmarkEnd w:id="416"/>
      <w:bookmarkEnd w:id="417"/>
      <w:bookmarkEnd w:id="418"/>
      <w:bookmarkEnd w:id="419"/>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30" type="#_x0000_t75" style="width:478.35pt;height:159.05pt" o:ole="">
            <v:imagedata r:id="rId18" o:title=""/>
          </v:shape>
          <o:OLEObject Type="Embed" ProgID="Visio.Drawing.11" ShapeID="_x0000_i1030" DrawAspect="Content" ObjectID="_1786522284" r:id="rId19"/>
        </w:object>
      </w:r>
    </w:p>
    <w:p w14:paraId="13CDF33B" w14:textId="77777777" w:rsidR="00BD1572" w:rsidRDefault="00BD1572" w:rsidP="00BD1572">
      <w:pPr>
        <w:pStyle w:val="TF"/>
        <w:rPr>
          <w:noProof/>
        </w:rPr>
      </w:pPr>
      <w:r>
        <w:rPr>
          <w:noProof/>
        </w:rPr>
        <w:t>Figure 4.2.2.1-1: Creation of a UE policy association</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0"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285C212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63"/>
    <w:p w14:paraId="6E54E328" w14:textId="07D3266C"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4A75AFF6" w:rsidR="009978B8" w:rsidRDefault="009978B8" w:rsidP="008E4F2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8E4F2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p w14:paraId="536965A4" w14:textId="77777777" w:rsidR="00C66A94" w:rsidRDefault="002C3181" w:rsidP="00C66A94">
      <w:pPr>
        <w:pStyle w:val="NO"/>
      </w:pPr>
      <w:r>
        <w:t>NOTE 7:</w:t>
      </w:r>
      <w:r>
        <w:tab/>
      </w:r>
      <w:bookmarkEnd w:id="464"/>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1FEC4916"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65" w:name="_Toc175738962"/>
      <w:bookmarkStart w:id="466" w:name="_Toc175772132"/>
      <w:r>
        <w:rPr>
          <w:noProof/>
        </w:rPr>
        <w:t>4.2.2.2</w:t>
      </w:r>
      <w:r>
        <w:rPr>
          <w:noProof/>
        </w:rPr>
        <w:tab/>
        <w:t>UE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5"/>
      <w:bookmarkEnd w:id="466"/>
    </w:p>
    <w:p w14:paraId="5E008D21"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75772133"/>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5633055A"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175772134"/>
      <w:bookmarkStart w:id="496" w:name="_Toc34222291"/>
      <w:bookmarkStart w:id="497" w:name="_Toc36040474"/>
      <w:bookmarkStart w:id="498" w:name="_Toc39134403"/>
      <w:bookmarkStart w:id="499" w:name="_Toc43283350"/>
      <w:bookmarkStart w:id="500" w:name="_Toc45134390"/>
      <w:bookmarkStart w:id="501" w:name="_Toc49929990"/>
      <w:bookmarkStart w:id="502" w:name="_Toc50024110"/>
      <w:bookmarkStart w:id="503" w:name="_Toc51763598"/>
      <w:bookmarkStart w:id="504" w:name="_Toc56594462"/>
      <w:bookmarkStart w:id="505" w:name="_Toc67493804"/>
      <w:bookmarkStart w:id="506" w:name="_Toc68169708"/>
      <w:bookmarkStart w:id="507" w:name="_Toc73459313"/>
      <w:bookmarkStart w:id="508" w:name="_Toc73459436"/>
      <w:bookmarkStart w:id="509" w:name="_Toc74742973"/>
      <w:bookmarkStart w:id="510" w:name="_Toc112918258"/>
      <w:bookmarkStart w:id="511" w:name="_Toc120652759"/>
      <w:bookmarkStart w:id="512" w:name="_Toc129205544"/>
      <w:bookmarkStart w:id="513" w:name="_Toc129244363"/>
      <w:bookmarkStart w:id="514" w:name="_Toc136530132"/>
      <w:bookmarkStart w:id="515" w:name="_Toc136614729"/>
      <w:bookmarkStart w:id="516" w:name="_Toc148460850"/>
      <w:bookmarkStart w:id="517" w:name="_Toc151914847"/>
      <w:bookmarkStart w:id="518" w:name="_Toc129205545"/>
      <w:bookmarkStart w:id="519" w:name="_Toc129244364"/>
      <w:bookmarkStart w:id="520" w:name="_Toc136530133"/>
      <w:bookmarkStart w:id="521" w:name="_Toc136614730"/>
      <w:bookmarkStart w:id="522" w:name="_Toc148460851"/>
      <w:bookmarkStart w:id="523" w:name="_Toc151914848"/>
      <w:bookmarkStart w:id="524" w:name="_Toc112918259"/>
      <w:bookmarkStart w:id="525" w:name="_Toc120652760"/>
      <w:bookmarkStart w:id="526" w:name="_Toc73459315"/>
      <w:bookmarkStart w:id="527" w:name="_Toc73459438"/>
      <w:bookmarkStart w:id="528" w:name="_Toc74742975"/>
      <w:bookmarkStart w:id="529" w:name="_Toc112918260"/>
      <w:bookmarkStart w:id="530" w:name="_Toc34222292"/>
      <w:bookmarkStart w:id="531" w:name="_Toc36040475"/>
      <w:bookmarkStart w:id="532" w:name="_Toc39134404"/>
      <w:bookmarkStart w:id="533" w:name="_Toc43283351"/>
      <w:bookmarkStart w:id="534" w:name="_Toc45134391"/>
      <w:bookmarkStart w:id="535" w:name="_Toc49929991"/>
      <w:bookmarkStart w:id="536" w:name="_Toc50024111"/>
      <w:bookmarkStart w:id="537" w:name="_Toc51763599"/>
      <w:bookmarkStart w:id="538" w:name="_Toc56594463"/>
      <w:bookmarkStart w:id="539" w:name="_Toc67493805"/>
      <w:bookmarkStart w:id="540" w:name="_Toc68169709"/>
      <w:bookmarkStart w:id="541" w:name="_Toc73459314"/>
      <w:bookmarkStart w:id="542" w:name="_Toc73459437"/>
      <w:bookmarkStart w:id="543" w:name="_Toc74742974"/>
      <w:bookmarkStart w:id="544" w:name="_Toc105574885"/>
      <w:r>
        <w:rPr>
          <w:rFonts w:eastAsia="SimSun"/>
          <w:lang w:eastAsia="x-none"/>
        </w:rPr>
        <w:t>4.2.2.2.1.0</w:t>
      </w:r>
      <w:r>
        <w:rPr>
          <w:rFonts w:eastAsia="SimSun"/>
          <w:lang w:eastAsia="x-none"/>
        </w:rPr>
        <w:tab/>
        <w:t>General</w:t>
      </w:r>
      <w:bookmarkEnd w:id="492"/>
      <w:bookmarkEnd w:id="493"/>
      <w:bookmarkEnd w:id="494"/>
      <w:bookmarkEnd w:id="495"/>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49" w:name="_Toc175738965"/>
      <w:bookmarkStart w:id="550" w:name="_Toc175772135"/>
      <w:r>
        <w:rPr>
          <w:rFonts w:eastAsia="SimSun"/>
          <w:lang w:eastAsia="x-none"/>
        </w:rPr>
        <w:t>4.2.2.2.1.1</w:t>
      </w:r>
      <w:r>
        <w:rPr>
          <w:rFonts w:eastAsia="SimSun"/>
          <w:lang w:eastAsia="x-none"/>
        </w:rPr>
        <w:tab/>
        <w:t>Provisioning of the UE Access Network discovery and selection policies and UE Route Selection Policy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49"/>
      <w:bookmarkEnd w:id="550"/>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0E9E57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1" w:name="_Toc175738966"/>
      <w:bookmarkStart w:id="552" w:name="_Toc175772136"/>
      <w:r>
        <w:rPr>
          <w:rFonts w:eastAsia="SimSun"/>
          <w:lang w:eastAsia="x-none"/>
        </w:rPr>
        <w:t>4.2.2.2.1.1a</w:t>
      </w:r>
      <w:r>
        <w:rPr>
          <w:rFonts w:eastAsia="SimSun"/>
          <w:lang w:eastAsia="x-none"/>
        </w:rPr>
        <w:tab/>
        <w:t>Provisioning of URSP in EPS</w:t>
      </w:r>
      <w:bookmarkEnd w:id="518"/>
      <w:bookmarkEnd w:id="519"/>
      <w:bookmarkEnd w:id="520"/>
      <w:bookmarkEnd w:id="521"/>
      <w:bookmarkEnd w:id="522"/>
      <w:bookmarkEnd w:id="523"/>
      <w:bookmarkEnd w:id="551"/>
      <w:bookmarkEnd w:id="552"/>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59" w:name="_Toc175738967"/>
      <w:bookmarkStart w:id="560" w:name="_Toc175772137"/>
      <w:r>
        <w:rPr>
          <w:rFonts w:eastAsia="SimSun"/>
          <w:lang w:eastAsia="x-none"/>
        </w:rPr>
        <w:t>4.2.2.2.1.2</w:t>
      </w:r>
      <w:r>
        <w:rPr>
          <w:rFonts w:eastAsia="SimSun"/>
          <w:lang w:eastAsia="x-none"/>
        </w:rPr>
        <w:tab/>
        <w:t>Provisioning of Vehicle-to-Everything Policy</w:t>
      </w:r>
      <w:bookmarkEnd w:id="524"/>
      <w:bookmarkEnd w:id="525"/>
      <w:bookmarkEnd w:id="553"/>
      <w:bookmarkEnd w:id="554"/>
      <w:bookmarkEnd w:id="555"/>
      <w:bookmarkEnd w:id="556"/>
      <w:bookmarkEnd w:id="557"/>
      <w:bookmarkEnd w:id="558"/>
      <w:bookmarkEnd w:id="559"/>
      <w:bookmarkEnd w:id="560"/>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75772138"/>
      <w:bookmarkStart w:id="570" w:name="_Toc105574886"/>
      <w:bookmarkStart w:id="571" w:name="_Toc28013383"/>
      <w:bookmarkStart w:id="572" w:name="_Toc34222293"/>
      <w:bookmarkStart w:id="573" w:name="_Toc36040476"/>
      <w:bookmarkStart w:id="574" w:name="_Toc39134405"/>
      <w:bookmarkStart w:id="575" w:name="_Toc43283352"/>
      <w:bookmarkStart w:id="576" w:name="_Toc45134392"/>
      <w:bookmarkStart w:id="577" w:name="_Toc49929992"/>
      <w:bookmarkStart w:id="578" w:name="_Toc50024112"/>
      <w:bookmarkStart w:id="579" w:name="_Toc51763600"/>
      <w:bookmarkStart w:id="580" w:name="_Toc56594464"/>
      <w:bookmarkStart w:id="581" w:name="_Toc67493806"/>
      <w:bookmarkStart w:id="582" w:name="_Toc68169710"/>
      <w:bookmarkStart w:id="583" w:name="_Toc73459316"/>
      <w:bookmarkStart w:id="584" w:name="_Toc73459439"/>
      <w:bookmarkStart w:id="585" w:name="_Toc74742976"/>
      <w:bookmarkStart w:id="586" w:name="_Toc11291826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Pr>
          <w:rFonts w:eastAsia="SimSun"/>
          <w:lang w:eastAsia="x-none"/>
        </w:rPr>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69"/>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75772139"/>
      <w:bookmarkStart w:id="594" w:name="_Toc120652762"/>
      <w:bookmarkStart w:id="595" w:name="_Toc129205548"/>
      <w:bookmarkStart w:id="596" w:name="_Toc129244367"/>
      <w:bookmarkEnd w:id="570"/>
      <w:r>
        <w:rPr>
          <w:rFonts w:eastAsia="SimSun"/>
          <w:lang w:eastAsia="x-none"/>
        </w:rPr>
        <w:t>4.2.2.2.1.4</w:t>
      </w:r>
      <w:r>
        <w:rPr>
          <w:rFonts w:eastAsia="SimSun"/>
          <w:lang w:eastAsia="x-none"/>
        </w:rPr>
        <w:tab/>
        <w:t>Provisioning of Aircraft-to-Everything Policy</w:t>
      </w:r>
      <w:bookmarkEnd w:id="587"/>
      <w:bookmarkEnd w:id="588"/>
      <w:bookmarkEnd w:id="589"/>
      <w:bookmarkEnd w:id="590"/>
      <w:bookmarkEnd w:id="591"/>
      <w:bookmarkEnd w:id="592"/>
      <w:bookmarkEnd w:id="593"/>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75772140"/>
      <w:bookmarkStart w:id="601" w:name="_Toc136530137"/>
      <w:bookmarkStart w:id="602" w:name="_Toc136614734"/>
      <w:r>
        <w:rPr>
          <w:lang w:eastAsia="x-none"/>
        </w:rPr>
        <w:t>4.2.2.2.1.5</w:t>
      </w:r>
      <w:r>
        <w:rPr>
          <w:lang w:eastAsia="x-none"/>
        </w:rPr>
        <w:tab/>
        <w:t>Provisioning of Ranging and Sidelink Positioning Policy</w:t>
      </w:r>
      <w:bookmarkEnd w:id="597"/>
      <w:bookmarkEnd w:id="598"/>
      <w:bookmarkEnd w:id="599"/>
      <w:bookmarkEnd w:id="600"/>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4"/>
    <w:bookmarkEnd w:id="595"/>
    <w:bookmarkEnd w:id="596"/>
    <w:bookmarkEnd w:id="601"/>
    <w:bookmarkEnd w:id="602"/>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14923BAE" w14:textId="77777777" w:rsidR="00492E07" w:rsidRDefault="00492E07" w:rsidP="00492E07">
      <w:pPr>
        <w:pStyle w:val="Heading5"/>
        <w:rPr>
          <w:noProof/>
        </w:rPr>
      </w:pPr>
      <w:bookmarkStart w:id="605" w:name="_Toc175738971"/>
      <w:bookmarkStart w:id="606" w:name="_Toc175772141"/>
      <w:r>
        <w:rPr>
          <w:noProof/>
        </w:rPr>
        <w:t>4.2.2.2.2</w:t>
      </w:r>
      <w:r>
        <w:rPr>
          <w:noProof/>
        </w:rPr>
        <w:tab/>
        <w:t>UE Access Network discovery and selection policies (ANDSP)</w:t>
      </w:r>
      <w:bookmarkEnd w:id="603"/>
      <w:bookmarkEnd w:id="604"/>
      <w:bookmarkEnd w:id="605"/>
      <w:bookmarkEnd w:id="606"/>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1868AAC8"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75772142"/>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549EF57" w14:textId="77777777" w:rsidR="00DA6D2A" w:rsidRDefault="00DA6D2A" w:rsidP="00DA6D2A">
      <w:pPr>
        <w:pStyle w:val="Heading6"/>
        <w:rPr>
          <w:noProof/>
        </w:rPr>
      </w:pPr>
      <w:bookmarkStart w:id="632" w:name="_Toc148460858"/>
      <w:bookmarkStart w:id="633" w:name="_Toc151914855"/>
      <w:bookmarkStart w:id="634" w:name="_Toc175738973"/>
      <w:bookmarkStart w:id="635" w:name="_Toc175772143"/>
      <w:r>
        <w:rPr>
          <w:noProof/>
        </w:rPr>
        <w:t>4.2.2.2.3.1</w:t>
      </w:r>
      <w:r>
        <w:rPr>
          <w:noProof/>
        </w:rPr>
        <w:tab/>
        <w:t>General</w:t>
      </w:r>
      <w:bookmarkEnd w:id="632"/>
      <w:bookmarkEnd w:id="633"/>
      <w:bookmarkEnd w:id="634"/>
      <w:bookmarkEnd w:id="635"/>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54" w:name="_Toc148460859"/>
      <w:bookmarkStart w:id="655" w:name="_Toc151914856"/>
      <w:bookmarkStart w:id="656" w:name="_Toc175738974"/>
      <w:bookmarkStart w:id="657" w:name="_Toc175772144"/>
      <w:bookmarkStart w:id="658" w:name="_Toc136530139"/>
      <w:bookmarkStart w:id="659" w:name="_Toc136614736"/>
      <w:r>
        <w:rPr>
          <w:noProof/>
        </w:rPr>
        <w:t>4.2.2.2.3.2</w:t>
      </w:r>
      <w:r>
        <w:rPr>
          <w:noProof/>
        </w:rPr>
        <w:tab/>
        <w:t>Provisioning of VPLMN-specific URSP Rules</w:t>
      </w:r>
      <w:bookmarkEnd w:id="654"/>
      <w:bookmarkEnd w:id="655"/>
      <w:bookmarkEnd w:id="656"/>
      <w:bookmarkEnd w:id="657"/>
    </w:p>
    <w:p w14:paraId="3BE0D9EE" w14:textId="15A73611"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0" w:name="_Toc148460860"/>
      <w:bookmarkStart w:id="661" w:name="_Toc151914857"/>
      <w:bookmarkStart w:id="662" w:name="_Toc175738975"/>
      <w:bookmarkStart w:id="663" w:name="_Toc175772145"/>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bookmarkEnd w:id="660"/>
      <w:bookmarkEnd w:id="661"/>
      <w:bookmarkEnd w:id="662"/>
      <w:bookmarkEnd w:id="663"/>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75772146"/>
      <w:r>
        <w:rPr>
          <w:noProof/>
        </w:rPr>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75772147"/>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75772148"/>
      <w:bookmarkStart w:id="686" w:name="_Toc136530142"/>
      <w:bookmarkStart w:id="687" w:name="_Toc136614739"/>
      <w:r>
        <w:rPr>
          <w:noProof/>
        </w:rPr>
        <w:t>4.2.2.2.7</w:t>
      </w:r>
      <w:r>
        <w:rPr>
          <w:noProof/>
        </w:rPr>
        <w:tab/>
      </w:r>
      <w:r>
        <w:rPr>
          <w:sz w:val="20"/>
          <w:lang w:eastAsia="x-none"/>
        </w:rPr>
        <w:t>Ranging and Sidelink Positioning Policy</w:t>
      </w:r>
      <w:r>
        <w:rPr>
          <w:lang w:eastAsia="zh-CN"/>
        </w:rPr>
        <w:t xml:space="preserve"> (RSLPP)</w:t>
      </w:r>
      <w:bookmarkEnd w:id="682"/>
      <w:bookmarkEnd w:id="683"/>
      <w:bookmarkEnd w:id="684"/>
      <w:bookmarkEnd w:id="685"/>
    </w:p>
    <w:p w14:paraId="319DEF72"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0" w:name="_Toc175738979"/>
      <w:bookmarkStart w:id="691" w:name="_Toc175772149"/>
      <w:r>
        <w:rPr>
          <w:noProof/>
        </w:rPr>
        <w:t>4.2.2.3</w:t>
      </w:r>
      <w:r>
        <w:rPr>
          <w:noProof/>
        </w:rPr>
        <w:tab/>
        <w:t>V2X N2 PC5 Policy</w:t>
      </w:r>
      <w:bookmarkEnd w:id="686"/>
      <w:bookmarkEnd w:id="687"/>
      <w:bookmarkEnd w:id="688"/>
      <w:bookmarkEnd w:id="689"/>
      <w:bookmarkEnd w:id="690"/>
      <w:bookmarkEnd w:id="691"/>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75772150"/>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175772151"/>
      <w:bookmarkStart w:id="712" w:name="_Toc28013385"/>
      <w:bookmarkStart w:id="713" w:name="_Toc34222297"/>
      <w:bookmarkStart w:id="714" w:name="_Toc36040480"/>
      <w:bookmarkStart w:id="715" w:name="_Toc39134409"/>
      <w:bookmarkStart w:id="716" w:name="_Toc43283356"/>
      <w:bookmarkStart w:id="717" w:name="_Toc45134396"/>
      <w:bookmarkStart w:id="718" w:name="_Toc49929996"/>
      <w:bookmarkStart w:id="719" w:name="_Toc50024116"/>
      <w:bookmarkStart w:id="720" w:name="_Toc51763604"/>
      <w:bookmarkStart w:id="721" w:name="_Toc56594468"/>
      <w:bookmarkStart w:id="722" w:name="_Toc67493810"/>
      <w:bookmarkStart w:id="723" w:name="_Toc68169714"/>
      <w:bookmarkStart w:id="724" w:name="_Toc73459322"/>
      <w:bookmarkStart w:id="725" w:name="_Toc73459445"/>
      <w:bookmarkStart w:id="726" w:name="_Toc74742982"/>
      <w:bookmarkStart w:id="727" w:name="_Toc112918267"/>
      <w:bookmarkStart w:id="728" w:name="_Toc120652768"/>
      <w:bookmarkStart w:id="729" w:name="_Toc129205554"/>
      <w:bookmarkStart w:id="730" w:name="_Toc129244373"/>
      <w:r>
        <w:rPr>
          <w:noProof/>
        </w:rPr>
        <w:t>4.2.2.5</w:t>
      </w:r>
      <w:r>
        <w:rPr>
          <w:noProof/>
        </w:rPr>
        <w:tab/>
        <w:t>A2X N2 PC5 Policy</w:t>
      </w:r>
      <w:bookmarkEnd w:id="705"/>
      <w:bookmarkEnd w:id="706"/>
      <w:bookmarkEnd w:id="707"/>
      <w:bookmarkEnd w:id="708"/>
      <w:bookmarkEnd w:id="709"/>
      <w:bookmarkEnd w:id="710"/>
      <w:bookmarkEnd w:id="711"/>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1" w:name="_Toc148460867"/>
      <w:bookmarkStart w:id="732" w:name="_Toc151914864"/>
      <w:bookmarkStart w:id="733" w:name="_Toc175738982"/>
      <w:bookmarkStart w:id="734" w:name="_Toc175772152"/>
      <w:bookmarkStart w:id="735" w:name="_Hlk146723779"/>
      <w:bookmarkStart w:id="736" w:name="_Toc136530145"/>
      <w:bookmarkStart w:id="737" w:name="_Toc136614742"/>
      <w:r>
        <w:rPr>
          <w:noProof/>
        </w:rPr>
        <w:t>4.2.2.6</w:t>
      </w:r>
      <w:r>
        <w:rPr>
          <w:noProof/>
        </w:rPr>
        <w:tab/>
        <w:t>Ranging/SL N2 PC5 Policy</w:t>
      </w:r>
      <w:bookmarkEnd w:id="731"/>
      <w:bookmarkEnd w:id="732"/>
      <w:bookmarkEnd w:id="733"/>
      <w:bookmarkEnd w:id="734"/>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38" w:name="_Toc148460868"/>
      <w:bookmarkStart w:id="739" w:name="_Toc151914865"/>
      <w:bookmarkStart w:id="740" w:name="_Toc175738983"/>
      <w:bookmarkStart w:id="741" w:name="_Toc175772153"/>
      <w:bookmarkEnd w:id="735"/>
      <w:r>
        <w:rPr>
          <w:noProof/>
        </w:rPr>
        <w:t>4.2.3</w:t>
      </w:r>
      <w:r>
        <w:rPr>
          <w:noProof/>
        </w:rPr>
        <w:tab/>
        <w:t>Npcf_UEPolicyControl_Update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6"/>
      <w:bookmarkEnd w:id="737"/>
      <w:bookmarkEnd w:id="738"/>
      <w:bookmarkEnd w:id="739"/>
      <w:bookmarkEnd w:id="740"/>
      <w:bookmarkEnd w:id="741"/>
    </w:p>
    <w:p w14:paraId="07CD558C" w14:textId="77777777" w:rsidR="00A77C47" w:rsidRDefault="00A77C47" w:rsidP="00A77C47">
      <w:pPr>
        <w:pStyle w:val="Heading4"/>
        <w:rPr>
          <w:noProof/>
        </w:rPr>
      </w:pPr>
      <w:bookmarkStart w:id="742" w:name="_Toc28013386"/>
      <w:bookmarkStart w:id="743" w:name="_Toc34222298"/>
      <w:bookmarkStart w:id="744" w:name="_Toc36040481"/>
      <w:bookmarkStart w:id="745" w:name="_Toc39134410"/>
      <w:bookmarkStart w:id="746" w:name="_Toc43283357"/>
      <w:bookmarkStart w:id="747" w:name="_Toc45134397"/>
      <w:bookmarkStart w:id="748" w:name="_Toc49929997"/>
      <w:bookmarkStart w:id="749" w:name="_Toc50024117"/>
      <w:bookmarkStart w:id="750" w:name="_Toc51763605"/>
      <w:bookmarkStart w:id="751" w:name="_Toc56594469"/>
      <w:bookmarkStart w:id="752" w:name="_Toc67493811"/>
      <w:bookmarkStart w:id="753" w:name="_Toc68169715"/>
      <w:bookmarkStart w:id="754" w:name="_Toc73459323"/>
      <w:bookmarkStart w:id="755" w:name="_Toc73459446"/>
      <w:bookmarkStart w:id="756" w:name="_Toc74742983"/>
      <w:bookmarkStart w:id="757" w:name="_Toc112918268"/>
      <w:bookmarkStart w:id="758" w:name="_Toc120652769"/>
      <w:bookmarkStart w:id="759" w:name="_Toc129205555"/>
      <w:bookmarkStart w:id="760" w:name="_Toc129244374"/>
      <w:bookmarkStart w:id="761" w:name="_Toc136530146"/>
      <w:bookmarkStart w:id="762" w:name="_Toc136614743"/>
      <w:bookmarkStart w:id="763" w:name="_Toc148460869"/>
      <w:bookmarkStart w:id="764" w:name="_Toc151914866"/>
      <w:bookmarkStart w:id="765" w:name="_Toc175738984"/>
      <w:bookmarkStart w:id="766" w:name="_Toc175772154"/>
      <w:bookmarkStart w:id="767" w:name="_Toc28013387"/>
      <w:bookmarkStart w:id="768" w:name="_Toc34222299"/>
      <w:bookmarkStart w:id="769" w:name="_Toc36040482"/>
      <w:bookmarkStart w:id="770" w:name="_Toc39134411"/>
      <w:bookmarkStart w:id="771" w:name="_Toc43283358"/>
      <w:bookmarkStart w:id="772" w:name="_Toc45134398"/>
      <w:bookmarkStart w:id="773" w:name="_Toc49929998"/>
      <w:bookmarkStart w:id="774" w:name="_Toc50024118"/>
      <w:bookmarkStart w:id="775" w:name="_Toc51763606"/>
      <w:bookmarkStart w:id="776" w:name="_Toc56594470"/>
      <w:bookmarkStart w:id="777" w:name="_Toc67493812"/>
      <w:bookmarkStart w:id="778" w:name="_Toc68169716"/>
      <w:bookmarkStart w:id="779" w:name="_Toc73459324"/>
      <w:bookmarkStart w:id="780" w:name="_Toc73459447"/>
      <w:bookmarkStart w:id="781" w:name="_Toc74742984"/>
      <w:bookmarkStart w:id="782" w:name="_Toc112918269"/>
      <w:r>
        <w:rPr>
          <w:noProof/>
        </w:rPr>
        <w:t>4.2.3.1</w:t>
      </w:r>
      <w:r>
        <w:rPr>
          <w:noProof/>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1" type="#_x0000_t75" style="width:477.7pt;height:159.65pt" o:ole="">
            <v:imagedata r:id="rId20" o:title=""/>
          </v:shape>
          <o:OLEObject Type="Embed" ProgID="Visio.Drawing.11" ShapeID="_x0000_i1031" DrawAspect="Content" ObjectID="_1786522285"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8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3"/>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77777777"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84" w:name="_Hlk72920186"/>
      <w:r>
        <w:t xml:space="preserve">(V-)(H-)PCF </w:t>
      </w:r>
      <w:bookmarkEnd w:id="784"/>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85" w:name="_Toc120652770"/>
      <w:bookmarkStart w:id="786" w:name="_Toc129205556"/>
      <w:bookmarkStart w:id="787" w:name="_Toc129244375"/>
      <w:bookmarkStart w:id="788" w:name="_Toc136530147"/>
      <w:bookmarkStart w:id="789" w:name="_Toc136614744"/>
      <w:bookmarkStart w:id="790" w:name="_Toc148460870"/>
      <w:bookmarkStart w:id="791" w:name="_Toc151914867"/>
      <w:bookmarkStart w:id="792" w:name="_Hlk120651442"/>
      <w:bookmarkStart w:id="793" w:name="_Toc28013388"/>
      <w:bookmarkStart w:id="794" w:name="_Toc34222300"/>
      <w:bookmarkStart w:id="795" w:name="_Toc36040483"/>
      <w:bookmarkStart w:id="796" w:name="_Toc39134412"/>
      <w:bookmarkStart w:id="797" w:name="_Toc43283359"/>
      <w:bookmarkStart w:id="798" w:name="_Toc45134399"/>
      <w:bookmarkStart w:id="799" w:name="_Toc49929999"/>
      <w:bookmarkStart w:id="800" w:name="_Toc50024119"/>
      <w:bookmarkStart w:id="801" w:name="_Toc51763607"/>
      <w:bookmarkStart w:id="802" w:name="_Toc56594471"/>
      <w:bookmarkStart w:id="803" w:name="_Toc67493813"/>
      <w:bookmarkStart w:id="804" w:name="_Toc68169717"/>
      <w:bookmarkStart w:id="805" w:name="_Toc73459325"/>
      <w:bookmarkStart w:id="806" w:name="_Toc73459448"/>
      <w:bookmarkStart w:id="807" w:name="_Toc74742985"/>
      <w:bookmarkStart w:id="808" w:name="_Toc11291827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09" w:name="_Toc175738985"/>
      <w:bookmarkStart w:id="810" w:name="_Toc175772155"/>
      <w:r>
        <w:rPr>
          <w:noProof/>
        </w:rPr>
        <w:t>4.2.3.2</w:t>
      </w:r>
      <w:r>
        <w:rPr>
          <w:noProof/>
        </w:rPr>
        <w:tab/>
        <w:t>Policy Control Request Triggers</w:t>
      </w:r>
      <w:bookmarkEnd w:id="785"/>
      <w:bookmarkEnd w:id="786"/>
      <w:bookmarkEnd w:id="787"/>
      <w:bookmarkEnd w:id="788"/>
      <w:bookmarkEnd w:id="789"/>
      <w:bookmarkEnd w:id="790"/>
      <w:bookmarkEnd w:id="791"/>
      <w:bookmarkEnd w:id="809"/>
      <w:bookmarkEnd w:id="810"/>
    </w:p>
    <w:p w14:paraId="0B35A769" w14:textId="77777777" w:rsidR="00AE67D7" w:rsidRDefault="00AE67D7" w:rsidP="00AE67D7">
      <w:pPr>
        <w:rPr>
          <w:noProof/>
        </w:rPr>
      </w:pPr>
      <w:bookmarkStart w:id="811" w:name="_Toc120652771"/>
      <w:bookmarkStart w:id="812" w:name="_Toc129205557"/>
      <w:bookmarkStart w:id="813" w:name="_Toc129244376"/>
      <w:bookmarkEnd w:id="792"/>
      <w:r>
        <w:rPr>
          <w:noProof/>
        </w:rPr>
        <w:t xml:space="preserve">The following </w:t>
      </w:r>
      <w:bookmarkStart w:id="814" w:name="_Hlk511045291"/>
      <w:r>
        <w:rPr>
          <w:noProof/>
        </w:rPr>
        <w:t>Policy Control Request Triggers</w:t>
      </w:r>
      <w:bookmarkEnd w:id="81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15" w:name="_Toc136530148"/>
      <w:bookmarkStart w:id="81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17" w:name="_Toc148460871"/>
      <w:bookmarkStart w:id="81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19" w:name="_Toc175738986"/>
      <w:bookmarkStart w:id="820" w:name="_Toc175772156"/>
      <w:r>
        <w:rPr>
          <w:noProof/>
        </w:rPr>
        <w:t>4.2.3.3</w:t>
      </w:r>
      <w:r>
        <w:rPr>
          <w:noProof/>
        </w:rPr>
        <w:tab/>
        <w:t>Encoding of updated policy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1"/>
      <w:bookmarkEnd w:id="812"/>
      <w:bookmarkEnd w:id="813"/>
      <w:bookmarkEnd w:id="815"/>
      <w:bookmarkEnd w:id="816"/>
      <w:bookmarkEnd w:id="817"/>
      <w:bookmarkEnd w:id="818"/>
      <w:bookmarkEnd w:id="819"/>
      <w:bookmarkEnd w:id="820"/>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1" w:name="_Toc28011091"/>
      <w:bookmarkStart w:id="822" w:name="_Toc34137954"/>
      <w:bookmarkStart w:id="823" w:name="_Toc36037549"/>
      <w:bookmarkStart w:id="824" w:name="_Toc39051651"/>
      <w:bookmarkStart w:id="825" w:name="_Toc43363243"/>
      <w:bookmarkStart w:id="826" w:name="_Toc45132850"/>
      <w:bookmarkStart w:id="827" w:name="_Toc49871581"/>
      <w:bookmarkStart w:id="828" w:name="_Toc50023471"/>
      <w:bookmarkStart w:id="829" w:name="_Toc51761151"/>
      <w:bookmarkStart w:id="830" w:name="_Toc67492634"/>
      <w:bookmarkStart w:id="831" w:name="_Toc74838368"/>
      <w:bookmarkStart w:id="832" w:name="_Toc104311191"/>
      <w:bookmarkStart w:id="833" w:name="_Toc104385871"/>
      <w:bookmarkStart w:id="834" w:name="_Toc104407065"/>
      <w:bookmarkStart w:id="835" w:name="_Toc104408358"/>
      <w:bookmarkStart w:id="836" w:name="_Toc104545952"/>
      <w:bookmarkStart w:id="837" w:name="_Toc112838200"/>
      <w:bookmarkStart w:id="838" w:name="_Toc129205558"/>
      <w:bookmarkStart w:id="839" w:name="_Toc129244377"/>
      <w:bookmarkStart w:id="840" w:name="_Toc136530149"/>
      <w:bookmarkStart w:id="841" w:name="_Toc136614746"/>
      <w:bookmarkStart w:id="842" w:name="_Toc28013389"/>
      <w:bookmarkStart w:id="843" w:name="_Toc34222301"/>
      <w:bookmarkStart w:id="844" w:name="_Toc36040484"/>
      <w:bookmarkStart w:id="845" w:name="_Toc39134413"/>
      <w:bookmarkStart w:id="846" w:name="_Toc43283360"/>
      <w:bookmarkStart w:id="847" w:name="_Toc45134400"/>
      <w:bookmarkStart w:id="848" w:name="_Toc49930000"/>
      <w:bookmarkStart w:id="849" w:name="_Toc50024120"/>
      <w:bookmarkStart w:id="850" w:name="_Toc51763608"/>
      <w:bookmarkStart w:id="851" w:name="_Toc56594472"/>
      <w:bookmarkStart w:id="852" w:name="_Toc67493814"/>
      <w:bookmarkStart w:id="853" w:name="_Toc68169718"/>
      <w:bookmarkStart w:id="854" w:name="_Toc73459326"/>
      <w:bookmarkStart w:id="855" w:name="_Toc73459449"/>
      <w:bookmarkStart w:id="856" w:name="_Toc74742986"/>
      <w:bookmarkStart w:id="857" w:name="_Toc112918271"/>
      <w:bookmarkStart w:id="85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59" w:name="_Toc148460872"/>
      <w:bookmarkStart w:id="860" w:name="_Toc151914869"/>
      <w:bookmarkStart w:id="861" w:name="_Toc175738987"/>
      <w:bookmarkStart w:id="862" w:name="_Toc175772157"/>
      <w:r>
        <w:rPr>
          <w:noProof/>
        </w:rPr>
        <w:t>4.2.3.4</w:t>
      </w:r>
      <w:r>
        <w:rPr>
          <w:noProof/>
        </w:rPr>
        <w:tab/>
        <w:t>Feature renegotiation during AMF relocation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59"/>
      <w:bookmarkEnd w:id="860"/>
      <w:bookmarkEnd w:id="861"/>
      <w:bookmarkEnd w:id="86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63" w:name="_Toc129205559"/>
      <w:bookmarkStart w:id="864" w:name="_Toc129244378"/>
      <w:bookmarkStart w:id="865" w:name="_Toc136530150"/>
      <w:bookmarkStart w:id="866" w:name="_Toc136614747"/>
      <w:bookmarkStart w:id="867" w:name="_Toc148460873"/>
      <w:bookmarkStart w:id="868" w:name="_Toc151914870"/>
      <w:bookmarkStart w:id="869" w:name="_Toc175738988"/>
      <w:bookmarkStart w:id="870" w:name="_Toc175772158"/>
      <w:r>
        <w:rPr>
          <w:noProof/>
        </w:rPr>
        <w:t>4.2.4</w:t>
      </w:r>
      <w:r>
        <w:rPr>
          <w:noProof/>
        </w:rPr>
        <w:tab/>
        <w:t>Npcf_UEPolicyControl_UpdateNotify Service Operation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3"/>
      <w:bookmarkEnd w:id="864"/>
      <w:bookmarkEnd w:id="865"/>
      <w:bookmarkEnd w:id="866"/>
      <w:bookmarkEnd w:id="867"/>
      <w:bookmarkEnd w:id="868"/>
      <w:bookmarkEnd w:id="869"/>
      <w:bookmarkEnd w:id="870"/>
    </w:p>
    <w:p w14:paraId="150B8488" w14:textId="77777777" w:rsidR="006C3F4E" w:rsidRDefault="006C3F4E">
      <w:pPr>
        <w:pStyle w:val="Heading4"/>
        <w:rPr>
          <w:noProof/>
        </w:rPr>
      </w:pPr>
      <w:bookmarkStart w:id="871" w:name="_Toc28013390"/>
      <w:bookmarkStart w:id="872" w:name="_Toc34222302"/>
      <w:bookmarkStart w:id="873" w:name="_Toc36040485"/>
      <w:bookmarkStart w:id="874" w:name="_Toc39134414"/>
      <w:bookmarkStart w:id="875" w:name="_Toc43283361"/>
      <w:bookmarkStart w:id="876" w:name="_Toc45134401"/>
      <w:bookmarkStart w:id="877" w:name="_Toc49930001"/>
      <w:bookmarkStart w:id="878" w:name="_Toc50024121"/>
      <w:bookmarkStart w:id="879" w:name="_Toc51763609"/>
      <w:bookmarkStart w:id="880" w:name="_Toc56594473"/>
      <w:bookmarkStart w:id="881" w:name="_Toc67493815"/>
      <w:bookmarkStart w:id="882" w:name="_Toc68169719"/>
      <w:bookmarkStart w:id="883" w:name="_Toc73459327"/>
      <w:bookmarkStart w:id="884" w:name="_Toc73459450"/>
      <w:bookmarkStart w:id="885" w:name="_Toc74742987"/>
      <w:bookmarkStart w:id="886" w:name="_Toc112918272"/>
      <w:bookmarkStart w:id="887" w:name="_Toc120652773"/>
      <w:bookmarkStart w:id="888" w:name="_Toc129205560"/>
      <w:bookmarkStart w:id="889" w:name="_Toc129244379"/>
      <w:bookmarkStart w:id="890" w:name="_Toc136530151"/>
      <w:bookmarkStart w:id="891" w:name="_Toc136614748"/>
      <w:bookmarkStart w:id="892" w:name="_Toc148460874"/>
      <w:bookmarkStart w:id="893" w:name="_Toc151914871"/>
      <w:bookmarkStart w:id="894" w:name="_Toc175738989"/>
      <w:bookmarkStart w:id="895" w:name="_Toc175772159"/>
      <w:r>
        <w:rPr>
          <w:noProof/>
        </w:rPr>
        <w:t>4.2.4.1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89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897" w:name="_Toc28013391"/>
      <w:bookmarkStart w:id="898" w:name="_Toc34222303"/>
      <w:bookmarkStart w:id="899" w:name="_Toc36040486"/>
      <w:bookmarkStart w:id="900" w:name="_Toc39134415"/>
      <w:bookmarkStart w:id="901" w:name="_Toc43283362"/>
      <w:bookmarkStart w:id="902" w:name="_Toc45134402"/>
      <w:bookmarkStart w:id="903" w:name="_Toc49930002"/>
      <w:bookmarkStart w:id="904" w:name="_Toc50024122"/>
      <w:bookmarkStart w:id="905" w:name="_Toc51763610"/>
      <w:bookmarkStart w:id="906" w:name="_Toc56594474"/>
      <w:bookmarkStart w:id="907" w:name="_Toc67493816"/>
      <w:bookmarkStart w:id="908" w:name="_Toc68169720"/>
      <w:bookmarkStart w:id="909" w:name="_Toc73459328"/>
      <w:bookmarkStart w:id="910" w:name="_Toc73459451"/>
      <w:bookmarkStart w:id="911" w:name="_Toc74742988"/>
      <w:bookmarkStart w:id="912" w:name="_Toc112918273"/>
      <w:bookmarkStart w:id="913" w:name="_Toc120652774"/>
      <w:bookmarkStart w:id="914" w:name="_Toc129205561"/>
      <w:bookmarkStart w:id="915" w:name="_Toc129244380"/>
      <w:bookmarkStart w:id="916" w:name="_Toc136530152"/>
      <w:bookmarkStart w:id="917" w:name="_Toc136614749"/>
      <w:bookmarkStart w:id="918" w:name="_Toc148460875"/>
      <w:bookmarkStart w:id="919" w:name="_Toc151914872"/>
      <w:bookmarkStart w:id="920" w:name="_Toc175738990"/>
      <w:bookmarkStart w:id="921" w:name="_Toc175772160"/>
      <w:bookmarkEnd w:id="896"/>
      <w:r>
        <w:rPr>
          <w:noProof/>
        </w:rPr>
        <w:t>4.2.4.2</w:t>
      </w:r>
      <w:r>
        <w:rPr>
          <w:noProof/>
        </w:rPr>
        <w:tab/>
        <w:t>Policy update notification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2" type="#_x0000_t75" style="width:479.6pt;height:159.65pt" o:ole="">
            <v:imagedata r:id="rId22" o:title=""/>
          </v:shape>
          <o:OLEObject Type="Embed" ProgID="Visio.Drawing.11" ShapeID="_x0000_i1032" DrawAspect="Content" ObjectID="_1786522286"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22" w:name="_Hlk6242437"/>
      <w:r>
        <w:t>NOTE:</w:t>
      </w:r>
      <w:r>
        <w:tab/>
        <w:t>For the roaming case, the PCF represents the V-PCF if the NF service consumer is an AMF and the PCF represents the H-PCF if the NF service consumer is a V-PCF.</w:t>
      </w:r>
    </w:p>
    <w:bookmarkEnd w:id="92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23" w:name="_Toc28013392"/>
      <w:bookmarkStart w:id="924" w:name="_Toc34222304"/>
      <w:bookmarkStart w:id="925" w:name="_Toc36040487"/>
      <w:bookmarkStart w:id="926" w:name="_Toc39134416"/>
      <w:bookmarkStart w:id="927" w:name="_Toc43283363"/>
      <w:bookmarkStart w:id="928" w:name="_Toc45134403"/>
      <w:bookmarkStart w:id="929" w:name="_Toc49930003"/>
      <w:bookmarkStart w:id="930" w:name="_Toc50024123"/>
      <w:bookmarkStart w:id="931" w:name="_Toc51763611"/>
      <w:bookmarkStart w:id="932" w:name="_Toc56594475"/>
      <w:bookmarkStart w:id="933" w:name="_Toc67493817"/>
      <w:bookmarkStart w:id="934" w:name="_Toc68169721"/>
      <w:bookmarkStart w:id="935" w:name="_Toc73459329"/>
      <w:bookmarkStart w:id="936" w:name="_Toc73459452"/>
      <w:bookmarkStart w:id="937" w:name="_Toc74742989"/>
      <w:bookmarkStart w:id="938" w:name="_Toc112918274"/>
      <w:bookmarkStart w:id="939" w:name="_Toc120652775"/>
      <w:bookmarkStart w:id="940" w:name="_Toc129205562"/>
      <w:bookmarkStart w:id="941" w:name="_Toc129244381"/>
      <w:bookmarkStart w:id="942" w:name="_Toc136530153"/>
      <w:bookmarkStart w:id="943" w:name="_Toc136614750"/>
      <w:bookmarkStart w:id="944" w:name="_Toc148460876"/>
      <w:bookmarkStart w:id="945" w:name="_Toc151914873"/>
      <w:bookmarkStart w:id="946" w:name="_Toc175738991"/>
      <w:bookmarkStart w:id="947" w:name="_Toc175772161"/>
      <w:r>
        <w:rPr>
          <w:noProof/>
        </w:rPr>
        <w:t>4.2.4.3</w:t>
      </w:r>
      <w:r>
        <w:rPr>
          <w:noProof/>
        </w:rPr>
        <w:tab/>
        <w:t>Request for termination of the policy association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3" type="#_x0000_t75" style="width:477.7pt;height:158.4pt" o:ole="">
            <v:imagedata r:id="rId24" o:title=""/>
          </v:shape>
          <o:OLEObject Type="Embed" ProgID="Visio.Drawing.11" ShapeID="_x0000_i1033" DrawAspect="Content" ObjectID="_1786522287"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48" w:name="_Hlk6242463"/>
      <w:r>
        <w:t>NOTE:</w:t>
      </w:r>
      <w:r>
        <w:tab/>
        <w:t>For the roaming case, the PCF represents the V-PCF if the NF service consumer is an AMF and the PCF represents the H-PCF if the NF service consumer is a V-PCF.</w:t>
      </w:r>
    </w:p>
    <w:bookmarkEnd w:id="948"/>
    <w:p w14:paraId="267C2F61" w14:textId="77777777" w:rsidR="006C3F4E" w:rsidRDefault="006C3F4E">
      <w:pPr>
        <w:rPr>
          <w:noProof/>
        </w:rPr>
      </w:pPr>
      <w:r>
        <w:rPr>
          <w:noProof/>
        </w:rPr>
        <w:t xml:space="preserve">The </w:t>
      </w:r>
      <w:bookmarkStart w:id="949" w:name="_Hlk6242480"/>
      <w:r>
        <w:rPr>
          <w:noProof/>
        </w:rPr>
        <w:t>(V-)(H-)</w:t>
      </w:r>
      <w:bookmarkEnd w:id="94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0" w:name="_Hlk6242521"/>
      <w:r>
        <w:rPr>
          <w:noProof/>
        </w:rPr>
        <w:t>(V-)</w:t>
      </w:r>
      <w:bookmarkEnd w:id="950"/>
      <w:r>
        <w:rPr>
          <w:noProof/>
        </w:rPr>
        <w:t xml:space="preserve">PCF receives a </w:t>
      </w:r>
      <w:r>
        <w:t>"307 Temporary Redirect" response</w:t>
      </w:r>
      <w:r>
        <w:rPr>
          <w:noProof/>
        </w:rPr>
        <w:t xml:space="preserve">, the PCF shall </w:t>
      </w:r>
      <w:bookmarkStart w:id="951" w:name="_Hlk23522188"/>
      <w:r>
        <w:rPr>
          <w:noProof/>
        </w:rPr>
        <w:t xml:space="preserve">resend the failed request for termination </w:t>
      </w:r>
      <w:bookmarkEnd w:id="95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52" w:name="_Hlk23526098"/>
      <w:r>
        <w:rPr>
          <w:noProof/>
        </w:rPr>
        <w:t>resend the failed request for termination of the policy association to</w:t>
      </w:r>
      <w:bookmarkEnd w:id="95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53" w:name="_Toc28013393"/>
      <w:bookmarkStart w:id="954" w:name="_Toc34222305"/>
      <w:bookmarkStart w:id="955" w:name="_Toc36040488"/>
      <w:bookmarkStart w:id="956" w:name="_Toc39134417"/>
      <w:bookmarkStart w:id="957" w:name="_Toc43283364"/>
      <w:bookmarkStart w:id="958" w:name="_Toc45134404"/>
      <w:bookmarkStart w:id="959" w:name="_Toc49930004"/>
      <w:bookmarkStart w:id="960" w:name="_Toc50024124"/>
      <w:bookmarkStart w:id="961" w:name="_Toc51763612"/>
      <w:bookmarkStart w:id="962" w:name="_Toc56594476"/>
      <w:bookmarkStart w:id="963" w:name="_Toc67493818"/>
      <w:bookmarkStart w:id="964" w:name="_Toc68169722"/>
      <w:bookmarkStart w:id="965" w:name="_Toc73459330"/>
      <w:bookmarkStart w:id="966" w:name="_Toc73459453"/>
      <w:bookmarkStart w:id="967" w:name="_Toc74742990"/>
      <w:bookmarkStart w:id="968" w:name="_Toc112918275"/>
      <w:bookmarkStart w:id="969" w:name="_Toc120652776"/>
      <w:bookmarkStart w:id="970" w:name="_Toc129205563"/>
      <w:bookmarkStart w:id="971" w:name="_Toc129244382"/>
      <w:bookmarkStart w:id="972" w:name="_Toc136530154"/>
      <w:bookmarkStart w:id="973" w:name="_Toc136614751"/>
      <w:bookmarkStart w:id="974" w:name="_Toc148460877"/>
      <w:bookmarkStart w:id="975" w:name="_Toc151914874"/>
      <w:bookmarkStart w:id="976" w:name="_Toc175738992"/>
      <w:bookmarkStart w:id="977" w:name="_Toc175772162"/>
      <w:r>
        <w:rPr>
          <w:noProof/>
        </w:rPr>
        <w:t>4.2.4.4</w:t>
      </w:r>
      <w:r>
        <w:rPr>
          <w:noProof/>
        </w:rPr>
        <w:tab/>
        <w:t>URSP provisioning for Background Data Transfer policy</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78" w:name="_Toc34222306"/>
      <w:bookmarkStart w:id="979" w:name="_Toc36040489"/>
      <w:bookmarkStart w:id="980" w:name="_Toc39134418"/>
      <w:bookmarkStart w:id="981" w:name="_Toc43283365"/>
      <w:bookmarkStart w:id="982" w:name="_Toc45134405"/>
      <w:bookmarkStart w:id="983" w:name="_Toc49930005"/>
      <w:bookmarkStart w:id="984" w:name="_Toc50024125"/>
      <w:bookmarkStart w:id="985" w:name="_Toc51763613"/>
      <w:bookmarkStart w:id="986" w:name="_Toc56594477"/>
      <w:bookmarkStart w:id="987" w:name="_Toc67493819"/>
      <w:bookmarkStart w:id="988" w:name="_Toc68169723"/>
      <w:bookmarkStart w:id="989" w:name="_Toc73459331"/>
      <w:bookmarkStart w:id="990" w:name="_Toc73459454"/>
      <w:bookmarkStart w:id="991" w:name="_Toc74742991"/>
      <w:bookmarkStart w:id="992" w:name="_Toc112918276"/>
      <w:bookmarkStart w:id="993" w:name="_Toc120652777"/>
      <w:bookmarkStart w:id="994" w:name="_Toc129205564"/>
      <w:bookmarkStart w:id="995" w:name="_Toc129244383"/>
      <w:bookmarkStart w:id="996" w:name="_Toc136530155"/>
      <w:bookmarkStart w:id="997" w:name="_Toc136614752"/>
      <w:bookmarkStart w:id="998" w:name="_Toc148460878"/>
      <w:bookmarkStart w:id="999" w:name="_Toc151914875"/>
      <w:bookmarkStart w:id="1000" w:name="_Toc175738993"/>
      <w:bookmarkStart w:id="1001" w:name="_Toc175772163"/>
      <w:r>
        <w:rPr>
          <w:noProof/>
        </w:rPr>
        <w:t>4.2.4.5</w:t>
      </w:r>
      <w:r>
        <w:rPr>
          <w:noProof/>
        </w:rPr>
        <w:tab/>
        <w:t xml:space="preserve">UE policy provisioning for </w:t>
      </w:r>
      <w:r>
        <w:rPr>
          <w:rFonts w:eastAsia="SimSun"/>
          <w:lang w:eastAsia="x-none"/>
        </w:rPr>
        <w:t>V2X communication over PC5 and Uu reference points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02" w:name="_Toc73459332"/>
      <w:bookmarkStart w:id="1003" w:name="_Toc73459455"/>
      <w:bookmarkStart w:id="1004" w:name="_Toc74742992"/>
      <w:bookmarkStart w:id="1005" w:name="_Toc112918277"/>
      <w:bookmarkStart w:id="1006" w:name="_Toc120652778"/>
      <w:bookmarkStart w:id="1007" w:name="_Toc129205565"/>
      <w:bookmarkStart w:id="1008" w:name="_Toc129244384"/>
      <w:bookmarkStart w:id="1009" w:name="_Toc136530156"/>
      <w:bookmarkStart w:id="1010" w:name="_Toc136614753"/>
      <w:bookmarkStart w:id="1011" w:name="_Toc148460879"/>
      <w:bookmarkStart w:id="1012" w:name="_Toc151914876"/>
      <w:bookmarkStart w:id="1013" w:name="_Toc175738994"/>
      <w:bookmarkStart w:id="1014" w:name="_Toc175772164"/>
      <w:r>
        <w:rPr>
          <w:noProof/>
        </w:rPr>
        <w:t>4.2.4.6</w:t>
      </w:r>
      <w:r>
        <w:rPr>
          <w:noProof/>
        </w:rPr>
        <w:tab/>
        <w:t xml:space="preserve">UE policy provisioning for 5G </w:t>
      </w:r>
      <w:r>
        <w:rPr>
          <w:rFonts w:eastAsia="SimSun"/>
          <w:lang w:eastAsia="x-none"/>
        </w:rPr>
        <w:t>ProSe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15" w:name="_Toc112918278"/>
      <w:bookmarkStart w:id="1016" w:name="_Toc114078831"/>
      <w:bookmarkStart w:id="1017" w:name="_Toc129205566"/>
      <w:bookmarkStart w:id="1018" w:name="_Toc129244385"/>
      <w:bookmarkStart w:id="1019" w:name="_Toc136530157"/>
      <w:bookmarkStart w:id="1020" w:name="_Toc136614754"/>
      <w:bookmarkStart w:id="1021" w:name="_Toc148460880"/>
      <w:bookmarkStart w:id="1022" w:name="_Toc151914877"/>
      <w:bookmarkStart w:id="1023" w:name="_Toc175738995"/>
      <w:bookmarkStart w:id="1024" w:name="_Toc175772165"/>
      <w:bookmarkStart w:id="1025" w:name="_Toc73459333"/>
      <w:bookmarkStart w:id="1026" w:name="_Toc73459456"/>
      <w:bookmarkStart w:id="1027" w:name="_Toc74742993"/>
      <w:bookmarkStart w:id="1028" w:name="_Toc28013394"/>
      <w:bookmarkStart w:id="1029" w:name="_Toc34222307"/>
      <w:bookmarkStart w:id="1030" w:name="_Toc36040490"/>
      <w:bookmarkStart w:id="1031" w:name="_Toc39134419"/>
      <w:bookmarkStart w:id="1032" w:name="_Toc43283366"/>
      <w:bookmarkStart w:id="1033" w:name="_Toc45134406"/>
      <w:bookmarkStart w:id="1034" w:name="_Toc49930006"/>
      <w:bookmarkStart w:id="1035" w:name="_Toc50024126"/>
      <w:bookmarkStart w:id="1036" w:name="_Toc51763614"/>
      <w:bookmarkStart w:id="1037" w:name="_Toc56594478"/>
      <w:bookmarkStart w:id="1038" w:name="_Toc67493820"/>
      <w:bookmarkStart w:id="1039" w:name="_Toc68169724"/>
      <w:bookmarkStart w:id="1040" w:name="_Toc73459334"/>
      <w:bookmarkStart w:id="1041" w:name="_Toc73459457"/>
      <w:bookmarkStart w:id="1042" w:name="_Toc74742994"/>
      <w:bookmarkStart w:id="1043" w:name="_Toc112918279"/>
      <w:bookmarkStart w:id="1044" w:name="_Toc120652780"/>
      <w:r>
        <w:rPr>
          <w:noProof/>
        </w:rPr>
        <w:t>4.2.4.7</w:t>
      </w:r>
      <w:r>
        <w:rPr>
          <w:noProof/>
        </w:rPr>
        <w:tab/>
        <w:t>UE policy provisioning for AF-influenced URSP</w:t>
      </w:r>
      <w:bookmarkEnd w:id="1015"/>
      <w:bookmarkEnd w:id="1016"/>
      <w:bookmarkEnd w:id="1017"/>
      <w:bookmarkEnd w:id="1018"/>
      <w:bookmarkEnd w:id="1019"/>
      <w:bookmarkEnd w:id="1020"/>
      <w:bookmarkEnd w:id="1021"/>
      <w:bookmarkEnd w:id="1022"/>
      <w:bookmarkEnd w:id="1023"/>
      <w:bookmarkEnd w:id="102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2AECAB96" w:rsidR="000C6420" w:rsidRDefault="000C6420" w:rsidP="000C6420">
      <w:pPr>
        <w:rPr>
          <w:lang w:eastAsia="x-none"/>
        </w:rPr>
      </w:pPr>
      <w:r>
        <w:rPr>
          <w:lang w:val="en-US" w:eastAsia="zh-CN"/>
        </w:rPr>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45" w:name="_Toc129268127"/>
      <w:bookmarkStart w:id="1046" w:name="_Toc136530158"/>
      <w:bookmarkStart w:id="1047" w:name="_Toc136614755"/>
      <w:bookmarkStart w:id="1048" w:name="_Toc148460881"/>
      <w:bookmarkStart w:id="1049" w:name="_Toc129205567"/>
      <w:bookmarkStart w:id="1050" w:name="_Toc129244386"/>
      <w:bookmarkEnd w:id="1025"/>
      <w:bookmarkEnd w:id="1026"/>
      <w:bookmarkEnd w:id="1027"/>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547F5A87"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34C0E05C"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666BF1CD"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8E4F2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1" w:name="_Toc151914878"/>
      <w:bookmarkStart w:id="1052" w:name="_Toc175738996"/>
      <w:bookmarkStart w:id="1053" w:name="_Toc17577216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5"/>
      <w:bookmarkEnd w:id="1046"/>
      <w:bookmarkEnd w:id="1047"/>
      <w:bookmarkEnd w:id="1048"/>
      <w:bookmarkEnd w:id="1051"/>
      <w:bookmarkEnd w:id="1052"/>
      <w:bookmarkEnd w:id="105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54" w:name="_Toc148460882"/>
      <w:bookmarkStart w:id="1055" w:name="_Toc151914879"/>
      <w:bookmarkStart w:id="1056" w:name="_Toc160648849"/>
      <w:bookmarkStart w:id="1057" w:name="_Toc175738997"/>
      <w:bookmarkStart w:id="1058" w:name="_Toc175772167"/>
      <w:bookmarkStart w:id="1059" w:name="_Toc145707539"/>
      <w:bookmarkStart w:id="1060" w:name="_Toc136530159"/>
      <w:bookmarkStart w:id="1061" w:name="_Toc136614756"/>
      <w:bookmarkStart w:id="1062" w:name="_Toc144327299"/>
      <w:bookmarkStart w:id="1063" w:name="_Toc148460883"/>
      <w:bookmarkStart w:id="1064" w:name="_Toc151914880"/>
      <w:bookmarkStart w:id="1065" w:name="_Hlk146723914"/>
      <w:bookmarkStart w:id="1066" w:name="_Toc136530160"/>
      <w:bookmarkStart w:id="1067" w:name="_Toc136614757"/>
      <w:r>
        <w:rPr>
          <w:noProof/>
        </w:rPr>
        <w:t>4.2.4.9</w:t>
      </w:r>
      <w:r>
        <w:rPr>
          <w:noProof/>
        </w:rPr>
        <w:tab/>
        <w:t xml:space="preserve">URSP </w:t>
      </w:r>
      <w:r>
        <w:t>provisioning in EPS</w:t>
      </w:r>
      <w:bookmarkEnd w:id="1054"/>
      <w:bookmarkEnd w:id="1055"/>
      <w:bookmarkEnd w:id="1056"/>
      <w:bookmarkEnd w:id="1057"/>
      <w:bookmarkEnd w:id="1058"/>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59"/>
    <w:bookmarkEnd w:id="1060"/>
    <w:bookmarkEnd w:id="1061"/>
    <w:bookmarkEnd w:id="1062"/>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68" w:name="_Toc175738998"/>
      <w:bookmarkStart w:id="1069" w:name="_Toc175772168"/>
      <w:r>
        <w:rPr>
          <w:noProof/>
        </w:rPr>
        <w:t>4.2.4.10</w:t>
      </w:r>
      <w:r>
        <w:rPr>
          <w:noProof/>
        </w:rPr>
        <w:tab/>
        <w:t>UE policy provisioning for Ranging/SL</w:t>
      </w:r>
      <w:bookmarkEnd w:id="1063"/>
      <w:bookmarkEnd w:id="1064"/>
      <w:bookmarkEnd w:id="1068"/>
      <w:bookmarkEnd w:id="106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5"/>
    </w:p>
    <w:p w14:paraId="48EF1AE1" w14:textId="77777777" w:rsidR="006C3F4E" w:rsidRDefault="006C3F4E">
      <w:pPr>
        <w:pStyle w:val="Heading3"/>
        <w:rPr>
          <w:noProof/>
        </w:rPr>
      </w:pPr>
      <w:bookmarkStart w:id="1070" w:name="_Toc148460884"/>
      <w:bookmarkStart w:id="1071" w:name="_Toc151914881"/>
      <w:bookmarkStart w:id="1072" w:name="_Toc175738999"/>
      <w:bookmarkStart w:id="1073" w:name="_Toc175772169"/>
      <w:r>
        <w:rPr>
          <w:noProof/>
        </w:rPr>
        <w:t>4.2.5</w:t>
      </w:r>
      <w:r>
        <w:rPr>
          <w:noProof/>
        </w:rPr>
        <w:tab/>
        <w:t>Npcf_UEPolicyControl_Delete Service Operation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9"/>
      <w:bookmarkEnd w:id="1050"/>
      <w:bookmarkEnd w:id="1066"/>
      <w:bookmarkEnd w:id="1067"/>
      <w:bookmarkEnd w:id="1070"/>
      <w:bookmarkEnd w:id="1071"/>
      <w:bookmarkEnd w:id="1072"/>
      <w:bookmarkEnd w:id="107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4" type="#_x0000_t75" style="width:477.7pt;height:159.65pt" o:ole="">
            <v:imagedata r:id="rId26" o:title=""/>
          </v:shape>
          <o:OLEObject Type="Embed" ProgID="Visio.Drawing.11" ShapeID="_x0000_i1034" DrawAspect="Content" ObjectID="_1786522288"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74" w:name="_Hlk6242596"/>
      <w:r>
        <w:t>NOTE:</w:t>
      </w:r>
      <w:r>
        <w:tab/>
        <w:t>For the roaming case, the PCF represents the V-PCF if the NF service consumer is an AMF and the PCF represents the H-PCF if the NF service consumer is a V-PCF.</w:t>
      </w:r>
    </w:p>
    <w:bookmarkEnd w:id="107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75" w:name="_Hlk6242634"/>
      <w:r>
        <w:rPr>
          <w:noProof/>
        </w:rPr>
        <w:t>the (V-)(H-)PCF shall</w:t>
      </w:r>
      <w:bookmarkEnd w:id="107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6" w:name="_Hlk6242666"/>
      <w:r>
        <w:rPr>
          <w:noProof/>
        </w:rPr>
        <w:t xml:space="preserve">the V-PCF </w:t>
      </w:r>
      <w:bookmarkEnd w:id="107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77" w:name="_Hlk6242715"/>
      <w:r>
        <w:rPr>
          <w:noProof/>
        </w:rPr>
        <w:t>the (V-)(H-)PCF shall</w:t>
      </w:r>
      <w:bookmarkEnd w:id="107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78" w:name="_Toc28013395"/>
      <w:bookmarkStart w:id="1079" w:name="_Toc34222308"/>
      <w:bookmarkStart w:id="1080" w:name="_Toc36040491"/>
      <w:bookmarkStart w:id="1081" w:name="_Toc39134420"/>
      <w:bookmarkStart w:id="1082" w:name="_Toc43283367"/>
      <w:bookmarkStart w:id="1083" w:name="_Toc45134407"/>
      <w:bookmarkStart w:id="1084" w:name="_Toc49930007"/>
      <w:bookmarkStart w:id="1085" w:name="_Toc50024127"/>
      <w:bookmarkStart w:id="1086" w:name="_Toc51763615"/>
      <w:bookmarkStart w:id="1087" w:name="_Toc56594479"/>
      <w:bookmarkStart w:id="1088" w:name="_Toc67493821"/>
      <w:bookmarkStart w:id="1089" w:name="_Toc68169725"/>
      <w:bookmarkStart w:id="1090" w:name="_Toc73459335"/>
      <w:bookmarkStart w:id="1091" w:name="_Toc73459458"/>
      <w:bookmarkStart w:id="1092" w:name="_Toc74742995"/>
      <w:bookmarkStart w:id="1093" w:name="_Toc112918280"/>
      <w:bookmarkStart w:id="1094" w:name="_Toc120652781"/>
      <w:bookmarkStart w:id="1095" w:name="_Toc129205568"/>
      <w:bookmarkStart w:id="1096" w:name="_Toc129244387"/>
      <w:bookmarkStart w:id="1097" w:name="_Toc136530161"/>
      <w:bookmarkStart w:id="109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099" w:name="_Toc148460885"/>
      <w:bookmarkStart w:id="1100" w:name="_Toc151914882"/>
      <w:bookmarkStart w:id="1101" w:name="_Toc175739000"/>
      <w:bookmarkStart w:id="1102" w:name="_Toc175772170"/>
      <w:r>
        <w:rPr>
          <w:noProof/>
          <w:lang w:eastAsia="zh-CN"/>
        </w:rPr>
        <w:t>5</w:t>
      </w:r>
      <w:r>
        <w:rPr>
          <w:noProof/>
        </w:rPr>
        <w:tab/>
        <w:t>Npcf_UEPolicyControl</w:t>
      </w:r>
      <w:r>
        <w:rPr>
          <w:noProof/>
          <w:lang w:eastAsia="zh-CN"/>
        </w:rPr>
        <w:t xml:space="preserve"> API</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BA859A1" w14:textId="77777777" w:rsidR="006C3F4E" w:rsidRDefault="006C3F4E">
      <w:pPr>
        <w:pStyle w:val="Heading2"/>
        <w:rPr>
          <w:noProof/>
        </w:rPr>
      </w:pPr>
      <w:bookmarkStart w:id="1103" w:name="_Toc28013396"/>
      <w:bookmarkStart w:id="1104" w:name="_Toc34222309"/>
      <w:bookmarkStart w:id="1105" w:name="_Toc36040492"/>
      <w:bookmarkStart w:id="1106" w:name="_Toc39134421"/>
      <w:bookmarkStart w:id="1107" w:name="_Toc43283368"/>
      <w:bookmarkStart w:id="1108" w:name="_Toc45134408"/>
      <w:bookmarkStart w:id="1109" w:name="_Toc49930008"/>
      <w:bookmarkStart w:id="1110" w:name="_Toc50024128"/>
      <w:bookmarkStart w:id="1111" w:name="_Toc51763616"/>
      <w:bookmarkStart w:id="1112" w:name="_Toc56594480"/>
      <w:bookmarkStart w:id="1113" w:name="_Toc67493822"/>
      <w:bookmarkStart w:id="1114" w:name="_Toc68169726"/>
      <w:bookmarkStart w:id="1115" w:name="_Toc73459336"/>
      <w:bookmarkStart w:id="1116" w:name="_Toc73459459"/>
      <w:bookmarkStart w:id="1117" w:name="_Toc74742996"/>
      <w:bookmarkStart w:id="1118" w:name="_Toc112918281"/>
      <w:bookmarkStart w:id="1119" w:name="_Toc120652782"/>
      <w:bookmarkStart w:id="1120" w:name="_Toc129205569"/>
      <w:bookmarkStart w:id="1121" w:name="_Toc129244388"/>
      <w:bookmarkStart w:id="1122" w:name="_Toc136530162"/>
      <w:bookmarkStart w:id="1123" w:name="_Toc136614759"/>
      <w:bookmarkStart w:id="1124" w:name="_Toc148460886"/>
      <w:bookmarkStart w:id="1125" w:name="_Toc151914883"/>
      <w:bookmarkStart w:id="1126" w:name="_Toc175739001"/>
      <w:bookmarkStart w:id="1127" w:name="_Toc175772171"/>
      <w:r>
        <w:rPr>
          <w:noProof/>
          <w:lang w:eastAsia="zh-CN"/>
        </w:rPr>
        <w:t>5</w:t>
      </w:r>
      <w:r>
        <w:rPr>
          <w:noProof/>
        </w:rPr>
        <w:t>.1</w:t>
      </w:r>
      <w:r>
        <w:rPr>
          <w:noProof/>
        </w:rPr>
        <w:tab/>
        <w:t>Introduction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28" w:name="_Toc28013397"/>
      <w:bookmarkStart w:id="1129" w:name="_Toc34222310"/>
      <w:bookmarkStart w:id="1130" w:name="_Toc36040493"/>
      <w:bookmarkStart w:id="1131" w:name="_Toc39134422"/>
      <w:bookmarkStart w:id="1132" w:name="_Toc43283369"/>
      <w:bookmarkStart w:id="1133" w:name="_Toc45134409"/>
      <w:bookmarkStart w:id="1134" w:name="_Toc49930009"/>
      <w:bookmarkStart w:id="1135" w:name="_Toc50024129"/>
      <w:bookmarkStart w:id="1136" w:name="_Toc51763617"/>
      <w:bookmarkStart w:id="1137" w:name="_Toc56594481"/>
      <w:bookmarkStart w:id="1138" w:name="_Toc67493823"/>
      <w:bookmarkStart w:id="1139" w:name="_Toc68169727"/>
      <w:bookmarkStart w:id="1140" w:name="_Toc73459337"/>
      <w:bookmarkStart w:id="1141" w:name="_Toc73459460"/>
      <w:bookmarkStart w:id="1142" w:name="_Toc74742997"/>
      <w:bookmarkStart w:id="1143" w:name="_Toc112918282"/>
      <w:bookmarkStart w:id="1144" w:name="_Toc120652783"/>
      <w:bookmarkStart w:id="1145" w:name="_Toc129205570"/>
      <w:bookmarkStart w:id="1146" w:name="_Toc129244389"/>
      <w:bookmarkStart w:id="1147" w:name="_Toc136530163"/>
      <w:bookmarkStart w:id="1148" w:name="_Toc136614760"/>
      <w:bookmarkStart w:id="1149" w:name="_Toc148460887"/>
      <w:bookmarkStart w:id="1150" w:name="_Toc151914884"/>
      <w:bookmarkStart w:id="1151" w:name="_Toc175739002"/>
      <w:bookmarkStart w:id="1152" w:name="_Toc175772172"/>
      <w:r>
        <w:rPr>
          <w:noProof/>
        </w:rPr>
        <w:t>5.2</w:t>
      </w:r>
      <w:r>
        <w:rPr>
          <w:noProof/>
        </w:rPr>
        <w:tab/>
        <w:t>Usage of HTTP</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1AA650" w14:textId="77777777" w:rsidR="006C3F4E" w:rsidRDefault="006C3F4E">
      <w:pPr>
        <w:pStyle w:val="Heading3"/>
        <w:rPr>
          <w:noProof/>
        </w:rPr>
      </w:pPr>
      <w:bookmarkStart w:id="1153" w:name="_Toc28013398"/>
      <w:bookmarkStart w:id="1154" w:name="_Toc34222311"/>
      <w:bookmarkStart w:id="1155" w:name="_Toc36040494"/>
      <w:bookmarkStart w:id="1156" w:name="_Toc39134423"/>
      <w:bookmarkStart w:id="1157" w:name="_Toc43283370"/>
      <w:bookmarkStart w:id="1158" w:name="_Toc45134410"/>
      <w:bookmarkStart w:id="1159" w:name="_Toc49930010"/>
      <w:bookmarkStart w:id="1160" w:name="_Toc50024130"/>
      <w:bookmarkStart w:id="1161" w:name="_Toc51763618"/>
      <w:bookmarkStart w:id="1162" w:name="_Toc56594482"/>
      <w:bookmarkStart w:id="1163" w:name="_Toc67493824"/>
      <w:bookmarkStart w:id="1164" w:name="_Toc68169728"/>
      <w:bookmarkStart w:id="1165" w:name="_Toc73459338"/>
      <w:bookmarkStart w:id="1166" w:name="_Toc73459461"/>
      <w:bookmarkStart w:id="1167" w:name="_Toc74742998"/>
      <w:bookmarkStart w:id="1168" w:name="_Toc112918283"/>
      <w:bookmarkStart w:id="1169" w:name="_Toc120652784"/>
      <w:bookmarkStart w:id="1170" w:name="_Toc129205571"/>
      <w:bookmarkStart w:id="1171" w:name="_Toc129244390"/>
      <w:bookmarkStart w:id="1172" w:name="_Toc136530164"/>
      <w:bookmarkStart w:id="1173" w:name="_Toc136614761"/>
      <w:bookmarkStart w:id="1174" w:name="_Toc148460888"/>
      <w:bookmarkStart w:id="1175" w:name="_Toc151914885"/>
      <w:bookmarkStart w:id="1176" w:name="_Toc175739003"/>
      <w:bookmarkStart w:id="1177" w:name="_Toc175772173"/>
      <w:r>
        <w:rPr>
          <w:noProof/>
        </w:rPr>
        <w:t>5.2.1</w:t>
      </w:r>
      <w:r>
        <w:rPr>
          <w:noProof/>
        </w:rP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78" w:name="_Toc28013399"/>
      <w:bookmarkStart w:id="1179" w:name="_Toc34222312"/>
      <w:bookmarkStart w:id="1180" w:name="_Toc36040495"/>
      <w:bookmarkStart w:id="1181" w:name="_Toc39134424"/>
      <w:bookmarkStart w:id="1182" w:name="_Toc43283371"/>
      <w:bookmarkStart w:id="1183" w:name="_Toc45134411"/>
      <w:bookmarkStart w:id="1184" w:name="_Toc49930011"/>
      <w:bookmarkStart w:id="1185" w:name="_Toc50024131"/>
      <w:bookmarkStart w:id="1186" w:name="_Toc51763619"/>
      <w:bookmarkStart w:id="1187" w:name="_Toc56594483"/>
      <w:bookmarkStart w:id="1188" w:name="_Toc67493825"/>
      <w:bookmarkStart w:id="1189" w:name="_Toc68169729"/>
      <w:bookmarkStart w:id="1190" w:name="_Toc73459339"/>
      <w:bookmarkStart w:id="1191" w:name="_Toc73459462"/>
      <w:bookmarkStart w:id="1192" w:name="_Toc74742999"/>
      <w:bookmarkStart w:id="1193" w:name="_Toc112918284"/>
      <w:bookmarkStart w:id="1194" w:name="_Toc120652785"/>
      <w:bookmarkStart w:id="1195" w:name="_Toc129205572"/>
      <w:bookmarkStart w:id="1196" w:name="_Toc129244391"/>
      <w:bookmarkStart w:id="1197" w:name="_Toc136530165"/>
      <w:bookmarkStart w:id="1198" w:name="_Toc136614762"/>
      <w:bookmarkStart w:id="1199" w:name="_Toc148460889"/>
      <w:bookmarkStart w:id="1200" w:name="_Toc151914886"/>
      <w:bookmarkStart w:id="1201" w:name="_Toc175739004"/>
      <w:bookmarkStart w:id="1202" w:name="_Toc175772174"/>
      <w:r>
        <w:rPr>
          <w:noProof/>
        </w:rPr>
        <w:t>5.2.2</w:t>
      </w:r>
      <w:r>
        <w:rPr>
          <w:noProof/>
        </w:rPr>
        <w:tab/>
        <w:t>HTTP standard headers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16E0FEB" w14:textId="77777777" w:rsidR="006C3F4E" w:rsidRDefault="006C3F4E">
      <w:pPr>
        <w:pStyle w:val="Heading4"/>
        <w:rPr>
          <w:noProof/>
          <w:lang w:eastAsia="zh-CN"/>
        </w:rPr>
      </w:pPr>
      <w:bookmarkStart w:id="1203" w:name="_Toc28013400"/>
      <w:bookmarkStart w:id="1204" w:name="_Toc34222313"/>
      <w:bookmarkStart w:id="1205" w:name="_Toc36040496"/>
      <w:bookmarkStart w:id="1206" w:name="_Toc39134425"/>
      <w:bookmarkStart w:id="1207" w:name="_Toc43283372"/>
      <w:bookmarkStart w:id="1208" w:name="_Toc45134412"/>
      <w:bookmarkStart w:id="1209" w:name="_Toc49930012"/>
      <w:bookmarkStart w:id="1210" w:name="_Toc50024132"/>
      <w:bookmarkStart w:id="1211" w:name="_Toc51763620"/>
      <w:bookmarkStart w:id="1212" w:name="_Toc56594484"/>
      <w:bookmarkStart w:id="1213" w:name="_Toc67493826"/>
      <w:bookmarkStart w:id="1214" w:name="_Toc68169730"/>
      <w:bookmarkStart w:id="1215" w:name="_Toc73459340"/>
      <w:bookmarkStart w:id="1216" w:name="_Toc73459463"/>
      <w:bookmarkStart w:id="1217" w:name="_Toc74743000"/>
      <w:bookmarkStart w:id="1218" w:name="_Toc112918285"/>
      <w:bookmarkStart w:id="1219" w:name="_Toc120652786"/>
      <w:bookmarkStart w:id="1220" w:name="_Toc129205573"/>
      <w:bookmarkStart w:id="1221" w:name="_Toc129244392"/>
      <w:bookmarkStart w:id="1222" w:name="_Toc136530166"/>
      <w:bookmarkStart w:id="1223" w:name="_Toc136614763"/>
      <w:bookmarkStart w:id="1224" w:name="_Toc148460890"/>
      <w:bookmarkStart w:id="1225" w:name="_Toc151914887"/>
      <w:bookmarkStart w:id="1226" w:name="_Toc175739005"/>
      <w:bookmarkStart w:id="1227" w:name="_Toc175772175"/>
      <w:r>
        <w:rPr>
          <w:noProof/>
        </w:rPr>
        <w:t>5.2.2.1</w:t>
      </w:r>
      <w:r>
        <w:rPr>
          <w:noProof/>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28" w:name="_Toc28013401"/>
      <w:bookmarkStart w:id="1229" w:name="_Toc34222314"/>
      <w:bookmarkStart w:id="1230" w:name="_Toc36040497"/>
      <w:bookmarkStart w:id="1231" w:name="_Toc39134426"/>
      <w:bookmarkStart w:id="1232" w:name="_Toc43283373"/>
      <w:bookmarkStart w:id="1233" w:name="_Toc45134413"/>
      <w:bookmarkStart w:id="1234" w:name="_Toc49930013"/>
      <w:bookmarkStart w:id="1235" w:name="_Toc50024133"/>
      <w:bookmarkStart w:id="1236" w:name="_Toc51763621"/>
      <w:bookmarkStart w:id="1237" w:name="_Toc56594485"/>
      <w:bookmarkStart w:id="1238" w:name="_Toc67493827"/>
      <w:bookmarkStart w:id="1239" w:name="_Toc68169731"/>
      <w:bookmarkStart w:id="1240" w:name="_Toc73459341"/>
      <w:bookmarkStart w:id="1241" w:name="_Toc73459464"/>
      <w:bookmarkStart w:id="1242" w:name="_Toc74743001"/>
      <w:bookmarkStart w:id="1243" w:name="_Toc112918286"/>
      <w:bookmarkStart w:id="1244" w:name="_Toc120652787"/>
      <w:bookmarkStart w:id="1245" w:name="_Toc129205574"/>
      <w:bookmarkStart w:id="1246" w:name="_Toc129244393"/>
      <w:bookmarkStart w:id="1247" w:name="_Toc136530167"/>
      <w:bookmarkStart w:id="1248" w:name="_Toc136614764"/>
      <w:bookmarkStart w:id="1249" w:name="_Toc148460891"/>
      <w:bookmarkStart w:id="1250" w:name="_Toc151914888"/>
      <w:bookmarkStart w:id="1251" w:name="_Toc175739006"/>
      <w:bookmarkStart w:id="1252" w:name="_Toc175772176"/>
      <w:r>
        <w:rPr>
          <w:noProof/>
        </w:rPr>
        <w:t>5.2.2.2</w:t>
      </w:r>
      <w:r>
        <w:rPr>
          <w:noProof/>
        </w:rPr>
        <w:tab/>
        <w:t>Content type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53" w:name="_Hlk525213471"/>
      <w:bookmarkStart w:id="1254" w:name="_Hlk525213025"/>
      <w:bookmarkStart w:id="1255" w:name="_Toc28013402"/>
      <w:bookmarkStart w:id="1256" w:name="_Toc34222315"/>
      <w:bookmarkStart w:id="1257" w:name="_Toc36040498"/>
      <w:bookmarkStart w:id="1258" w:name="_Toc39134427"/>
      <w:bookmarkStart w:id="1259" w:name="_Toc43283374"/>
      <w:bookmarkStart w:id="1260" w:name="_Toc45134414"/>
      <w:bookmarkStart w:id="1261" w:name="_Toc49930014"/>
      <w:bookmarkStart w:id="1262" w:name="_Toc50024134"/>
      <w:bookmarkStart w:id="1263" w:name="_Toc51763622"/>
      <w:bookmarkStart w:id="1264" w:name="_Toc56594486"/>
      <w:bookmarkStart w:id="1265" w:name="_Toc67493828"/>
      <w:bookmarkStart w:id="1266" w:name="_Toc68169732"/>
      <w:bookmarkStart w:id="1267" w:name="_Toc73459342"/>
      <w:bookmarkStart w:id="1268" w:name="_Toc73459465"/>
      <w:bookmarkStart w:id="1269" w:name="_Toc74743002"/>
      <w:bookmarkStart w:id="1270" w:name="_Toc112918287"/>
      <w:bookmarkStart w:id="1271" w:name="_Toc120652788"/>
      <w:bookmarkStart w:id="1272" w:name="_Toc129205575"/>
      <w:bookmarkStart w:id="1273" w:name="_Toc129244394"/>
      <w:bookmarkStart w:id="1274" w:name="_Toc136530168"/>
      <w:bookmarkStart w:id="1275" w:name="_Toc136614765"/>
      <w:bookmarkStart w:id="1276" w:name="_Toc148460892"/>
      <w:r>
        <w:t xml:space="preserve">"Problem Details" JSON object shall be used to indicate </w:t>
      </w:r>
      <w:r>
        <w:rPr>
          <w:lang w:eastAsia="fr-FR"/>
        </w:rPr>
        <w:t xml:space="preserve">additional details of the error </w:t>
      </w:r>
      <w:r>
        <w:t xml:space="preserve">in a HTTP response body and </w:t>
      </w:r>
      <w:bookmarkEnd w:id="1253"/>
      <w:r>
        <w:t>shall be signalled by the content type "application/problem+json", as defined in IETF RFC 9457 [21].</w:t>
      </w:r>
      <w:bookmarkEnd w:id="1254"/>
    </w:p>
    <w:p w14:paraId="225F1EA9" w14:textId="77777777" w:rsidR="006C3F4E" w:rsidRDefault="006C3F4E">
      <w:pPr>
        <w:pStyle w:val="Heading3"/>
        <w:rPr>
          <w:noProof/>
        </w:rPr>
      </w:pPr>
      <w:bookmarkStart w:id="1277" w:name="_Toc151914889"/>
      <w:bookmarkStart w:id="1278" w:name="_Toc175739007"/>
      <w:bookmarkStart w:id="1279" w:name="_Toc175772177"/>
      <w:r>
        <w:rPr>
          <w:noProof/>
        </w:rPr>
        <w:t>5.2.3</w:t>
      </w:r>
      <w:r>
        <w:rPr>
          <w:noProof/>
        </w:rPr>
        <w:tab/>
        <w:t>HTTP custom headers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0" w:name="_Toc28013403"/>
      <w:bookmarkStart w:id="1281" w:name="_Toc34222316"/>
      <w:bookmarkStart w:id="1282" w:name="_Toc36040499"/>
      <w:bookmarkStart w:id="1283" w:name="_Toc39134428"/>
      <w:bookmarkStart w:id="1284" w:name="_Toc43283375"/>
      <w:bookmarkStart w:id="1285" w:name="_Toc45134415"/>
      <w:bookmarkStart w:id="1286" w:name="_Toc49930015"/>
      <w:bookmarkStart w:id="1287" w:name="_Toc50024135"/>
      <w:bookmarkStart w:id="1288" w:name="_Toc51763623"/>
      <w:bookmarkStart w:id="1289" w:name="_Toc56594487"/>
      <w:bookmarkStart w:id="1290" w:name="_Toc67493829"/>
      <w:bookmarkStart w:id="1291" w:name="_Toc68169733"/>
      <w:bookmarkStart w:id="1292" w:name="_Toc73459343"/>
      <w:bookmarkStart w:id="1293" w:name="_Toc73459466"/>
      <w:bookmarkStart w:id="1294" w:name="_Toc74743003"/>
      <w:bookmarkStart w:id="1295" w:name="_Toc112918288"/>
      <w:bookmarkStart w:id="1296" w:name="_Toc120652789"/>
      <w:bookmarkStart w:id="1297" w:name="_Toc129205576"/>
      <w:bookmarkStart w:id="1298" w:name="_Toc129244395"/>
      <w:bookmarkStart w:id="1299" w:name="_Toc136530169"/>
      <w:bookmarkStart w:id="1300" w:name="_Toc136614766"/>
      <w:bookmarkStart w:id="1301" w:name="_Toc148460893"/>
      <w:bookmarkStart w:id="1302" w:name="_Toc151914890"/>
      <w:bookmarkStart w:id="1303" w:name="_Toc175739008"/>
      <w:bookmarkStart w:id="1304" w:name="_Toc175772178"/>
      <w:r>
        <w:rPr>
          <w:noProof/>
        </w:rPr>
        <w:t>5.3</w:t>
      </w:r>
      <w:r>
        <w:rPr>
          <w:noProof/>
        </w:rPr>
        <w:tab/>
        <w:t>Resources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D0D650F" w14:textId="77777777" w:rsidR="006C3F4E" w:rsidRDefault="006C3F4E">
      <w:pPr>
        <w:pStyle w:val="Heading3"/>
        <w:rPr>
          <w:noProof/>
        </w:rPr>
      </w:pPr>
      <w:bookmarkStart w:id="1305" w:name="_Toc28013404"/>
      <w:bookmarkStart w:id="1306" w:name="_Toc34222317"/>
      <w:bookmarkStart w:id="1307" w:name="_Toc36040500"/>
      <w:bookmarkStart w:id="1308" w:name="_Toc39134429"/>
      <w:bookmarkStart w:id="1309" w:name="_Toc43283376"/>
      <w:bookmarkStart w:id="1310" w:name="_Toc45134416"/>
      <w:bookmarkStart w:id="1311" w:name="_Toc49930016"/>
      <w:bookmarkStart w:id="1312" w:name="_Toc50024136"/>
      <w:bookmarkStart w:id="1313" w:name="_Toc51763624"/>
      <w:bookmarkStart w:id="1314" w:name="_Toc56594488"/>
      <w:bookmarkStart w:id="1315" w:name="_Toc67493830"/>
      <w:bookmarkStart w:id="1316" w:name="_Toc68169734"/>
      <w:bookmarkStart w:id="1317" w:name="_Toc73459344"/>
      <w:bookmarkStart w:id="1318" w:name="_Toc73459467"/>
      <w:bookmarkStart w:id="1319" w:name="_Toc74743004"/>
      <w:bookmarkStart w:id="1320" w:name="_Toc112918289"/>
      <w:bookmarkStart w:id="1321" w:name="_Toc120652790"/>
      <w:bookmarkStart w:id="1322" w:name="_Toc129205577"/>
      <w:bookmarkStart w:id="1323" w:name="_Toc129244396"/>
      <w:bookmarkStart w:id="1324" w:name="_Toc136530170"/>
      <w:bookmarkStart w:id="1325" w:name="_Toc136614767"/>
      <w:bookmarkStart w:id="1326" w:name="_Toc148460894"/>
      <w:bookmarkStart w:id="1327" w:name="_Toc151914891"/>
      <w:bookmarkStart w:id="1328" w:name="_Toc175739009"/>
      <w:bookmarkStart w:id="1329" w:name="_Toc175772179"/>
      <w:r>
        <w:rPr>
          <w:noProof/>
        </w:rPr>
        <w:t>5.3.1</w:t>
      </w:r>
      <w:r>
        <w:rPr>
          <w:noProof/>
        </w:rPr>
        <w:tab/>
        <w:t>Resource Structure</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5" type="#_x0000_t75" style="width:408.85pt;height:167.8pt" o:ole="">
            <v:imagedata r:id="rId28" o:title=""/>
          </v:shape>
          <o:OLEObject Type="Embed" ProgID="Visio.Drawing.11" ShapeID="_x0000_i1035" DrawAspect="Content" ObjectID="_1786522289"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1" w:name="_Hlk511760776"/>
            <w:r>
              <w:rPr>
                <w:noProof/>
              </w:rPr>
              <w:t>/policies/{polAssoId}/update</w:t>
            </w:r>
            <w:bookmarkEnd w:id="133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0"/>
    </w:tbl>
    <w:p w14:paraId="4F6BD7C0" w14:textId="77777777" w:rsidR="006C3F4E" w:rsidRDefault="006C3F4E">
      <w:pPr>
        <w:rPr>
          <w:noProof/>
        </w:rPr>
      </w:pPr>
    </w:p>
    <w:p w14:paraId="7740C1C7" w14:textId="77777777" w:rsidR="006C3F4E" w:rsidRDefault="006C3F4E">
      <w:pPr>
        <w:pStyle w:val="Heading3"/>
        <w:rPr>
          <w:noProof/>
        </w:rPr>
      </w:pPr>
      <w:bookmarkStart w:id="1332" w:name="_Toc28013405"/>
      <w:bookmarkStart w:id="1333" w:name="_Toc34222318"/>
      <w:bookmarkStart w:id="1334" w:name="_Toc36040501"/>
      <w:bookmarkStart w:id="1335" w:name="_Toc39134430"/>
      <w:bookmarkStart w:id="1336" w:name="_Toc43283377"/>
      <w:bookmarkStart w:id="1337" w:name="_Toc45134417"/>
      <w:bookmarkStart w:id="1338" w:name="_Toc49930017"/>
      <w:bookmarkStart w:id="1339" w:name="_Toc50024137"/>
      <w:bookmarkStart w:id="1340" w:name="_Toc51763625"/>
      <w:bookmarkStart w:id="1341" w:name="_Toc56594489"/>
      <w:bookmarkStart w:id="1342" w:name="_Toc67493831"/>
      <w:bookmarkStart w:id="1343" w:name="_Toc68169735"/>
      <w:bookmarkStart w:id="1344" w:name="_Toc73459345"/>
      <w:bookmarkStart w:id="1345" w:name="_Toc73459468"/>
      <w:bookmarkStart w:id="1346" w:name="_Toc74743005"/>
      <w:bookmarkStart w:id="1347" w:name="_Toc112918290"/>
      <w:bookmarkStart w:id="1348" w:name="_Toc120652791"/>
      <w:bookmarkStart w:id="1349" w:name="_Toc129205578"/>
      <w:bookmarkStart w:id="1350" w:name="_Toc129244397"/>
      <w:bookmarkStart w:id="1351" w:name="_Toc136530171"/>
      <w:bookmarkStart w:id="1352" w:name="_Toc136614768"/>
      <w:bookmarkStart w:id="1353" w:name="_Toc148460895"/>
      <w:bookmarkStart w:id="1354" w:name="_Toc151914892"/>
      <w:bookmarkStart w:id="1355" w:name="_Toc175739010"/>
      <w:bookmarkStart w:id="1356" w:name="_Toc175772180"/>
      <w:r>
        <w:rPr>
          <w:noProof/>
        </w:rPr>
        <w:t>5.3.2</w:t>
      </w:r>
      <w:r>
        <w:rPr>
          <w:noProof/>
        </w:rPr>
        <w:tab/>
        <w:t>Resource:</w:t>
      </w:r>
      <w:r w:rsidR="00F6237B">
        <w:rPr>
          <w:noProof/>
        </w:rPr>
        <w:t xml:space="preserve"> </w:t>
      </w:r>
      <w:r>
        <w:rPr>
          <w:noProof/>
        </w:rPr>
        <w:t>UE Policy Associations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56F81E" w14:textId="77777777" w:rsidR="006C3F4E" w:rsidRDefault="006C3F4E">
      <w:pPr>
        <w:pStyle w:val="Heading4"/>
        <w:rPr>
          <w:noProof/>
        </w:rPr>
      </w:pPr>
      <w:bookmarkStart w:id="1357" w:name="_Toc28013406"/>
      <w:bookmarkStart w:id="1358" w:name="_Toc34222319"/>
      <w:bookmarkStart w:id="1359" w:name="_Toc36040502"/>
      <w:bookmarkStart w:id="1360" w:name="_Toc39134431"/>
      <w:bookmarkStart w:id="1361" w:name="_Toc43283378"/>
      <w:bookmarkStart w:id="1362" w:name="_Toc45134418"/>
      <w:bookmarkStart w:id="1363" w:name="_Toc49930018"/>
      <w:bookmarkStart w:id="1364" w:name="_Toc50024138"/>
      <w:bookmarkStart w:id="1365" w:name="_Toc51763626"/>
      <w:bookmarkStart w:id="1366" w:name="_Toc56594490"/>
      <w:bookmarkStart w:id="1367" w:name="_Toc67493832"/>
      <w:bookmarkStart w:id="1368" w:name="_Toc68169736"/>
      <w:bookmarkStart w:id="1369" w:name="_Toc73459346"/>
      <w:bookmarkStart w:id="1370" w:name="_Toc73459469"/>
      <w:bookmarkStart w:id="1371" w:name="_Toc74743006"/>
      <w:bookmarkStart w:id="1372" w:name="_Toc112918291"/>
      <w:bookmarkStart w:id="1373" w:name="_Toc120652792"/>
      <w:bookmarkStart w:id="1374" w:name="_Toc129205579"/>
      <w:bookmarkStart w:id="1375" w:name="_Toc129244398"/>
      <w:bookmarkStart w:id="1376" w:name="_Toc136530172"/>
      <w:bookmarkStart w:id="1377" w:name="_Toc136614769"/>
      <w:bookmarkStart w:id="1378" w:name="_Toc148460896"/>
      <w:bookmarkStart w:id="1379" w:name="_Toc151914893"/>
      <w:bookmarkStart w:id="1380" w:name="_Toc175739011"/>
      <w:bookmarkStart w:id="1381" w:name="_Toc175772181"/>
      <w:r>
        <w:rPr>
          <w:noProof/>
        </w:rPr>
        <w:t>5.3.2.1</w:t>
      </w:r>
      <w:r>
        <w:rPr>
          <w:noProof/>
        </w:rPr>
        <w:tab/>
        <w:t>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82" w:name="_Toc28013407"/>
      <w:bookmarkStart w:id="1383" w:name="_Toc34222320"/>
      <w:bookmarkStart w:id="1384" w:name="_Toc36040503"/>
      <w:bookmarkStart w:id="1385" w:name="_Toc39134432"/>
      <w:bookmarkStart w:id="1386" w:name="_Toc43283379"/>
      <w:bookmarkStart w:id="1387" w:name="_Toc45134419"/>
      <w:bookmarkStart w:id="1388" w:name="_Toc49930019"/>
      <w:bookmarkStart w:id="1389" w:name="_Toc50024139"/>
      <w:bookmarkStart w:id="1390" w:name="_Toc51763627"/>
      <w:bookmarkStart w:id="1391" w:name="_Toc56594491"/>
      <w:bookmarkStart w:id="1392" w:name="_Toc67493833"/>
      <w:bookmarkStart w:id="1393" w:name="_Toc68169737"/>
      <w:bookmarkStart w:id="1394" w:name="_Toc73459347"/>
      <w:bookmarkStart w:id="1395" w:name="_Toc73459470"/>
      <w:bookmarkStart w:id="1396" w:name="_Toc74743007"/>
      <w:bookmarkStart w:id="1397" w:name="_Toc112918292"/>
      <w:bookmarkStart w:id="1398" w:name="_Toc120652793"/>
      <w:bookmarkStart w:id="1399" w:name="_Toc129205580"/>
      <w:bookmarkStart w:id="1400" w:name="_Toc129244399"/>
      <w:bookmarkStart w:id="1401" w:name="_Toc136530173"/>
      <w:bookmarkStart w:id="1402" w:name="_Toc136614770"/>
      <w:bookmarkStart w:id="1403" w:name="_Toc148460897"/>
      <w:bookmarkStart w:id="1404" w:name="_Toc151914894"/>
      <w:bookmarkStart w:id="1405" w:name="_Toc175739012"/>
      <w:bookmarkStart w:id="1406" w:name="_Toc175772182"/>
      <w:r>
        <w:rPr>
          <w:noProof/>
        </w:rPr>
        <w:t>5.3.2.2</w:t>
      </w:r>
      <w:r>
        <w:rPr>
          <w:noProof/>
        </w:rPr>
        <w:tab/>
        <w:t>Resource definition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07" w:name="_Toc28013408"/>
      <w:bookmarkStart w:id="1408" w:name="_Toc34222321"/>
      <w:bookmarkStart w:id="1409" w:name="_Toc36040504"/>
      <w:bookmarkStart w:id="1410" w:name="_Toc39134433"/>
      <w:bookmarkStart w:id="1411" w:name="_Toc43283380"/>
      <w:bookmarkStart w:id="1412" w:name="_Toc45134420"/>
      <w:bookmarkStart w:id="1413" w:name="_Toc49930020"/>
      <w:bookmarkStart w:id="1414" w:name="_Toc50024140"/>
      <w:bookmarkStart w:id="1415" w:name="_Toc51763628"/>
      <w:bookmarkStart w:id="1416" w:name="_Toc56594492"/>
      <w:bookmarkStart w:id="1417" w:name="_Toc67493834"/>
      <w:bookmarkStart w:id="1418" w:name="_Toc68169738"/>
      <w:bookmarkStart w:id="1419" w:name="_Toc73459348"/>
      <w:bookmarkStart w:id="1420" w:name="_Toc73459471"/>
      <w:bookmarkStart w:id="1421" w:name="_Toc74743008"/>
      <w:bookmarkStart w:id="1422" w:name="_Toc112918293"/>
      <w:bookmarkStart w:id="1423" w:name="_Toc120652794"/>
      <w:bookmarkStart w:id="1424" w:name="_Toc129205581"/>
      <w:bookmarkStart w:id="1425" w:name="_Toc129244400"/>
      <w:bookmarkStart w:id="1426" w:name="_Toc136530174"/>
      <w:bookmarkStart w:id="1427" w:name="_Toc136614771"/>
      <w:bookmarkStart w:id="1428" w:name="_Toc148460898"/>
      <w:bookmarkStart w:id="1429" w:name="_Toc151914895"/>
      <w:bookmarkStart w:id="1430" w:name="_Toc175739013"/>
      <w:bookmarkStart w:id="1431" w:name="_Toc175772183"/>
      <w:r>
        <w:rPr>
          <w:noProof/>
        </w:rPr>
        <w:t>5.3.2.3</w:t>
      </w:r>
      <w:r>
        <w:rPr>
          <w:noProof/>
        </w:rPr>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3A509B6" w14:textId="77777777" w:rsidR="006C3F4E" w:rsidRDefault="006C3F4E">
      <w:pPr>
        <w:pStyle w:val="Heading5"/>
        <w:rPr>
          <w:noProof/>
        </w:rPr>
      </w:pPr>
      <w:bookmarkStart w:id="1432" w:name="_Toc28013409"/>
      <w:bookmarkStart w:id="1433" w:name="_Toc34222322"/>
      <w:bookmarkStart w:id="1434" w:name="_Toc36040505"/>
      <w:bookmarkStart w:id="1435" w:name="_Toc39134434"/>
      <w:bookmarkStart w:id="1436" w:name="_Toc43283381"/>
      <w:bookmarkStart w:id="1437" w:name="_Toc45134421"/>
      <w:bookmarkStart w:id="1438" w:name="_Toc49930021"/>
      <w:bookmarkStart w:id="1439" w:name="_Toc50024141"/>
      <w:bookmarkStart w:id="1440" w:name="_Toc51763629"/>
      <w:bookmarkStart w:id="1441" w:name="_Toc56594493"/>
      <w:bookmarkStart w:id="1442" w:name="_Toc67493835"/>
      <w:bookmarkStart w:id="1443" w:name="_Toc68169739"/>
      <w:bookmarkStart w:id="1444" w:name="_Toc73459349"/>
      <w:bookmarkStart w:id="1445" w:name="_Toc73459472"/>
      <w:bookmarkStart w:id="1446" w:name="_Toc74743009"/>
      <w:bookmarkStart w:id="1447" w:name="_Toc112918294"/>
      <w:bookmarkStart w:id="1448" w:name="_Toc120652795"/>
      <w:bookmarkStart w:id="1449" w:name="_Toc129205582"/>
      <w:bookmarkStart w:id="1450" w:name="_Toc129244401"/>
      <w:bookmarkStart w:id="1451" w:name="_Toc136530175"/>
      <w:bookmarkStart w:id="1452" w:name="_Toc136614772"/>
      <w:bookmarkStart w:id="1453" w:name="_Toc148460899"/>
      <w:bookmarkStart w:id="1454" w:name="_Toc151914896"/>
      <w:bookmarkStart w:id="1455" w:name="_Toc175739014"/>
      <w:bookmarkStart w:id="1456" w:name="_Toc175772184"/>
      <w:r>
        <w:rPr>
          <w:noProof/>
        </w:rPr>
        <w:t>5.3.2.3.1</w:t>
      </w:r>
      <w:r>
        <w:rPr>
          <w:noProof/>
        </w:rPr>
        <w:tab/>
        <w:t>POST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57" w:name="_Toc28013410"/>
      <w:bookmarkStart w:id="1458" w:name="_Toc34222323"/>
      <w:bookmarkStart w:id="1459" w:name="_Toc36040506"/>
      <w:bookmarkStart w:id="1460" w:name="_Toc39134435"/>
      <w:bookmarkStart w:id="1461" w:name="_Toc43283382"/>
      <w:bookmarkStart w:id="1462" w:name="_Toc45134422"/>
      <w:bookmarkStart w:id="1463" w:name="_Toc49930022"/>
      <w:bookmarkStart w:id="1464" w:name="_Toc50024142"/>
      <w:bookmarkStart w:id="1465" w:name="_Toc51763630"/>
      <w:bookmarkStart w:id="1466" w:name="_Toc56594494"/>
      <w:bookmarkStart w:id="1467" w:name="_Toc67493836"/>
      <w:bookmarkStart w:id="1468" w:name="_Toc68169740"/>
      <w:bookmarkStart w:id="1469" w:name="_Toc73459350"/>
      <w:bookmarkStart w:id="1470" w:name="_Toc73459473"/>
      <w:bookmarkStart w:id="1471" w:name="_Toc74743010"/>
      <w:bookmarkStart w:id="1472" w:name="_Toc112918295"/>
      <w:bookmarkStart w:id="1473" w:name="_Toc120652796"/>
      <w:bookmarkStart w:id="1474" w:name="_Toc129205583"/>
      <w:bookmarkStart w:id="1475" w:name="_Toc129244402"/>
      <w:bookmarkStart w:id="1476" w:name="_Toc136530176"/>
      <w:bookmarkStart w:id="1477" w:name="_Toc136614773"/>
      <w:bookmarkStart w:id="1478" w:name="_Toc148460900"/>
      <w:bookmarkStart w:id="1479" w:name="_Toc151914897"/>
      <w:bookmarkStart w:id="1480" w:name="_Toc175739015"/>
      <w:bookmarkStart w:id="1481" w:name="_Toc175772185"/>
      <w:r>
        <w:rPr>
          <w:noProof/>
        </w:rPr>
        <w:t>5.3.3</w:t>
      </w:r>
      <w:r>
        <w:rPr>
          <w:noProof/>
        </w:rPr>
        <w:tab/>
        <w:t>Resource: Individual UE Policy Association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BD900D7" w14:textId="77777777" w:rsidR="006C3F4E" w:rsidRDefault="006C3F4E">
      <w:pPr>
        <w:pStyle w:val="Heading4"/>
        <w:rPr>
          <w:noProof/>
        </w:rPr>
      </w:pPr>
      <w:bookmarkStart w:id="1482" w:name="_Toc28013411"/>
      <w:bookmarkStart w:id="1483" w:name="_Toc34222324"/>
      <w:bookmarkStart w:id="1484" w:name="_Toc36040507"/>
      <w:bookmarkStart w:id="1485" w:name="_Toc39134436"/>
      <w:bookmarkStart w:id="1486" w:name="_Toc43283383"/>
      <w:bookmarkStart w:id="1487" w:name="_Toc45134423"/>
      <w:bookmarkStart w:id="1488" w:name="_Toc49930023"/>
      <w:bookmarkStart w:id="1489" w:name="_Toc50024143"/>
      <w:bookmarkStart w:id="1490" w:name="_Toc51763631"/>
      <w:bookmarkStart w:id="1491" w:name="_Toc56594495"/>
      <w:bookmarkStart w:id="1492" w:name="_Toc67493837"/>
      <w:bookmarkStart w:id="1493" w:name="_Toc68169741"/>
      <w:bookmarkStart w:id="1494" w:name="_Toc73459351"/>
      <w:bookmarkStart w:id="1495" w:name="_Toc73459474"/>
      <w:bookmarkStart w:id="1496" w:name="_Toc74743011"/>
      <w:bookmarkStart w:id="1497" w:name="_Toc112918296"/>
      <w:bookmarkStart w:id="1498" w:name="_Toc120652797"/>
      <w:bookmarkStart w:id="1499" w:name="_Toc129205584"/>
      <w:bookmarkStart w:id="1500" w:name="_Toc129244403"/>
      <w:bookmarkStart w:id="1501" w:name="_Toc136530177"/>
      <w:bookmarkStart w:id="1502" w:name="_Toc136614774"/>
      <w:bookmarkStart w:id="1503" w:name="_Toc148460901"/>
      <w:bookmarkStart w:id="1504" w:name="_Toc151914898"/>
      <w:bookmarkStart w:id="1505" w:name="_Toc175739016"/>
      <w:bookmarkStart w:id="1506" w:name="_Toc175772186"/>
      <w:r>
        <w:rPr>
          <w:noProof/>
        </w:rPr>
        <w:t>5.3.3.1</w:t>
      </w:r>
      <w:r>
        <w:rPr>
          <w:noProof/>
        </w:rPr>
        <w:tab/>
        <w:t>Description</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07" w:name="_Toc28013412"/>
      <w:bookmarkStart w:id="1508" w:name="_Toc34222325"/>
      <w:bookmarkStart w:id="1509" w:name="_Toc36040508"/>
      <w:bookmarkStart w:id="1510" w:name="_Toc39134437"/>
      <w:bookmarkStart w:id="1511" w:name="_Toc43283384"/>
      <w:bookmarkStart w:id="1512" w:name="_Toc45134424"/>
      <w:bookmarkStart w:id="1513" w:name="_Toc49930024"/>
      <w:bookmarkStart w:id="1514" w:name="_Toc50024144"/>
      <w:bookmarkStart w:id="1515" w:name="_Toc51763632"/>
      <w:bookmarkStart w:id="1516" w:name="_Toc56594496"/>
      <w:bookmarkStart w:id="1517" w:name="_Toc67493838"/>
      <w:bookmarkStart w:id="1518" w:name="_Toc68169742"/>
      <w:bookmarkStart w:id="1519" w:name="_Toc73459352"/>
      <w:bookmarkStart w:id="1520" w:name="_Toc73459475"/>
      <w:bookmarkStart w:id="1521" w:name="_Toc74743012"/>
      <w:bookmarkStart w:id="1522" w:name="_Toc112918297"/>
      <w:bookmarkStart w:id="1523" w:name="_Toc120652798"/>
      <w:bookmarkStart w:id="1524" w:name="_Toc129205585"/>
      <w:bookmarkStart w:id="1525" w:name="_Toc129244404"/>
      <w:bookmarkStart w:id="1526" w:name="_Toc136530178"/>
      <w:bookmarkStart w:id="1527" w:name="_Toc136614775"/>
      <w:bookmarkStart w:id="1528" w:name="_Toc148460902"/>
      <w:bookmarkStart w:id="1529" w:name="_Toc151914899"/>
      <w:bookmarkStart w:id="1530" w:name="_Toc175739017"/>
      <w:bookmarkStart w:id="1531" w:name="_Toc175772187"/>
      <w:r>
        <w:rPr>
          <w:noProof/>
        </w:rPr>
        <w:t>5.3.3.2</w:t>
      </w:r>
      <w:r>
        <w:rPr>
          <w:noProof/>
        </w:rPr>
        <w:tab/>
        <w:t>Resource definition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32" w:name="_Toc28013413"/>
      <w:bookmarkStart w:id="1533" w:name="_Toc34222326"/>
      <w:bookmarkStart w:id="1534" w:name="_Toc36040509"/>
      <w:bookmarkStart w:id="1535" w:name="_Toc39134438"/>
      <w:bookmarkStart w:id="1536" w:name="_Toc43283385"/>
      <w:bookmarkStart w:id="1537" w:name="_Toc45134425"/>
      <w:bookmarkStart w:id="1538" w:name="_Toc49930025"/>
      <w:bookmarkStart w:id="1539" w:name="_Toc50024145"/>
      <w:bookmarkStart w:id="1540" w:name="_Toc51763633"/>
      <w:bookmarkStart w:id="1541" w:name="_Toc56594497"/>
      <w:bookmarkStart w:id="1542" w:name="_Toc67493839"/>
      <w:bookmarkStart w:id="1543" w:name="_Toc68169743"/>
      <w:bookmarkStart w:id="1544" w:name="_Toc73459353"/>
      <w:bookmarkStart w:id="1545" w:name="_Toc73459476"/>
      <w:bookmarkStart w:id="1546" w:name="_Toc74743013"/>
      <w:bookmarkStart w:id="1547" w:name="_Toc112918298"/>
      <w:bookmarkStart w:id="1548" w:name="_Toc120652799"/>
      <w:bookmarkStart w:id="1549" w:name="_Toc129205586"/>
      <w:bookmarkStart w:id="1550" w:name="_Toc129244405"/>
      <w:bookmarkStart w:id="1551" w:name="_Toc136530179"/>
      <w:bookmarkStart w:id="1552" w:name="_Toc136614776"/>
      <w:bookmarkStart w:id="1553" w:name="_Toc148460903"/>
      <w:bookmarkStart w:id="1554" w:name="_Toc151914900"/>
      <w:bookmarkStart w:id="1555" w:name="_Toc175739018"/>
      <w:bookmarkStart w:id="1556" w:name="_Toc175772188"/>
      <w:r>
        <w:rPr>
          <w:noProof/>
        </w:rPr>
        <w:t>5.3.3.3</w:t>
      </w:r>
      <w:r>
        <w:rPr>
          <w:noProof/>
        </w:rPr>
        <w:tab/>
        <w:t>Resource Standard Methods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0AA4AD0" w14:textId="77777777" w:rsidR="006C3F4E" w:rsidRDefault="006C3F4E">
      <w:pPr>
        <w:pStyle w:val="Heading5"/>
        <w:rPr>
          <w:noProof/>
        </w:rPr>
      </w:pPr>
      <w:bookmarkStart w:id="1557" w:name="_Toc28013414"/>
      <w:bookmarkStart w:id="1558" w:name="_Toc34222327"/>
      <w:bookmarkStart w:id="1559" w:name="_Toc36040510"/>
      <w:bookmarkStart w:id="1560" w:name="_Toc39134439"/>
      <w:bookmarkStart w:id="1561" w:name="_Toc43283386"/>
      <w:bookmarkStart w:id="1562" w:name="_Toc45134426"/>
      <w:bookmarkStart w:id="1563" w:name="_Toc49930026"/>
      <w:bookmarkStart w:id="1564" w:name="_Toc50024146"/>
      <w:bookmarkStart w:id="1565" w:name="_Toc51763634"/>
      <w:bookmarkStart w:id="1566" w:name="_Toc56594498"/>
      <w:bookmarkStart w:id="1567" w:name="_Toc67493840"/>
      <w:bookmarkStart w:id="1568" w:name="_Toc68169744"/>
      <w:bookmarkStart w:id="1569" w:name="_Toc73459354"/>
      <w:bookmarkStart w:id="1570" w:name="_Toc73459477"/>
      <w:bookmarkStart w:id="1571" w:name="_Toc74743014"/>
      <w:bookmarkStart w:id="1572" w:name="_Toc112918299"/>
      <w:bookmarkStart w:id="1573" w:name="_Toc120652800"/>
      <w:bookmarkStart w:id="1574" w:name="_Toc129205587"/>
      <w:bookmarkStart w:id="1575" w:name="_Toc129244406"/>
      <w:bookmarkStart w:id="1576" w:name="_Toc136530180"/>
      <w:bookmarkStart w:id="1577" w:name="_Toc136614777"/>
      <w:bookmarkStart w:id="1578" w:name="_Toc148460904"/>
      <w:bookmarkStart w:id="1579" w:name="_Toc151914901"/>
      <w:bookmarkStart w:id="1580" w:name="_Toc175739019"/>
      <w:bookmarkStart w:id="1581" w:name="_Toc175772189"/>
      <w:r>
        <w:rPr>
          <w:noProof/>
        </w:rPr>
        <w:t>5.3.3.3.1</w:t>
      </w:r>
      <w:r>
        <w:rPr>
          <w:noProof/>
        </w:rPr>
        <w:tab/>
        <w:t>GET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82" w:name="_Toc28013415"/>
      <w:bookmarkStart w:id="1583" w:name="_Toc34222328"/>
      <w:bookmarkStart w:id="1584" w:name="_Toc36040511"/>
      <w:bookmarkStart w:id="1585" w:name="_Toc39134440"/>
      <w:bookmarkStart w:id="1586" w:name="_Toc43283387"/>
      <w:bookmarkStart w:id="1587" w:name="_Toc45134427"/>
      <w:bookmarkStart w:id="1588" w:name="_Toc49930027"/>
      <w:bookmarkStart w:id="1589" w:name="_Toc50024147"/>
      <w:bookmarkStart w:id="1590" w:name="_Toc51763635"/>
      <w:bookmarkStart w:id="1591" w:name="_Toc56594499"/>
      <w:bookmarkStart w:id="1592" w:name="_Toc67493841"/>
      <w:bookmarkStart w:id="1593" w:name="_Toc68169745"/>
      <w:bookmarkStart w:id="1594" w:name="_Toc73459355"/>
      <w:bookmarkStart w:id="1595" w:name="_Toc73459478"/>
      <w:bookmarkStart w:id="1596" w:name="_Toc74743015"/>
      <w:bookmarkStart w:id="1597" w:name="_Toc112918300"/>
      <w:bookmarkStart w:id="1598" w:name="_Toc120652801"/>
      <w:bookmarkStart w:id="1599" w:name="_Toc129205588"/>
      <w:bookmarkStart w:id="1600" w:name="_Toc129244407"/>
      <w:bookmarkStart w:id="1601" w:name="_Toc136530181"/>
      <w:bookmarkStart w:id="1602" w:name="_Toc136614778"/>
      <w:bookmarkStart w:id="1603" w:name="_Toc148460905"/>
      <w:bookmarkStart w:id="1604" w:name="_Toc151914902"/>
      <w:bookmarkStart w:id="1605" w:name="_Toc175739020"/>
      <w:bookmarkStart w:id="1606" w:name="_Toc175772190"/>
      <w:r>
        <w:rPr>
          <w:noProof/>
        </w:rPr>
        <w:t>5.3.3.3.2</w:t>
      </w:r>
      <w:r>
        <w:rPr>
          <w:noProof/>
        </w:rPr>
        <w:tab/>
        <w:t>DELETE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07" w:name="_Toc28013416"/>
      <w:bookmarkStart w:id="1608" w:name="_Toc34222329"/>
      <w:bookmarkStart w:id="1609" w:name="_Toc36040512"/>
      <w:bookmarkStart w:id="1610" w:name="_Toc39134441"/>
      <w:bookmarkStart w:id="1611" w:name="_Toc43283388"/>
      <w:bookmarkStart w:id="1612" w:name="_Toc45134428"/>
      <w:bookmarkStart w:id="1613" w:name="_Toc49930028"/>
      <w:bookmarkStart w:id="1614" w:name="_Toc50024148"/>
      <w:bookmarkStart w:id="1615" w:name="_Toc51763636"/>
      <w:bookmarkStart w:id="1616" w:name="_Toc56594500"/>
      <w:bookmarkStart w:id="1617" w:name="_Toc67493842"/>
      <w:bookmarkStart w:id="1618" w:name="_Toc68169746"/>
      <w:bookmarkStart w:id="1619" w:name="_Toc73459356"/>
      <w:bookmarkStart w:id="1620" w:name="_Toc73459479"/>
      <w:bookmarkStart w:id="1621" w:name="_Toc74743016"/>
      <w:bookmarkStart w:id="1622" w:name="_Toc112918301"/>
      <w:bookmarkStart w:id="1623" w:name="_Toc120652802"/>
      <w:bookmarkStart w:id="1624" w:name="_Toc129205589"/>
      <w:bookmarkStart w:id="1625" w:name="_Toc129244408"/>
      <w:bookmarkStart w:id="1626" w:name="_Toc136530182"/>
      <w:bookmarkStart w:id="1627" w:name="_Toc136614779"/>
      <w:bookmarkStart w:id="1628" w:name="_Toc148460906"/>
      <w:bookmarkStart w:id="1629" w:name="_Toc151914903"/>
      <w:bookmarkStart w:id="1630" w:name="_Toc175739021"/>
      <w:bookmarkStart w:id="1631" w:name="_Toc175772191"/>
      <w:r>
        <w:rPr>
          <w:noProof/>
        </w:rPr>
        <w:t>5.3.3.4</w:t>
      </w:r>
      <w:r>
        <w:rPr>
          <w:noProof/>
        </w:rPr>
        <w:tab/>
        <w:t>Resource Custom Operations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C6C334" w14:textId="77777777" w:rsidR="006C3F4E" w:rsidRDefault="006C3F4E">
      <w:pPr>
        <w:pStyle w:val="Heading5"/>
        <w:rPr>
          <w:noProof/>
        </w:rPr>
      </w:pPr>
      <w:bookmarkStart w:id="1632" w:name="_Toc28013417"/>
      <w:bookmarkStart w:id="1633" w:name="_Toc34222330"/>
      <w:bookmarkStart w:id="1634" w:name="_Toc36040513"/>
      <w:bookmarkStart w:id="1635" w:name="_Toc39134442"/>
      <w:bookmarkStart w:id="1636" w:name="_Toc43283389"/>
      <w:bookmarkStart w:id="1637" w:name="_Toc45134429"/>
      <w:bookmarkStart w:id="1638" w:name="_Toc49930029"/>
      <w:bookmarkStart w:id="1639" w:name="_Toc50024149"/>
      <w:bookmarkStart w:id="1640" w:name="_Toc51763637"/>
      <w:bookmarkStart w:id="1641" w:name="_Toc56594501"/>
      <w:bookmarkStart w:id="1642" w:name="_Toc67493843"/>
      <w:bookmarkStart w:id="1643" w:name="_Toc68169747"/>
      <w:bookmarkStart w:id="1644" w:name="_Toc73459357"/>
      <w:bookmarkStart w:id="1645" w:name="_Toc73459480"/>
      <w:bookmarkStart w:id="1646" w:name="_Toc74743017"/>
      <w:bookmarkStart w:id="1647" w:name="_Toc112918302"/>
      <w:bookmarkStart w:id="1648" w:name="_Toc120652803"/>
      <w:bookmarkStart w:id="1649" w:name="_Toc129205590"/>
      <w:bookmarkStart w:id="1650" w:name="_Toc129244409"/>
      <w:bookmarkStart w:id="1651" w:name="_Toc136530183"/>
      <w:bookmarkStart w:id="1652" w:name="_Toc136614780"/>
      <w:bookmarkStart w:id="1653" w:name="_Toc148460907"/>
      <w:bookmarkStart w:id="1654" w:name="_Toc151914904"/>
      <w:bookmarkStart w:id="1655" w:name="_Toc175739022"/>
      <w:bookmarkStart w:id="1656" w:name="_Toc175772192"/>
      <w:r>
        <w:rPr>
          <w:noProof/>
        </w:rPr>
        <w:t>5.3.3.4.1</w:t>
      </w:r>
      <w:r>
        <w:rPr>
          <w:noProof/>
        </w:rPr>
        <w:tab/>
        <w:t>Overview</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57" w:name="_Toc28013418"/>
      <w:bookmarkStart w:id="1658" w:name="_Toc34222331"/>
      <w:bookmarkStart w:id="1659" w:name="_Toc36040514"/>
      <w:bookmarkStart w:id="1660" w:name="_Toc39134443"/>
      <w:bookmarkStart w:id="1661" w:name="_Toc43283390"/>
      <w:bookmarkStart w:id="1662" w:name="_Toc45134430"/>
      <w:bookmarkStart w:id="1663" w:name="_Toc49930030"/>
      <w:bookmarkStart w:id="1664" w:name="_Toc50024150"/>
      <w:bookmarkStart w:id="1665" w:name="_Toc51763638"/>
      <w:bookmarkStart w:id="1666" w:name="_Toc56594502"/>
      <w:bookmarkStart w:id="1667" w:name="_Toc67493844"/>
      <w:bookmarkStart w:id="1668" w:name="_Toc68169748"/>
      <w:bookmarkStart w:id="1669" w:name="_Toc73459358"/>
      <w:bookmarkStart w:id="1670" w:name="_Toc73459481"/>
      <w:bookmarkStart w:id="1671" w:name="_Toc74743018"/>
      <w:bookmarkStart w:id="1672" w:name="_Toc112918303"/>
      <w:bookmarkStart w:id="1673" w:name="_Toc120652804"/>
      <w:bookmarkStart w:id="1674" w:name="_Toc129205591"/>
      <w:bookmarkStart w:id="1675" w:name="_Toc129244410"/>
      <w:bookmarkStart w:id="1676" w:name="_Toc136530184"/>
      <w:bookmarkStart w:id="1677" w:name="_Toc136614781"/>
      <w:bookmarkStart w:id="1678" w:name="_Toc148460908"/>
      <w:bookmarkStart w:id="1679" w:name="_Toc151914905"/>
      <w:bookmarkStart w:id="1680" w:name="_Toc175739023"/>
      <w:bookmarkStart w:id="1681" w:name="_Toc175772193"/>
      <w:r>
        <w:rPr>
          <w:noProof/>
        </w:rPr>
        <w:t>5.3.3.4.2</w:t>
      </w:r>
      <w:r>
        <w:rPr>
          <w:noProof/>
        </w:rPr>
        <w:tab/>
        <w:t>Operation: Update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50C9266" w14:textId="77777777" w:rsidR="006C3F4E" w:rsidRDefault="006C3F4E">
      <w:pPr>
        <w:pStyle w:val="Heading6"/>
        <w:rPr>
          <w:noProof/>
        </w:rPr>
      </w:pPr>
      <w:bookmarkStart w:id="1682" w:name="_Toc28013419"/>
      <w:bookmarkStart w:id="1683" w:name="_Toc34222332"/>
      <w:bookmarkStart w:id="1684" w:name="_Toc36040515"/>
      <w:bookmarkStart w:id="1685" w:name="_Toc39134444"/>
      <w:bookmarkStart w:id="1686" w:name="_Toc43283391"/>
      <w:bookmarkStart w:id="1687" w:name="_Toc45134431"/>
      <w:bookmarkStart w:id="1688" w:name="_Toc49930031"/>
      <w:bookmarkStart w:id="1689" w:name="_Toc50024151"/>
      <w:bookmarkStart w:id="1690" w:name="_Toc51763639"/>
      <w:bookmarkStart w:id="1691" w:name="_Toc56594503"/>
      <w:bookmarkStart w:id="1692" w:name="_Toc67493845"/>
      <w:bookmarkStart w:id="1693" w:name="_Toc68169749"/>
      <w:bookmarkStart w:id="1694" w:name="_Toc73459359"/>
      <w:bookmarkStart w:id="1695" w:name="_Toc73459482"/>
      <w:bookmarkStart w:id="1696" w:name="_Toc74743019"/>
      <w:bookmarkStart w:id="1697" w:name="_Toc112918304"/>
      <w:bookmarkStart w:id="1698" w:name="_Toc120652805"/>
      <w:bookmarkStart w:id="1699" w:name="_Toc129205592"/>
      <w:bookmarkStart w:id="1700" w:name="_Toc129244411"/>
      <w:bookmarkStart w:id="1701" w:name="_Toc136530185"/>
      <w:bookmarkStart w:id="1702" w:name="_Toc136614782"/>
      <w:bookmarkStart w:id="1703" w:name="_Toc148460909"/>
      <w:bookmarkStart w:id="1704" w:name="_Toc151914906"/>
      <w:bookmarkStart w:id="1705" w:name="_Toc175739024"/>
      <w:bookmarkStart w:id="1706" w:name="_Toc175772194"/>
      <w:r>
        <w:rPr>
          <w:noProof/>
        </w:rPr>
        <w:t>5.3.3.4.2.1</w:t>
      </w:r>
      <w:r>
        <w:rPr>
          <w:noProof/>
        </w:rP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07" w:name="_Toc28013420"/>
      <w:bookmarkStart w:id="1708" w:name="_Toc34222333"/>
      <w:bookmarkStart w:id="1709" w:name="_Toc36040516"/>
      <w:bookmarkStart w:id="1710" w:name="_Toc39134445"/>
      <w:bookmarkStart w:id="1711" w:name="_Toc43283392"/>
      <w:bookmarkStart w:id="1712" w:name="_Toc45134432"/>
      <w:bookmarkStart w:id="1713" w:name="_Toc49930032"/>
      <w:bookmarkStart w:id="1714" w:name="_Toc50024152"/>
      <w:bookmarkStart w:id="1715" w:name="_Toc51763640"/>
      <w:bookmarkStart w:id="1716" w:name="_Toc56594504"/>
      <w:bookmarkStart w:id="1717" w:name="_Toc67493846"/>
      <w:bookmarkStart w:id="1718" w:name="_Toc68169750"/>
      <w:bookmarkStart w:id="1719" w:name="_Toc73459360"/>
      <w:bookmarkStart w:id="1720" w:name="_Toc73459483"/>
      <w:bookmarkStart w:id="1721" w:name="_Toc74743020"/>
      <w:bookmarkStart w:id="1722" w:name="_Toc112918305"/>
      <w:bookmarkStart w:id="1723" w:name="_Toc120652806"/>
      <w:bookmarkStart w:id="1724" w:name="_Toc129205593"/>
      <w:bookmarkStart w:id="1725" w:name="_Toc129244412"/>
      <w:bookmarkStart w:id="1726" w:name="_Toc136530186"/>
      <w:bookmarkStart w:id="1727" w:name="_Toc136614783"/>
      <w:bookmarkStart w:id="1728" w:name="_Toc148460910"/>
      <w:bookmarkStart w:id="1729" w:name="_Toc151914907"/>
      <w:bookmarkStart w:id="1730" w:name="_Toc175739025"/>
      <w:bookmarkStart w:id="1731" w:name="_Toc175772195"/>
      <w:r>
        <w:rPr>
          <w:noProof/>
        </w:rPr>
        <w:t>5.3.3.4.2.2</w:t>
      </w:r>
      <w:r>
        <w:rPr>
          <w:noProof/>
        </w:rPr>
        <w:tab/>
        <w:t>Operation Definition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3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33" w:name="_Toc28013421"/>
      <w:bookmarkStart w:id="1734" w:name="_Toc34222334"/>
      <w:bookmarkStart w:id="1735" w:name="_Toc36040517"/>
      <w:bookmarkStart w:id="1736" w:name="_Toc39134446"/>
      <w:bookmarkStart w:id="1737" w:name="_Toc43283393"/>
      <w:bookmarkStart w:id="1738" w:name="_Toc45134433"/>
      <w:bookmarkStart w:id="1739" w:name="_Toc49930033"/>
      <w:bookmarkStart w:id="1740" w:name="_Toc50024153"/>
      <w:bookmarkStart w:id="1741" w:name="_Toc51763641"/>
      <w:bookmarkStart w:id="1742" w:name="_Toc56594505"/>
      <w:bookmarkStart w:id="1743" w:name="_Toc67493847"/>
      <w:bookmarkStart w:id="1744" w:name="_Toc68169751"/>
      <w:bookmarkStart w:id="1745" w:name="_Toc73459361"/>
      <w:bookmarkStart w:id="1746" w:name="_Toc73459484"/>
      <w:bookmarkStart w:id="1747" w:name="_Toc74743021"/>
      <w:bookmarkStart w:id="1748" w:name="_Toc112918306"/>
      <w:bookmarkStart w:id="1749" w:name="_Toc120652807"/>
      <w:bookmarkStart w:id="1750" w:name="_Toc129205594"/>
      <w:bookmarkStart w:id="1751" w:name="_Toc129244413"/>
      <w:bookmarkStart w:id="1752" w:name="_Toc136530187"/>
      <w:bookmarkStart w:id="1753" w:name="_Toc136614784"/>
      <w:bookmarkStart w:id="1754" w:name="_Toc148460911"/>
      <w:bookmarkStart w:id="1755" w:name="_Toc151914908"/>
      <w:bookmarkStart w:id="1756" w:name="_Toc175739026"/>
      <w:bookmarkStart w:id="1757" w:name="_Toc175772196"/>
      <w:r>
        <w:rPr>
          <w:noProof/>
        </w:rPr>
        <w:t>5.4</w:t>
      </w:r>
      <w:r>
        <w:rPr>
          <w:noProof/>
        </w:rPr>
        <w:tab/>
        <w:t>Custom Operations without associated resources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58" w:name="_Toc28013422"/>
      <w:bookmarkStart w:id="1759" w:name="_Toc34222335"/>
      <w:bookmarkStart w:id="1760" w:name="_Toc36040518"/>
      <w:bookmarkStart w:id="1761" w:name="_Toc39134447"/>
      <w:bookmarkStart w:id="1762" w:name="_Toc43283394"/>
      <w:bookmarkStart w:id="1763" w:name="_Toc45134434"/>
      <w:bookmarkStart w:id="1764" w:name="_Toc49930034"/>
      <w:bookmarkStart w:id="1765" w:name="_Toc50024154"/>
      <w:bookmarkStart w:id="1766" w:name="_Toc51763642"/>
      <w:bookmarkStart w:id="1767" w:name="_Toc56594506"/>
      <w:bookmarkStart w:id="1768" w:name="_Toc67493848"/>
      <w:bookmarkStart w:id="1769" w:name="_Toc68169752"/>
      <w:bookmarkStart w:id="1770" w:name="_Toc73459362"/>
      <w:bookmarkStart w:id="1771" w:name="_Toc73459485"/>
      <w:bookmarkStart w:id="1772" w:name="_Toc74743022"/>
      <w:bookmarkStart w:id="1773" w:name="_Toc112918307"/>
      <w:bookmarkStart w:id="1774" w:name="_Toc120652808"/>
      <w:bookmarkStart w:id="1775" w:name="_Toc129205595"/>
      <w:bookmarkStart w:id="1776" w:name="_Toc129244414"/>
      <w:bookmarkStart w:id="1777" w:name="_Toc136530188"/>
      <w:bookmarkStart w:id="1778" w:name="_Toc136614785"/>
      <w:bookmarkStart w:id="1779" w:name="_Toc148460912"/>
      <w:bookmarkStart w:id="1780" w:name="_Toc151914909"/>
      <w:bookmarkStart w:id="1781" w:name="_Toc175739027"/>
      <w:bookmarkStart w:id="1782" w:name="_Toc175772197"/>
      <w:r>
        <w:rPr>
          <w:noProof/>
        </w:rPr>
        <w:t>5.5</w:t>
      </w:r>
      <w:r>
        <w:rPr>
          <w:noProof/>
        </w:rP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79A5C08" w14:textId="77777777" w:rsidR="006C3F4E" w:rsidRDefault="006C3F4E">
      <w:pPr>
        <w:pStyle w:val="Heading3"/>
        <w:rPr>
          <w:noProof/>
        </w:rPr>
      </w:pPr>
      <w:bookmarkStart w:id="1783" w:name="_Toc28013423"/>
      <w:bookmarkStart w:id="1784" w:name="_Toc34222336"/>
      <w:bookmarkStart w:id="1785" w:name="_Toc36040519"/>
      <w:bookmarkStart w:id="1786" w:name="_Toc39134448"/>
      <w:bookmarkStart w:id="1787" w:name="_Toc43283395"/>
      <w:bookmarkStart w:id="1788" w:name="_Toc45134435"/>
      <w:bookmarkStart w:id="1789" w:name="_Toc49930035"/>
      <w:bookmarkStart w:id="1790" w:name="_Toc50024155"/>
      <w:bookmarkStart w:id="1791" w:name="_Toc51763643"/>
      <w:bookmarkStart w:id="1792" w:name="_Toc56594507"/>
      <w:bookmarkStart w:id="1793" w:name="_Toc67493849"/>
      <w:bookmarkStart w:id="1794" w:name="_Toc68169753"/>
      <w:bookmarkStart w:id="1795" w:name="_Toc73459363"/>
      <w:bookmarkStart w:id="1796" w:name="_Toc73459486"/>
      <w:bookmarkStart w:id="1797" w:name="_Toc74743023"/>
      <w:bookmarkStart w:id="1798" w:name="_Toc112918308"/>
      <w:bookmarkStart w:id="1799" w:name="_Toc120652809"/>
      <w:bookmarkStart w:id="1800" w:name="_Toc129205596"/>
      <w:bookmarkStart w:id="1801" w:name="_Toc129244415"/>
      <w:bookmarkStart w:id="1802" w:name="_Toc136530189"/>
      <w:bookmarkStart w:id="1803" w:name="_Toc136614786"/>
      <w:bookmarkStart w:id="1804" w:name="_Toc148460913"/>
      <w:bookmarkStart w:id="1805" w:name="_Toc151914910"/>
      <w:bookmarkStart w:id="1806" w:name="_Toc175739028"/>
      <w:bookmarkStart w:id="1807" w:name="_Toc175772198"/>
      <w:bookmarkEnd w:id="1732"/>
      <w:r>
        <w:rPr>
          <w:noProof/>
        </w:rPr>
        <w:t>5.5.1</w:t>
      </w:r>
      <w:r>
        <w:rPr>
          <w:noProof/>
        </w:rPr>
        <w:tab/>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08" w:name="_Toc28013424"/>
      <w:bookmarkStart w:id="1809" w:name="_Toc34222337"/>
      <w:bookmarkStart w:id="1810" w:name="_Toc36040520"/>
      <w:bookmarkStart w:id="1811" w:name="_Toc39134449"/>
      <w:bookmarkStart w:id="1812" w:name="_Toc43283396"/>
      <w:bookmarkStart w:id="1813" w:name="_Toc45134436"/>
      <w:bookmarkStart w:id="1814" w:name="_Toc49930036"/>
      <w:bookmarkStart w:id="1815" w:name="_Toc50024156"/>
      <w:bookmarkStart w:id="1816" w:name="_Toc51763644"/>
      <w:bookmarkStart w:id="1817" w:name="_Toc56594508"/>
      <w:bookmarkStart w:id="1818" w:name="_Toc67493850"/>
      <w:bookmarkStart w:id="1819" w:name="_Toc68169754"/>
      <w:bookmarkStart w:id="1820" w:name="_Toc73459364"/>
      <w:bookmarkStart w:id="1821" w:name="_Toc73459487"/>
      <w:bookmarkStart w:id="1822" w:name="_Toc74743024"/>
      <w:bookmarkStart w:id="1823" w:name="_Toc112918309"/>
      <w:bookmarkStart w:id="1824" w:name="_Toc120652810"/>
      <w:bookmarkStart w:id="1825" w:name="_Toc129205597"/>
      <w:bookmarkStart w:id="1826" w:name="_Toc129244416"/>
      <w:bookmarkStart w:id="1827" w:name="_Toc136530190"/>
      <w:bookmarkStart w:id="1828" w:name="_Toc136614787"/>
      <w:bookmarkStart w:id="1829" w:name="_Toc148460914"/>
      <w:bookmarkStart w:id="1830" w:name="_Toc151914911"/>
      <w:bookmarkStart w:id="1831" w:name="_Toc175739029"/>
      <w:bookmarkStart w:id="1832" w:name="_Toc175772199"/>
      <w:r>
        <w:rPr>
          <w:noProof/>
        </w:rPr>
        <w:t>5.5.2</w:t>
      </w:r>
      <w:r>
        <w:rPr>
          <w:noProof/>
        </w:rPr>
        <w:tab/>
        <w:t>Policy Update Notification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A51DA55" w14:textId="77777777" w:rsidR="006C3F4E" w:rsidRDefault="006C3F4E">
      <w:pPr>
        <w:pStyle w:val="Heading4"/>
        <w:rPr>
          <w:noProof/>
        </w:rPr>
      </w:pPr>
      <w:bookmarkStart w:id="1833" w:name="_Toc28013425"/>
      <w:bookmarkStart w:id="1834" w:name="_Toc34222338"/>
      <w:bookmarkStart w:id="1835" w:name="_Toc36040521"/>
      <w:bookmarkStart w:id="1836" w:name="_Toc39134450"/>
      <w:bookmarkStart w:id="1837" w:name="_Toc43283397"/>
      <w:bookmarkStart w:id="1838" w:name="_Toc45134437"/>
      <w:bookmarkStart w:id="1839" w:name="_Toc49930037"/>
      <w:bookmarkStart w:id="1840" w:name="_Toc50024157"/>
      <w:bookmarkStart w:id="1841" w:name="_Toc51763645"/>
      <w:bookmarkStart w:id="1842" w:name="_Toc56594509"/>
      <w:bookmarkStart w:id="1843" w:name="_Toc67493851"/>
      <w:bookmarkStart w:id="1844" w:name="_Toc68169755"/>
      <w:bookmarkStart w:id="1845" w:name="_Toc73459365"/>
      <w:bookmarkStart w:id="1846" w:name="_Toc73459488"/>
      <w:bookmarkStart w:id="1847" w:name="_Toc74743025"/>
      <w:bookmarkStart w:id="1848" w:name="_Toc112918310"/>
      <w:bookmarkStart w:id="1849" w:name="_Toc120652811"/>
      <w:bookmarkStart w:id="1850" w:name="_Toc129205598"/>
      <w:bookmarkStart w:id="1851" w:name="_Toc129244417"/>
      <w:bookmarkStart w:id="1852" w:name="_Toc136530191"/>
      <w:bookmarkStart w:id="1853" w:name="_Toc136614788"/>
      <w:bookmarkStart w:id="1854" w:name="_Toc148460915"/>
      <w:bookmarkStart w:id="1855" w:name="_Toc151914912"/>
      <w:bookmarkStart w:id="1856" w:name="_Toc175739030"/>
      <w:bookmarkStart w:id="1857" w:name="_Toc175772200"/>
      <w:r>
        <w:rPr>
          <w:noProof/>
        </w:rPr>
        <w:t>5.5.2.1</w:t>
      </w:r>
      <w:r>
        <w:rPr>
          <w:noProof/>
        </w:rP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58" w:name="_Toc28013426"/>
      <w:bookmarkStart w:id="1859" w:name="_Toc34222339"/>
      <w:bookmarkStart w:id="1860" w:name="_Toc36040522"/>
      <w:bookmarkStart w:id="1861" w:name="_Toc39134451"/>
      <w:bookmarkStart w:id="1862" w:name="_Toc43283398"/>
      <w:bookmarkStart w:id="1863" w:name="_Toc45134438"/>
      <w:bookmarkStart w:id="1864" w:name="_Toc49930038"/>
      <w:bookmarkStart w:id="1865" w:name="_Toc50024158"/>
      <w:bookmarkStart w:id="1866" w:name="_Toc51763646"/>
      <w:bookmarkStart w:id="1867" w:name="_Toc56594510"/>
      <w:bookmarkStart w:id="1868" w:name="_Toc67493852"/>
      <w:bookmarkStart w:id="1869" w:name="_Toc68169756"/>
      <w:bookmarkStart w:id="1870" w:name="_Toc73459366"/>
      <w:bookmarkStart w:id="1871" w:name="_Toc73459489"/>
      <w:bookmarkStart w:id="1872" w:name="_Toc74743026"/>
      <w:bookmarkStart w:id="1873" w:name="_Toc112918311"/>
      <w:bookmarkStart w:id="1874" w:name="_Toc120652812"/>
      <w:bookmarkStart w:id="1875" w:name="_Toc129205599"/>
      <w:bookmarkStart w:id="1876" w:name="_Toc129244418"/>
      <w:bookmarkStart w:id="1877" w:name="_Toc136530192"/>
      <w:bookmarkStart w:id="1878" w:name="_Toc136614789"/>
      <w:bookmarkStart w:id="1879" w:name="_Toc148460916"/>
      <w:bookmarkStart w:id="1880" w:name="_Toc151914913"/>
      <w:bookmarkStart w:id="1881" w:name="_Toc175739031"/>
      <w:bookmarkStart w:id="1882" w:name="_Toc175772201"/>
      <w:r>
        <w:rPr>
          <w:noProof/>
        </w:rPr>
        <w:t>5.5.2.2</w:t>
      </w:r>
      <w:r>
        <w:rPr>
          <w:noProof/>
        </w:rPr>
        <w:tab/>
        <w:t>Operation Definition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8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3"/>
    </w:tbl>
    <w:p w14:paraId="5D4B7713" w14:textId="77777777" w:rsidR="006C3F4E" w:rsidRDefault="006C3F4E"/>
    <w:p w14:paraId="3323E93F"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84" w:name="_Toc28013427"/>
      <w:bookmarkStart w:id="1885" w:name="_Toc34222340"/>
      <w:bookmarkStart w:id="1886" w:name="_Toc36040523"/>
      <w:bookmarkStart w:id="1887" w:name="_Toc39134452"/>
      <w:bookmarkStart w:id="1888" w:name="_Toc43283399"/>
      <w:bookmarkStart w:id="1889" w:name="_Toc45134439"/>
      <w:bookmarkStart w:id="1890" w:name="_Toc49930039"/>
      <w:bookmarkStart w:id="1891" w:name="_Toc50024159"/>
      <w:bookmarkStart w:id="1892" w:name="_Toc51763647"/>
      <w:bookmarkStart w:id="1893" w:name="_Toc56594511"/>
      <w:bookmarkStart w:id="1894" w:name="_Toc67493853"/>
      <w:bookmarkStart w:id="1895" w:name="_Toc68169757"/>
      <w:bookmarkStart w:id="1896" w:name="_Toc73459367"/>
      <w:bookmarkStart w:id="1897" w:name="_Toc73459490"/>
      <w:bookmarkStart w:id="1898" w:name="_Toc74743027"/>
      <w:bookmarkStart w:id="1899" w:name="_Toc112918312"/>
      <w:bookmarkStart w:id="1900" w:name="_Toc120652813"/>
      <w:bookmarkStart w:id="1901" w:name="_Toc129205600"/>
      <w:bookmarkStart w:id="1902" w:name="_Toc129244419"/>
      <w:bookmarkStart w:id="1903" w:name="_Toc136530193"/>
      <w:bookmarkStart w:id="1904" w:name="_Toc136614790"/>
      <w:bookmarkStart w:id="1905" w:name="_Toc148460917"/>
      <w:bookmarkStart w:id="1906" w:name="_Toc151914914"/>
      <w:bookmarkStart w:id="1907" w:name="_Toc175739032"/>
      <w:bookmarkStart w:id="1908" w:name="_Toc175772202"/>
      <w:r>
        <w:rPr>
          <w:noProof/>
        </w:rPr>
        <w:t>5.5.3</w:t>
      </w:r>
      <w:r>
        <w:rPr>
          <w:noProof/>
        </w:rPr>
        <w:tab/>
        <w:t>Request for termination of the UE policy association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C3C364E" w14:textId="77777777" w:rsidR="006C3F4E" w:rsidRDefault="006C3F4E">
      <w:pPr>
        <w:pStyle w:val="Heading4"/>
        <w:rPr>
          <w:noProof/>
        </w:rPr>
      </w:pPr>
      <w:bookmarkStart w:id="1909" w:name="_Toc28013428"/>
      <w:bookmarkStart w:id="1910" w:name="_Toc34222341"/>
      <w:bookmarkStart w:id="1911" w:name="_Toc36040524"/>
      <w:bookmarkStart w:id="1912" w:name="_Toc39134453"/>
      <w:bookmarkStart w:id="1913" w:name="_Toc43283400"/>
      <w:bookmarkStart w:id="1914" w:name="_Toc45134440"/>
      <w:bookmarkStart w:id="1915" w:name="_Toc49930040"/>
      <w:bookmarkStart w:id="1916" w:name="_Toc50024160"/>
      <w:bookmarkStart w:id="1917" w:name="_Toc51763648"/>
      <w:bookmarkStart w:id="1918" w:name="_Toc56594512"/>
      <w:bookmarkStart w:id="1919" w:name="_Toc67493854"/>
      <w:bookmarkStart w:id="1920" w:name="_Toc68169758"/>
      <w:bookmarkStart w:id="1921" w:name="_Toc73459368"/>
      <w:bookmarkStart w:id="1922" w:name="_Toc73459491"/>
      <w:bookmarkStart w:id="1923" w:name="_Toc74743028"/>
      <w:bookmarkStart w:id="1924" w:name="_Toc112918313"/>
      <w:bookmarkStart w:id="1925" w:name="_Toc120652814"/>
      <w:bookmarkStart w:id="1926" w:name="_Toc129205601"/>
      <w:bookmarkStart w:id="1927" w:name="_Toc129244420"/>
      <w:bookmarkStart w:id="1928" w:name="_Toc136530194"/>
      <w:bookmarkStart w:id="1929" w:name="_Toc136614791"/>
      <w:bookmarkStart w:id="1930" w:name="_Toc148460918"/>
      <w:bookmarkStart w:id="1931" w:name="_Toc151914915"/>
      <w:bookmarkStart w:id="1932" w:name="_Toc175739033"/>
      <w:bookmarkStart w:id="1933" w:name="_Toc175772203"/>
      <w:r>
        <w:rPr>
          <w:noProof/>
        </w:rPr>
        <w:t>5.5.3.1</w:t>
      </w:r>
      <w:r>
        <w:rPr>
          <w:noProof/>
        </w:rPr>
        <w:tab/>
        <w:t>Description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34" w:name="_Toc28013429"/>
      <w:bookmarkStart w:id="1935" w:name="_Toc34222342"/>
      <w:bookmarkStart w:id="1936" w:name="_Toc36040525"/>
      <w:bookmarkStart w:id="1937" w:name="_Toc39134454"/>
      <w:bookmarkStart w:id="1938" w:name="_Toc43283401"/>
      <w:bookmarkStart w:id="1939" w:name="_Toc45134441"/>
      <w:bookmarkStart w:id="1940" w:name="_Toc49930041"/>
      <w:bookmarkStart w:id="1941" w:name="_Toc50024161"/>
      <w:bookmarkStart w:id="1942" w:name="_Toc51763649"/>
      <w:bookmarkStart w:id="1943" w:name="_Toc56594513"/>
      <w:bookmarkStart w:id="1944" w:name="_Toc67493855"/>
      <w:bookmarkStart w:id="1945" w:name="_Toc68169759"/>
      <w:bookmarkStart w:id="1946" w:name="_Toc73459369"/>
      <w:bookmarkStart w:id="1947" w:name="_Toc73459492"/>
      <w:bookmarkStart w:id="1948" w:name="_Toc74743029"/>
      <w:bookmarkStart w:id="1949" w:name="_Toc112918314"/>
      <w:bookmarkStart w:id="1950" w:name="_Toc120652815"/>
      <w:bookmarkStart w:id="1951" w:name="_Toc129205602"/>
      <w:bookmarkStart w:id="1952" w:name="_Toc129244421"/>
      <w:bookmarkStart w:id="1953" w:name="_Toc136530195"/>
      <w:bookmarkStart w:id="1954" w:name="_Toc136614792"/>
      <w:bookmarkStart w:id="1955" w:name="_Toc148460919"/>
      <w:bookmarkStart w:id="1956" w:name="_Toc151914916"/>
      <w:bookmarkStart w:id="1957" w:name="_Toc175739034"/>
      <w:bookmarkStart w:id="1958" w:name="_Toc175772204"/>
      <w:r>
        <w:rPr>
          <w:noProof/>
        </w:rPr>
        <w:t>5.5.3.2</w:t>
      </w:r>
      <w:r>
        <w:rPr>
          <w:noProof/>
        </w:rPr>
        <w:tab/>
        <w:t>Operation Definition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5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0" w:name="_Toc28013430"/>
      <w:bookmarkStart w:id="1961" w:name="_Toc34222343"/>
      <w:bookmarkStart w:id="1962" w:name="_Toc36040526"/>
      <w:bookmarkStart w:id="1963" w:name="_Toc39134455"/>
      <w:bookmarkStart w:id="1964" w:name="_Toc43283402"/>
      <w:bookmarkStart w:id="1965" w:name="_Toc45134442"/>
      <w:bookmarkStart w:id="1966" w:name="_Toc49930042"/>
      <w:bookmarkStart w:id="1967" w:name="_Toc50024162"/>
      <w:bookmarkStart w:id="1968" w:name="_Toc51763650"/>
      <w:bookmarkStart w:id="1969" w:name="_Toc56594514"/>
      <w:bookmarkStart w:id="1970" w:name="_Toc67493856"/>
      <w:bookmarkStart w:id="1971" w:name="_Toc68169760"/>
      <w:bookmarkStart w:id="1972" w:name="_Toc73459370"/>
      <w:bookmarkStart w:id="1973" w:name="_Toc73459493"/>
      <w:bookmarkStart w:id="1974" w:name="_Toc74743030"/>
      <w:bookmarkStart w:id="1975" w:name="_Toc112918315"/>
      <w:bookmarkStart w:id="1976" w:name="_Toc120652816"/>
      <w:bookmarkStart w:id="1977" w:name="_Toc129205603"/>
      <w:bookmarkStart w:id="1978" w:name="_Toc129244422"/>
      <w:bookmarkStart w:id="1979" w:name="_Toc136530196"/>
      <w:bookmarkStart w:id="1980" w:name="_Toc136614793"/>
      <w:bookmarkStart w:id="1981" w:name="_Toc148460920"/>
      <w:bookmarkStart w:id="1982" w:name="_Toc151914917"/>
      <w:bookmarkStart w:id="1983" w:name="_Toc175739035"/>
      <w:bookmarkStart w:id="1984" w:name="_Toc175772205"/>
      <w:bookmarkEnd w:id="1959"/>
      <w:r>
        <w:rPr>
          <w:noProof/>
        </w:rPr>
        <w:t>5.6</w:t>
      </w:r>
      <w:r>
        <w:rPr>
          <w:noProof/>
        </w:rPr>
        <w:tab/>
        <w:t>Data Model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BC20FB6" w14:textId="77777777" w:rsidR="006C3F4E" w:rsidRDefault="006C3F4E">
      <w:pPr>
        <w:pStyle w:val="Heading3"/>
        <w:rPr>
          <w:noProof/>
        </w:rPr>
      </w:pPr>
      <w:bookmarkStart w:id="1985" w:name="_Toc28013431"/>
      <w:bookmarkStart w:id="1986" w:name="_Toc34222344"/>
      <w:bookmarkStart w:id="1987" w:name="_Toc36040527"/>
      <w:bookmarkStart w:id="1988" w:name="_Toc39134456"/>
      <w:bookmarkStart w:id="1989" w:name="_Toc43283403"/>
      <w:bookmarkStart w:id="1990" w:name="_Toc45134443"/>
      <w:bookmarkStart w:id="1991" w:name="_Toc49930043"/>
      <w:bookmarkStart w:id="1992" w:name="_Toc50024163"/>
      <w:bookmarkStart w:id="1993" w:name="_Toc51763651"/>
      <w:bookmarkStart w:id="1994" w:name="_Toc56594515"/>
      <w:bookmarkStart w:id="1995" w:name="_Toc67493857"/>
      <w:bookmarkStart w:id="1996" w:name="_Toc68169761"/>
      <w:bookmarkStart w:id="1997" w:name="_Toc73459371"/>
      <w:bookmarkStart w:id="1998" w:name="_Toc73459494"/>
      <w:bookmarkStart w:id="1999" w:name="_Toc74743031"/>
      <w:bookmarkStart w:id="2000" w:name="_Toc112918316"/>
      <w:bookmarkStart w:id="2001" w:name="_Toc120652817"/>
      <w:bookmarkStart w:id="2002" w:name="_Toc129205604"/>
      <w:bookmarkStart w:id="2003" w:name="_Toc129244423"/>
      <w:bookmarkStart w:id="2004" w:name="_Toc136530197"/>
      <w:bookmarkStart w:id="2005" w:name="_Toc136614794"/>
      <w:bookmarkStart w:id="2006" w:name="_Toc148460921"/>
      <w:bookmarkStart w:id="2007" w:name="_Toc151914918"/>
      <w:bookmarkStart w:id="2008" w:name="_Toc175739036"/>
      <w:bookmarkStart w:id="2009" w:name="_Toc175772206"/>
      <w:r>
        <w:rPr>
          <w:noProof/>
        </w:rPr>
        <w:t>5.6.1</w:t>
      </w:r>
      <w:r>
        <w:rPr>
          <w:noProof/>
        </w:rPr>
        <w:tab/>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7777777" w:rsidR="0032267D" w:rsidRDefault="0032267D" w:rsidP="0032267D">
            <w:pPr>
              <w:pStyle w:val="TAL"/>
              <w:rPr>
                <w:noProof/>
              </w:rPr>
            </w:pPr>
            <w:r>
              <w:rPr>
                <w:noProof/>
              </w:rPr>
              <w:t>Description of a policy association that is returned by the PCF when a policy Association is created, updated,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t>Data type</w:t>
            </w:r>
          </w:p>
        </w:tc>
        <w:tc>
          <w:tcPr>
            <w:tcW w:w="1855" w:type="dxa"/>
            <w:gridSpan w:val="2"/>
            <w:shd w:val="clear" w:color="auto" w:fill="C0C0C0"/>
            <w:hideMark/>
          </w:tcPr>
          <w:p w14:paraId="5D98D2C7" w14:textId="77777777" w:rsidR="006C3F4E" w:rsidRDefault="006C3F4E">
            <w:pPr>
              <w:pStyle w:val="TAH"/>
              <w:rPr>
                <w:noProof/>
              </w:rPr>
            </w:pPr>
            <w:r>
              <w:rPr>
                <w:noProof/>
              </w:rPr>
              <w:t>Reference</w:t>
            </w:r>
          </w:p>
        </w:tc>
        <w:tc>
          <w:tcPr>
            <w:tcW w:w="2588" w:type="dxa"/>
            <w:gridSpan w:val="2"/>
            <w:shd w:val="clear" w:color="auto" w:fill="C0C0C0"/>
            <w:hideMark/>
          </w:tcPr>
          <w:p w14:paraId="4ADB1168" w14:textId="77777777" w:rsidR="006C3F4E" w:rsidRDefault="006C3F4E">
            <w:pPr>
              <w:pStyle w:val="TAH"/>
              <w:rPr>
                <w:noProof/>
              </w:rPr>
            </w:pPr>
            <w:r>
              <w:rPr>
                <w:noProof/>
              </w:rPr>
              <w:t>Comments</w:t>
            </w:r>
          </w:p>
        </w:tc>
        <w:tc>
          <w:tcPr>
            <w:tcW w:w="2420" w:type="dxa"/>
            <w:gridSpan w:val="2"/>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2"/>
          </w:tcPr>
          <w:p w14:paraId="481128C5" w14:textId="77777777" w:rsidR="006C3F4E" w:rsidRDefault="006C3F4E">
            <w:pPr>
              <w:pStyle w:val="TAL"/>
              <w:rPr>
                <w:noProof/>
              </w:rPr>
            </w:pPr>
            <w:r>
              <w:rPr>
                <w:noProof/>
              </w:rPr>
              <w:t>3GPP TS 29.571 [11]</w:t>
            </w:r>
          </w:p>
        </w:tc>
        <w:tc>
          <w:tcPr>
            <w:tcW w:w="2588" w:type="dxa"/>
            <w:gridSpan w:val="2"/>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2"/>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2"/>
          </w:tcPr>
          <w:p w14:paraId="6D2D9E93" w14:textId="77777777" w:rsidR="009E7089" w:rsidRDefault="009E7089" w:rsidP="002B3347">
            <w:pPr>
              <w:pStyle w:val="TAL"/>
              <w:rPr>
                <w:noProof/>
              </w:rPr>
            </w:pPr>
            <w:r w:rsidRPr="00690A26">
              <w:t>3GPP TS 29.571 [</w:t>
            </w:r>
            <w:r>
              <w:t>11</w:t>
            </w:r>
            <w:r w:rsidRPr="00690A26">
              <w:t>]</w:t>
            </w:r>
          </w:p>
        </w:tc>
        <w:tc>
          <w:tcPr>
            <w:tcW w:w="2588" w:type="dxa"/>
            <w:gridSpan w:val="2"/>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2"/>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2"/>
          </w:tcPr>
          <w:p w14:paraId="1BE1EA10" w14:textId="77777777" w:rsidR="00874A11" w:rsidRPr="00690A26" w:rsidRDefault="00874A11" w:rsidP="00874A11">
            <w:pPr>
              <w:pStyle w:val="TAL"/>
            </w:pPr>
            <w:r>
              <w:rPr>
                <w:noProof/>
              </w:rPr>
              <w:t>3GPP TS 29.512 [31]</w:t>
            </w:r>
          </w:p>
        </w:tc>
        <w:tc>
          <w:tcPr>
            <w:tcW w:w="2588" w:type="dxa"/>
            <w:gridSpan w:val="2"/>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2"/>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2"/>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2"/>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2"/>
          </w:tcPr>
          <w:p w14:paraId="6340D2C0" w14:textId="77777777" w:rsidR="00874A11" w:rsidRPr="00690A26" w:rsidRDefault="00874A11" w:rsidP="00874A11">
            <w:pPr>
              <w:pStyle w:val="TAL"/>
            </w:pPr>
            <w:r>
              <w:rPr>
                <w:noProof/>
              </w:rPr>
              <w:t>3GPP TS 29.518 [14]</w:t>
            </w:r>
          </w:p>
        </w:tc>
        <w:tc>
          <w:tcPr>
            <w:tcW w:w="2588" w:type="dxa"/>
            <w:gridSpan w:val="2"/>
          </w:tcPr>
          <w:p w14:paraId="48E1ED7C" w14:textId="77777777" w:rsidR="00874A11" w:rsidRPr="001D2CEF" w:rsidRDefault="00874A11" w:rsidP="00874A11">
            <w:pPr>
              <w:pStyle w:val="TAL"/>
            </w:pPr>
            <w:r>
              <w:rPr>
                <w:rFonts w:cs="Arial"/>
                <w:szCs w:val="18"/>
              </w:rPr>
              <w:t>Connectivity state of UE</w:t>
            </w:r>
          </w:p>
        </w:tc>
        <w:tc>
          <w:tcPr>
            <w:tcW w:w="2420" w:type="dxa"/>
            <w:gridSpan w:val="2"/>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2"/>
          </w:tcPr>
          <w:p w14:paraId="04CB832B" w14:textId="77777777" w:rsidR="00874A11" w:rsidRDefault="00874A11" w:rsidP="00874A11">
            <w:pPr>
              <w:pStyle w:val="TAL"/>
              <w:rPr>
                <w:noProof/>
              </w:rPr>
            </w:pPr>
            <w:r w:rsidRPr="0069278B">
              <w:t>3GPP TS 29.571 [11]</w:t>
            </w:r>
          </w:p>
        </w:tc>
        <w:tc>
          <w:tcPr>
            <w:tcW w:w="2588" w:type="dxa"/>
            <w:gridSpan w:val="2"/>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2"/>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2"/>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2"/>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2"/>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2"/>
          </w:tcPr>
          <w:p w14:paraId="23D5B9B1" w14:textId="77777777" w:rsidR="00874A11" w:rsidRDefault="00874A11" w:rsidP="00874A11">
            <w:pPr>
              <w:pStyle w:val="TAL"/>
              <w:rPr>
                <w:noProof/>
              </w:rPr>
            </w:pPr>
            <w:r>
              <w:rPr>
                <w:noProof/>
              </w:rPr>
              <w:t>3GPP TS 29.571 [11]</w:t>
            </w:r>
          </w:p>
        </w:tc>
        <w:tc>
          <w:tcPr>
            <w:tcW w:w="2588" w:type="dxa"/>
            <w:gridSpan w:val="2"/>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2"/>
          </w:tcPr>
          <w:p w14:paraId="7E90990D" w14:textId="77777777" w:rsidR="00874A11" w:rsidRDefault="00874A11" w:rsidP="00874A11">
            <w:pPr>
              <w:pStyle w:val="TAL"/>
              <w:rPr>
                <w:noProof/>
              </w:rPr>
            </w:pPr>
            <w:r>
              <w:rPr>
                <w:noProof/>
              </w:rPr>
              <w:t>3GPP TS 29.571 [11]</w:t>
            </w:r>
          </w:p>
        </w:tc>
        <w:tc>
          <w:tcPr>
            <w:tcW w:w="2588" w:type="dxa"/>
            <w:gridSpan w:val="2"/>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2"/>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2"/>
          </w:tcPr>
          <w:p w14:paraId="0299505D" w14:textId="77777777" w:rsidR="00874A11" w:rsidRDefault="00874A11" w:rsidP="00874A11">
            <w:pPr>
              <w:pStyle w:val="TAL"/>
              <w:rPr>
                <w:noProof/>
              </w:rPr>
            </w:pPr>
            <w:r>
              <w:rPr>
                <w:noProof/>
              </w:rPr>
              <w:t>3GPP TS 29.571 [11]</w:t>
            </w:r>
          </w:p>
        </w:tc>
        <w:tc>
          <w:tcPr>
            <w:tcW w:w="2588" w:type="dxa"/>
            <w:gridSpan w:val="2"/>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2"/>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2"/>
          </w:tcPr>
          <w:p w14:paraId="3A8C2382" w14:textId="77777777" w:rsidR="00874A11" w:rsidRDefault="00874A11" w:rsidP="00874A11">
            <w:pPr>
              <w:pStyle w:val="TAL"/>
              <w:rPr>
                <w:noProof/>
              </w:rPr>
            </w:pPr>
            <w:r>
              <w:rPr>
                <w:noProof/>
              </w:rPr>
              <w:t>3GPP TS 29.571 [11]</w:t>
            </w:r>
          </w:p>
        </w:tc>
        <w:tc>
          <w:tcPr>
            <w:tcW w:w="2588" w:type="dxa"/>
            <w:gridSpan w:val="2"/>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2"/>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2"/>
          </w:tcPr>
          <w:p w14:paraId="1C49DB2F" w14:textId="77777777" w:rsidR="00874A11" w:rsidRDefault="00874A11" w:rsidP="00874A11">
            <w:pPr>
              <w:pStyle w:val="TAL"/>
              <w:rPr>
                <w:noProof/>
              </w:rPr>
            </w:pPr>
            <w:r>
              <w:rPr>
                <w:noProof/>
              </w:rPr>
              <w:t>3GPP TS 29.571 [11]</w:t>
            </w:r>
          </w:p>
        </w:tc>
        <w:tc>
          <w:tcPr>
            <w:tcW w:w="2588" w:type="dxa"/>
            <w:gridSpan w:val="2"/>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2"/>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2"/>
          </w:tcPr>
          <w:p w14:paraId="7B3B425E" w14:textId="77777777" w:rsidR="00874A11" w:rsidRDefault="00874A11" w:rsidP="00874A11">
            <w:pPr>
              <w:pStyle w:val="TAL"/>
              <w:rPr>
                <w:noProof/>
              </w:rPr>
            </w:pPr>
            <w:r>
              <w:rPr>
                <w:noProof/>
              </w:rPr>
              <w:t>3GPP TS 29.571 [11]</w:t>
            </w:r>
          </w:p>
        </w:tc>
        <w:tc>
          <w:tcPr>
            <w:tcW w:w="2588" w:type="dxa"/>
            <w:gridSpan w:val="2"/>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2"/>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2"/>
          </w:tcPr>
          <w:p w14:paraId="00893D08" w14:textId="77777777" w:rsidR="00874A11" w:rsidRDefault="00874A11" w:rsidP="00874A11">
            <w:pPr>
              <w:pStyle w:val="TAL"/>
              <w:rPr>
                <w:noProof/>
              </w:rPr>
            </w:pPr>
            <w:r>
              <w:rPr>
                <w:noProof/>
              </w:rPr>
              <w:t>3GPP TS 29.518 [14]</w:t>
            </w:r>
          </w:p>
        </w:tc>
        <w:tc>
          <w:tcPr>
            <w:tcW w:w="2588" w:type="dxa"/>
            <w:gridSpan w:val="2"/>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2"/>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2"/>
          </w:tcPr>
          <w:p w14:paraId="5D430D3C" w14:textId="77777777" w:rsidR="00874A11" w:rsidRDefault="00874A11" w:rsidP="00874A11">
            <w:pPr>
              <w:pStyle w:val="TAL"/>
              <w:rPr>
                <w:noProof/>
              </w:rPr>
            </w:pPr>
            <w:r>
              <w:rPr>
                <w:noProof/>
              </w:rPr>
              <w:t>3GPP TS 29.518 [14]</w:t>
            </w:r>
          </w:p>
        </w:tc>
        <w:tc>
          <w:tcPr>
            <w:tcW w:w="2588" w:type="dxa"/>
            <w:gridSpan w:val="2"/>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2"/>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2"/>
          </w:tcPr>
          <w:p w14:paraId="167BFAB4" w14:textId="77777777" w:rsidR="00874A11" w:rsidRDefault="00874A11" w:rsidP="00874A11">
            <w:pPr>
              <w:pStyle w:val="TAL"/>
              <w:rPr>
                <w:noProof/>
              </w:rPr>
            </w:pPr>
            <w:r>
              <w:rPr>
                <w:noProof/>
              </w:rPr>
              <w:t>3GPP TS 29.571 [11]</w:t>
            </w:r>
          </w:p>
        </w:tc>
        <w:tc>
          <w:tcPr>
            <w:tcW w:w="2588" w:type="dxa"/>
            <w:gridSpan w:val="2"/>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2"/>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2"/>
          </w:tcPr>
          <w:p w14:paraId="4154E5F4" w14:textId="77777777" w:rsidR="007B2D41" w:rsidRDefault="007B2D41" w:rsidP="007B2D41">
            <w:pPr>
              <w:pStyle w:val="TAL"/>
            </w:pPr>
            <w:r>
              <w:t>NfSetId</w:t>
            </w:r>
          </w:p>
        </w:tc>
        <w:tc>
          <w:tcPr>
            <w:tcW w:w="1856" w:type="dxa"/>
            <w:gridSpan w:val="2"/>
          </w:tcPr>
          <w:p w14:paraId="7106AA17" w14:textId="77777777" w:rsidR="007B2D41" w:rsidRDefault="007B2D41" w:rsidP="007B2D41">
            <w:pPr>
              <w:pStyle w:val="TAL"/>
              <w:rPr>
                <w:noProof/>
              </w:rPr>
            </w:pPr>
            <w:r>
              <w:rPr>
                <w:noProof/>
              </w:rPr>
              <w:t>3GPP TS 29.571 [11]</w:t>
            </w:r>
          </w:p>
        </w:tc>
        <w:tc>
          <w:tcPr>
            <w:tcW w:w="2590" w:type="dxa"/>
            <w:gridSpan w:val="2"/>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2"/>
          </w:tcPr>
          <w:p w14:paraId="6C7380D5" w14:textId="77777777" w:rsidR="007B2D41" w:rsidRDefault="007B2D41" w:rsidP="007B2D41">
            <w:pPr>
              <w:pStyle w:val="TAL"/>
              <w:rPr>
                <w:noProof/>
              </w:rPr>
            </w:pPr>
            <w:r w:rsidRPr="00B93D4E">
              <w:t>3GPP TS 29.523 [30]</w:t>
            </w:r>
          </w:p>
        </w:tc>
        <w:tc>
          <w:tcPr>
            <w:tcW w:w="2588" w:type="dxa"/>
            <w:gridSpan w:val="2"/>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2"/>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2"/>
          </w:tcPr>
          <w:p w14:paraId="33BCD37C" w14:textId="77777777" w:rsidR="007B2D41" w:rsidRPr="00B93D4E" w:rsidRDefault="007B2D41" w:rsidP="007B2D41">
            <w:pPr>
              <w:pStyle w:val="TAL"/>
            </w:pPr>
            <w:r>
              <w:rPr>
                <w:noProof/>
              </w:rPr>
              <w:t>3GPP TS 29.571 [11]</w:t>
            </w:r>
          </w:p>
        </w:tc>
        <w:tc>
          <w:tcPr>
            <w:tcW w:w="2588" w:type="dxa"/>
            <w:gridSpan w:val="2"/>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2"/>
          </w:tcPr>
          <w:p w14:paraId="781BAC3C" w14:textId="77777777" w:rsidR="007B2D41" w:rsidRDefault="007B2D41" w:rsidP="007B2D41">
            <w:pPr>
              <w:pStyle w:val="TAL"/>
              <w:rPr>
                <w:noProof/>
              </w:rPr>
            </w:pPr>
            <w:r w:rsidRPr="00563629">
              <w:rPr>
                <w:noProof/>
              </w:rPr>
              <w:t>3GPP TS 29.571 [11]</w:t>
            </w:r>
          </w:p>
        </w:tc>
        <w:tc>
          <w:tcPr>
            <w:tcW w:w="2588" w:type="dxa"/>
            <w:gridSpan w:val="2"/>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2"/>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2"/>
          </w:tcPr>
          <w:p w14:paraId="2973135C" w14:textId="77777777" w:rsidR="007B2D41" w:rsidRPr="00563629" w:rsidRDefault="007B2D41" w:rsidP="007B2D41">
            <w:pPr>
              <w:pStyle w:val="TAL"/>
              <w:rPr>
                <w:noProof/>
              </w:rPr>
            </w:pPr>
            <w:r w:rsidRPr="000861CD">
              <w:t>3GPP TS 29.571 [13]</w:t>
            </w:r>
          </w:p>
        </w:tc>
        <w:tc>
          <w:tcPr>
            <w:tcW w:w="2588" w:type="dxa"/>
            <w:gridSpan w:val="2"/>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2"/>
          </w:tcPr>
          <w:p w14:paraId="706B1C2C" w14:textId="77777777" w:rsidR="007B2D41" w:rsidRDefault="007B2D41" w:rsidP="007B2D41">
            <w:pPr>
              <w:pStyle w:val="TAL"/>
              <w:rPr>
                <w:noProof/>
              </w:rPr>
            </w:pPr>
            <w:r>
              <w:rPr>
                <w:noProof/>
              </w:rPr>
              <w:t>3GPP TS 29.571 [11]</w:t>
            </w:r>
          </w:p>
        </w:tc>
        <w:tc>
          <w:tcPr>
            <w:tcW w:w="2588" w:type="dxa"/>
            <w:gridSpan w:val="2"/>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2"/>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2"/>
          </w:tcPr>
          <w:p w14:paraId="5D5942F3" w14:textId="77777777" w:rsidR="007B2D41" w:rsidRDefault="007B2D41" w:rsidP="007B2D41">
            <w:pPr>
              <w:pStyle w:val="TAL"/>
              <w:rPr>
                <w:noProof/>
              </w:rPr>
            </w:pPr>
            <w:r>
              <w:rPr>
                <w:noProof/>
              </w:rPr>
              <w:t>3GPP TS 29.571 [11]</w:t>
            </w:r>
          </w:p>
        </w:tc>
        <w:tc>
          <w:tcPr>
            <w:tcW w:w="2588" w:type="dxa"/>
            <w:gridSpan w:val="2"/>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2"/>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2"/>
          </w:tcPr>
          <w:p w14:paraId="4C4EF747" w14:textId="77777777" w:rsidR="007B2D41" w:rsidRDefault="007B2D41" w:rsidP="007B2D41">
            <w:pPr>
              <w:pStyle w:val="TAL"/>
              <w:rPr>
                <w:noProof/>
              </w:rPr>
            </w:pPr>
            <w:r>
              <w:rPr>
                <w:noProof/>
              </w:rPr>
              <w:t>3GPP TS 29.571 [11]</w:t>
            </w:r>
          </w:p>
        </w:tc>
        <w:tc>
          <w:tcPr>
            <w:tcW w:w="2588" w:type="dxa"/>
            <w:gridSpan w:val="2"/>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2"/>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2"/>
          </w:tcPr>
          <w:p w14:paraId="652BE196" w14:textId="77777777" w:rsidR="007B2D41" w:rsidRDefault="007B2D41" w:rsidP="007B2D41">
            <w:pPr>
              <w:pStyle w:val="TAL"/>
            </w:pPr>
            <w:r>
              <w:t>3GPP TS 29.571 [11]</w:t>
            </w:r>
          </w:p>
        </w:tc>
        <w:tc>
          <w:tcPr>
            <w:tcW w:w="2588" w:type="dxa"/>
            <w:gridSpan w:val="2"/>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2"/>
          </w:tcPr>
          <w:p w14:paraId="69FA6FE9" w14:textId="77777777" w:rsidR="007B2D41" w:rsidRDefault="007B2D41" w:rsidP="007B2D41">
            <w:pPr>
              <w:pStyle w:val="TAL"/>
              <w:rPr>
                <w:rFonts w:cs="Arial"/>
                <w:szCs w:val="18"/>
              </w:rPr>
            </w:pPr>
          </w:p>
        </w:tc>
      </w:tr>
      <w:tr w:rsidR="007B2D41" w14:paraId="73960958" w14:textId="77777777" w:rsidTr="007B2D41">
        <w:trPr>
          <w:gridAfter w:val="1"/>
          <w:wAfter w:w="41" w:type="dxa"/>
          <w:jc w:val="center"/>
        </w:trPr>
        <w:tc>
          <w:tcPr>
            <w:tcW w:w="2868" w:type="dxa"/>
            <w:gridSpan w:val="2"/>
          </w:tcPr>
          <w:p w14:paraId="7EFD2C81" w14:textId="77777777" w:rsidR="007B2D41" w:rsidRDefault="007B2D41" w:rsidP="007B2D41">
            <w:pPr>
              <w:pStyle w:val="TAL"/>
              <w:rPr>
                <w:noProof/>
                <w:lang w:eastAsia="zh-CN"/>
              </w:rPr>
            </w:pPr>
            <w:r>
              <w:t>ProblemDetails</w:t>
            </w:r>
          </w:p>
        </w:tc>
        <w:tc>
          <w:tcPr>
            <w:tcW w:w="1855" w:type="dxa"/>
            <w:gridSpan w:val="2"/>
          </w:tcPr>
          <w:p w14:paraId="51A15F4D" w14:textId="77777777" w:rsidR="007B2D41" w:rsidRDefault="007B2D41" w:rsidP="007B2D41">
            <w:pPr>
              <w:pStyle w:val="TAL"/>
              <w:rPr>
                <w:noProof/>
              </w:rPr>
            </w:pPr>
            <w:r>
              <w:rPr>
                <w:noProof/>
              </w:rPr>
              <w:t>3GPP TS 29.571 [11]</w:t>
            </w:r>
          </w:p>
        </w:tc>
        <w:tc>
          <w:tcPr>
            <w:tcW w:w="2588" w:type="dxa"/>
            <w:gridSpan w:val="2"/>
          </w:tcPr>
          <w:p w14:paraId="36D1F25A" w14:textId="77777777" w:rsidR="007B2D41" w:rsidRDefault="007B2D41" w:rsidP="007B2D41">
            <w:pPr>
              <w:pStyle w:val="TAL"/>
              <w:rPr>
                <w:noProof/>
                <w:lang w:eastAsia="zh-CN"/>
              </w:rPr>
            </w:pPr>
            <w:r>
              <w:rPr>
                <w:noProof/>
                <w:lang w:eastAsia="zh-CN"/>
              </w:rPr>
              <w:t>Contains detailed information about an error response.</w:t>
            </w:r>
          </w:p>
        </w:tc>
        <w:tc>
          <w:tcPr>
            <w:tcW w:w="2420" w:type="dxa"/>
            <w:gridSpan w:val="2"/>
          </w:tcPr>
          <w:p w14:paraId="2F4B3752" w14:textId="77777777" w:rsidR="007B2D41" w:rsidRDefault="007B2D41" w:rsidP="007B2D41">
            <w:pPr>
              <w:pStyle w:val="TAL"/>
              <w:rPr>
                <w:rFonts w:cs="Arial"/>
                <w:noProof/>
                <w:szCs w:val="18"/>
              </w:rPr>
            </w:pPr>
          </w:p>
        </w:tc>
      </w:tr>
      <w:tr w:rsidR="007B2D41" w14:paraId="0568F30A" w14:textId="77777777" w:rsidTr="007B2D41">
        <w:trPr>
          <w:gridAfter w:val="1"/>
          <w:wAfter w:w="41" w:type="dxa"/>
          <w:jc w:val="center"/>
        </w:trPr>
        <w:tc>
          <w:tcPr>
            <w:tcW w:w="2868" w:type="dxa"/>
            <w:gridSpan w:val="2"/>
          </w:tcPr>
          <w:p w14:paraId="5DF17CE3" w14:textId="77777777" w:rsidR="007B2D41" w:rsidRDefault="007B2D41" w:rsidP="007B2D41">
            <w:pPr>
              <w:pStyle w:val="TAL"/>
              <w:rPr>
                <w:noProof/>
                <w:lang w:eastAsia="zh-CN"/>
              </w:rPr>
            </w:pPr>
            <w:r>
              <w:rPr>
                <w:noProof/>
              </w:rPr>
              <w:t>RatType</w:t>
            </w:r>
          </w:p>
        </w:tc>
        <w:tc>
          <w:tcPr>
            <w:tcW w:w="1855" w:type="dxa"/>
            <w:gridSpan w:val="2"/>
          </w:tcPr>
          <w:p w14:paraId="1450FD7D" w14:textId="77777777" w:rsidR="007B2D41" w:rsidRDefault="007B2D41" w:rsidP="007B2D41">
            <w:pPr>
              <w:pStyle w:val="TAL"/>
              <w:rPr>
                <w:noProof/>
              </w:rPr>
            </w:pPr>
            <w:r>
              <w:rPr>
                <w:noProof/>
              </w:rPr>
              <w:t>3GPP TS 29.571 [11]</w:t>
            </w:r>
          </w:p>
        </w:tc>
        <w:tc>
          <w:tcPr>
            <w:tcW w:w="2588" w:type="dxa"/>
            <w:gridSpan w:val="2"/>
          </w:tcPr>
          <w:p w14:paraId="021962E8" w14:textId="77777777" w:rsidR="007B2D41" w:rsidRDefault="007B2D41" w:rsidP="007B2D41">
            <w:pPr>
              <w:pStyle w:val="TAL"/>
              <w:rPr>
                <w:rFonts w:cs="Arial"/>
                <w:noProof/>
                <w:szCs w:val="18"/>
              </w:rPr>
            </w:pPr>
            <w:r>
              <w:rPr>
                <w:rFonts w:cs="Arial"/>
                <w:noProof/>
                <w:szCs w:val="18"/>
              </w:rPr>
              <w:t>Represents a RAT type.</w:t>
            </w:r>
          </w:p>
        </w:tc>
        <w:tc>
          <w:tcPr>
            <w:tcW w:w="2420" w:type="dxa"/>
            <w:gridSpan w:val="2"/>
          </w:tcPr>
          <w:p w14:paraId="22F3FE21" w14:textId="77777777" w:rsidR="007B2D41" w:rsidRDefault="007B2D41" w:rsidP="007B2D41">
            <w:pPr>
              <w:pStyle w:val="TAL"/>
              <w:rPr>
                <w:rFonts w:cs="Arial"/>
                <w:noProof/>
                <w:szCs w:val="18"/>
              </w:rPr>
            </w:pPr>
          </w:p>
        </w:tc>
      </w:tr>
      <w:tr w:rsidR="007B2D41" w14:paraId="31860202" w14:textId="77777777" w:rsidTr="007B2D41">
        <w:trPr>
          <w:gridAfter w:val="1"/>
          <w:wAfter w:w="41" w:type="dxa"/>
          <w:jc w:val="center"/>
        </w:trPr>
        <w:tc>
          <w:tcPr>
            <w:tcW w:w="2868" w:type="dxa"/>
            <w:gridSpan w:val="2"/>
          </w:tcPr>
          <w:p w14:paraId="26406FD8" w14:textId="77777777" w:rsidR="007B2D41" w:rsidRDefault="007B2D41" w:rsidP="007B2D41">
            <w:pPr>
              <w:pStyle w:val="TAL"/>
            </w:pPr>
            <w:r>
              <w:t>RedirectResponse</w:t>
            </w:r>
          </w:p>
        </w:tc>
        <w:tc>
          <w:tcPr>
            <w:tcW w:w="1855" w:type="dxa"/>
            <w:gridSpan w:val="2"/>
          </w:tcPr>
          <w:p w14:paraId="110F8791" w14:textId="77777777" w:rsidR="007B2D41" w:rsidRDefault="007B2D41" w:rsidP="007B2D41">
            <w:pPr>
              <w:pStyle w:val="TAL"/>
              <w:rPr>
                <w:noProof/>
              </w:rPr>
            </w:pPr>
            <w:r>
              <w:t>3GPP TS 29.571 [11]</w:t>
            </w:r>
          </w:p>
        </w:tc>
        <w:tc>
          <w:tcPr>
            <w:tcW w:w="2588" w:type="dxa"/>
            <w:gridSpan w:val="2"/>
          </w:tcPr>
          <w:p w14:paraId="1BD06DD7" w14:textId="77777777" w:rsidR="007B2D41" w:rsidRDefault="007B2D41" w:rsidP="007B2D41">
            <w:pPr>
              <w:pStyle w:val="TAL"/>
              <w:rPr>
                <w:noProof/>
                <w:lang w:eastAsia="zh-CN"/>
              </w:rPr>
            </w:pPr>
            <w:r>
              <w:t>Contains</w:t>
            </w:r>
            <w:r>
              <w:rPr>
                <w:rFonts w:cs="Arial"/>
                <w:szCs w:val="18"/>
                <w:lang w:eastAsia="zh-CN"/>
              </w:rPr>
              <w:t xml:space="preserve"> redirection related information.</w:t>
            </w:r>
          </w:p>
        </w:tc>
        <w:tc>
          <w:tcPr>
            <w:tcW w:w="2420" w:type="dxa"/>
            <w:gridSpan w:val="2"/>
          </w:tcPr>
          <w:p w14:paraId="2612925F" w14:textId="77777777" w:rsidR="007B2D41" w:rsidRDefault="007B2D41" w:rsidP="007B2D41">
            <w:pPr>
              <w:pStyle w:val="TAL"/>
              <w:rPr>
                <w:rFonts w:cs="Arial"/>
                <w:noProof/>
                <w:szCs w:val="18"/>
              </w:rPr>
            </w:pPr>
            <w:r>
              <w:rPr>
                <w:rFonts w:cs="Arial"/>
                <w:szCs w:val="18"/>
              </w:rPr>
              <w:t>ES3XX</w:t>
            </w:r>
          </w:p>
        </w:tc>
      </w:tr>
      <w:tr w:rsidR="007B2D41" w14:paraId="03AE2738" w14:textId="77777777" w:rsidTr="007B2D41">
        <w:trPr>
          <w:gridAfter w:val="1"/>
          <w:wAfter w:w="41" w:type="dxa"/>
          <w:jc w:val="center"/>
        </w:trPr>
        <w:tc>
          <w:tcPr>
            <w:tcW w:w="2868" w:type="dxa"/>
            <w:gridSpan w:val="2"/>
          </w:tcPr>
          <w:p w14:paraId="7D07C2BE" w14:textId="77777777" w:rsidR="007B2D41" w:rsidRDefault="007B2D41" w:rsidP="007B2D41">
            <w:pPr>
              <w:pStyle w:val="TAL"/>
              <w:rPr>
                <w:noProof/>
              </w:rPr>
            </w:pPr>
            <w:r>
              <w:t>ServiceName</w:t>
            </w:r>
          </w:p>
        </w:tc>
        <w:tc>
          <w:tcPr>
            <w:tcW w:w="1855" w:type="dxa"/>
            <w:gridSpan w:val="2"/>
          </w:tcPr>
          <w:p w14:paraId="2DC6DFD2" w14:textId="77777777" w:rsidR="007B2D41" w:rsidRDefault="007B2D41" w:rsidP="007B2D41">
            <w:pPr>
              <w:pStyle w:val="TAL"/>
              <w:rPr>
                <w:noProof/>
              </w:rPr>
            </w:pPr>
            <w:r>
              <w:rPr>
                <w:noProof/>
              </w:rPr>
              <w:t>3GPP TS 29.510 [13]</w:t>
            </w:r>
          </w:p>
        </w:tc>
        <w:tc>
          <w:tcPr>
            <w:tcW w:w="2588" w:type="dxa"/>
            <w:gridSpan w:val="2"/>
          </w:tcPr>
          <w:p w14:paraId="41854B3D" w14:textId="77777777" w:rsidR="007B2D41" w:rsidRDefault="007B2D41" w:rsidP="007B2D41">
            <w:pPr>
              <w:pStyle w:val="TAL"/>
              <w:rPr>
                <w:rFonts w:cs="Arial"/>
                <w:noProof/>
                <w:szCs w:val="18"/>
              </w:rPr>
            </w:pPr>
            <w:r>
              <w:rPr>
                <w:rFonts w:cs="Arial"/>
                <w:szCs w:val="18"/>
              </w:rPr>
              <w:t>Name of the service instance.</w:t>
            </w:r>
          </w:p>
        </w:tc>
        <w:tc>
          <w:tcPr>
            <w:tcW w:w="2420" w:type="dxa"/>
            <w:gridSpan w:val="2"/>
          </w:tcPr>
          <w:p w14:paraId="31A435BB" w14:textId="77777777" w:rsidR="007B2D41" w:rsidRDefault="007B2D41" w:rsidP="007B2D41">
            <w:pPr>
              <w:pStyle w:val="TAL"/>
              <w:rPr>
                <w:rFonts w:cs="Arial"/>
                <w:noProof/>
                <w:szCs w:val="18"/>
              </w:rPr>
            </w:pPr>
          </w:p>
        </w:tc>
      </w:tr>
      <w:tr w:rsidR="007B2D41" w14:paraId="04902E44" w14:textId="77777777" w:rsidTr="007B2D41">
        <w:trPr>
          <w:gridAfter w:val="1"/>
          <w:wAfter w:w="41" w:type="dxa"/>
          <w:jc w:val="center"/>
        </w:trPr>
        <w:tc>
          <w:tcPr>
            <w:tcW w:w="2868" w:type="dxa"/>
            <w:gridSpan w:val="2"/>
          </w:tcPr>
          <w:p w14:paraId="4B23527B" w14:textId="77777777" w:rsidR="007B2D41" w:rsidRDefault="007B2D41" w:rsidP="007B2D41">
            <w:pPr>
              <w:pStyle w:val="TAL"/>
            </w:pPr>
            <w:r w:rsidRPr="003107D3">
              <w:t>SatelliteBackhaulCategory</w:t>
            </w:r>
          </w:p>
        </w:tc>
        <w:tc>
          <w:tcPr>
            <w:tcW w:w="1855" w:type="dxa"/>
            <w:gridSpan w:val="2"/>
          </w:tcPr>
          <w:p w14:paraId="252008EF" w14:textId="77777777" w:rsidR="007B2D41" w:rsidRDefault="007B2D41" w:rsidP="007B2D41">
            <w:pPr>
              <w:pStyle w:val="TAL"/>
              <w:rPr>
                <w:noProof/>
              </w:rPr>
            </w:pPr>
            <w:r w:rsidRPr="003107D3">
              <w:t>3GPP TS 29.571 [11]</w:t>
            </w:r>
          </w:p>
        </w:tc>
        <w:tc>
          <w:tcPr>
            <w:tcW w:w="2588" w:type="dxa"/>
            <w:gridSpan w:val="2"/>
          </w:tcPr>
          <w:p w14:paraId="590380E7" w14:textId="77777777" w:rsidR="007B2D41" w:rsidRDefault="007B2D41" w:rsidP="007B2D41">
            <w:pPr>
              <w:pStyle w:val="TAL"/>
              <w:rPr>
                <w:rFonts w:cs="Arial"/>
                <w:szCs w:val="18"/>
              </w:rPr>
            </w:pPr>
            <w:r w:rsidRPr="003107D3">
              <w:t>Indicates the satellite backhaul category or non-satellite backhaul.</w:t>
            </w:r>
          </w:p>
        </w:tc>
        <w:tc>
          <w:tcPr>
            <w:tcW w:w="2420" w:type="dxa"/>
            <w:gridSpan w:val="2"/>
          </w:tcPr>
          <w:p w14:paraId="76751414" w14:textId="77777777" w:rsidR="007B2D41" w:rsidRDefault="007B2D41" w:rsidP="007B2D41">
            <w:pPr>
              <w:pStyle w:val="TAL"/>
              <w:rPr>
                <w:rFonts w:cs="Arial"/>
                <w:noProof/>
                <w:szCs w:val="18"/>
              </w:rPr>
            </w:pPr>
            <w:r>
              <w:t>En</w:t>
            </w:r>
            <w:r w:rsidRPr="003107D3">
              <w:t>SatBackhaulCategoryChg</w:t>
            </w:r>
          </w:p>
        </w:tc>
      </w:tr>
      <w:tr w:rsidR="007B2D41" w14:paraId="52FA9493" w14:textId="77777777" w:rsidTr="007B2D41">
        <w:trPr>
          <w:gridAfter w:val="1"/>
          <w:wAfter w:w="41" w:type="dxa"/>
          <w:jc w:val="center"/>
        </w:trPr>
        <w:tc>
          <w:tcPr>
            <w:tcW w:w="2868" w:type="dxa"/>
            <w:gridSpan w:val="2"/>
          </w:tcPr>
          <w:p w14:paraId="2A4BA8DE" w14:textId="77777777" w:rsidR="007B2D41" w:rsidRDefault="007B2D41" w:rsidP="007B2D41">
            <w:pPr>
              <w:pStyle w:val="TAL"/>
              <w:rPr>
                <w:noProof/>
                <w:lang w:eastAsia="zh-CN"/>
              </w:rPr>
            </w:pPr>
            <w:r>
              <w:t>Snssai</w:t>
            </w:r>
          </w:p>
        </w:tc>
        <w:tc>
          <w:tcPr>
            <w:tcW w:w="1855" w:type="dxa"/>
            <w:gridSpan w:val="2"/>
          </w:tcPr>
          <w:p w14:paraId="339A0F09" w14:textId="77777777" w:rsidR="007B2D41" w:rsidRDefault="007B2D41" w:rsidP="007B2D41">
            <w:pPr>
              <w:pStyle w:val="TAL"/>
              <w:rPr>
                <w:noProof/>
              </w:rPr>
            </w:pPr>
            <w:r>
              <w:t>3GPP TS 29.571 [11]</w:t>
            </w:r>
          </w:p>
        </w:tc>
        <w:tc>
          <w:tcPr>
            <w:tcW w:w="2588" w:type="dxa"/>
            <w:gridSpan w:val="2"/>
          </w:tcPr>
          <w:p w14:paraId="383FA390" w14:textId="77777777" w:rsidR="007B2D41" w:rsidRDefault="007B2D41" w:rsidP="007B2D41">
            <w:pPr>
              <w:pStyle w:val="TAL"/>
              <w:rPr>
                <w:noProof/>
              </w:rPr>
            </w:pPr>
            <w:r>
              <w:rPr>
                <w:rFonts w:cs="Arial"/>
                <w:szCs w:val="18"/>
              </w:rPr>
              <w:t>Represents an S-NSSAI</w:t>
            </w:r>
          </w:p>
        </w:tc>
        <w:tc>
          <w:tcPr>
            <w:tcW w:w="2420" w:type="dxa"/>
            <w:gridSpan w:val="2"/>
          </w:tcPr>
          <w:p w14:paraId="7C72963D" w14:textId="77777777" w:rsidR="007B2D41" w:rsidRDefault="007B2D41" w:rsidP="007B2D41">
            <w:pPr>
              <w:pStyle w:val="TAL"/>
              <w:rPr>
                <w:rFonts w:cs="Arial"/>
                <w:noProof/>
                <w:szCs w:val="18"/>
              </w:rPr>
            </w:pPr>
            <w:r>
              <w:rPr>
                <w:rFonts w:cs="Arial"/>
                <w:noProof/>
                <w:szCs w:val="18"/>
              </w:rPr>
              <w:t>SliceAwareANDSP</w:t>
            </w:r>
          </w:p>
        </w:tc>
      </w:tr>
      <w:tr w:rsidR="007B2D41" w14:paraId="10842579" w14:textId="77777777" w:rsidTr="007B2D41">
        <w:trPr>
          <w:gridAfter w:val="1"/>
          <w:wAfter w:w="41" w:type="dxa"/>
          <w:jc w:val="center"/>
        </w:trPr>
        <w:tc>
          <w:tcPr>
            <w:tcW w:w="2868" w:type="dxa"/>
            <w:gridSpan w:val="2"/>
          </w:tcPr>
          <w:p w14:paraId="7222B353" w14:textId="77777777" w:rsidR="007B2D41" w:rsidRDefault="007B2D41" w:rsidP="007B2D41">
            <w:pPr>
              <w:pStyle w:val="TAL"/>
            </w:pPr>
            <w:r w:rsidRPr="0049464B">
              <w:t>SscMode</w:t>
            </w:r>
          </w:p>
        </w:tc>
        <w:tc>
          <w:tcPr>
            <w:tcW w:w="1855" w:type="dxa"/>
            <w:gridSpan w:val="2"/>
          </w:tcPr>
          <w:p w14:paraId="384674E2" w14:textId="77777777" w:rsidR="007B2D41" w:rsidRDefault="007B2D41" w:rsidP="007B2D41">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1FED427" w14:textId="77777777" w:rsidR="007B2D41" w:rsidRDefault="007B2D41" w:rsidP="007B2D41">
            <w:pPr>
              <w:pStyle w:val="TAL"/>
              <w:rPr>
                <w:rFonts w:cs="Arial"/>
                <w:szCs w:val="18"/>
              </w:rPr>
            </w:pPr>
            <w:r w:rsidRPr="0013628A">
              <w:t>Service and session continuity mode.</w:t>
            </w:r>
          </w:p>
        </w:tc>
        <w:tc>
          <w:tcPr>
            <w:tcW w:w="2420" w:type="dxa"/>
            <w:gridSpan w:val="2"/>
          </w:tcPr>
          <w:p w14:paraId="281D8BAD" w14:textId="77777777" w:rsidR="007B2D41" w:rsidRDefault="007B2D41" w:rsidP="007B2D41">
            <w:pPr>
              <w:pStyle w:val="TAL"/>
              <w:rPr>
                <w:rFonts w:cs="Arial"/>
                <w:noProof/>
                <w:szCs w:val="18"/>
              </w:rPr>
            </w:pPr>
            <w:r w:rsidRPr="004112B7">
              <w:t>URSPEnforcement</w:t>
            </w:r>
          </w:p>
        </w:tc>
      </w:tr>
      <w:tr w:rsidR="007B2D41" w14:paraId="2FBB9D75" w14:textId="77777777" w:rsidTr="007B2D41">
        <w:trPr>
          <w:gridAfter w:val="1"/>
          <w:wAfter w:w="41" w:type="dxa"/>
          <w:jc w:val="center"/>
        </w:trPr>
        <w:tc>
          <w:tcPr>
            <w:tcW w:w="2868" w:type="dxa"/>
            <w:gridSpan w:val="2"/>
          </w:tcPr>
          <w:p w14:paraId="389E5139" w14:textId="77777777" w:rsidR="007B2D41" w:rsidRDefault="007B2D41" w:rsidP="007B2D41">
            <w:pPr>
              <w:pStyle w:val="TAL"/>
              <w:rPr>
                <w:noProof/>
                <w:lang w:eastAsia="zh-CN"/>
              </w:rPr>
            </w:pPr>
            <w:r>
              <w:rPr>
                <w:noProof/>
                <w:lang w:eastAsia="zh-CN"/>
              </w:rPr>
              <w:t>Supi</w:t>
            </w:r>
          </w:p>
        </w:tc>
        <w:tc>
          <w:tcPr>
            <w:tcW w:w="1855" w:type="dxa"/>
            <w:gridSpan w:val="2"/>
          </w:tcPr>
          <w:p w14:paraId="2C9ECF60" w14:textId="77777777" w:rsidR="007B2D41" w:rsidRDefault="007B2D41" w:rsidP="007B2D41">
            <w:pPr>
              <w:pStyle w:val="TAL"/>
              <w:rPr>
                <w:noProof/>
              </w:rPr>
            </w:pPr>
            <w:r>
              <w:rPr>
                <w:noProof/>
              </w:rPr>
              <w:t>3GPP TS 29.571 [11]</w:t>
            </w:r>
          </w:p>
        </w:tc>
        <w:tc>
          <w:tcPr>
            <w:tcW w:w="2588" w:type="dxa"/>
            <w:gridSpan w:val="2"/>
          </w:tcPr>
          <w:p w14:paraId="63865D48" w14:textId="77777777" w:rsidR="007B2D41" w:rsidRDefault="007B2D41" w:rsidP="007B2D41">
            <w:pPr>
              <w:pStyle w:val="TAL"/>
              <w:rPr>
                <w:rFonts w:cs="Arial"/>
                <w:noProof/>
                <w:szCs w:val="18"/>
              </w:rPr>
            </w:pPr>
            <w:r>
              <w:rPr>
                <w:noProof/>
              </w:rPr>
              <w:t>Subscription Permanent Identifier</w:t>
            </w:r>
          </w:p>
        </w:tc>
        <w:tc>
          <w:tcPr>
            <w:tcW w:w="2420" w:type="dxa"/>
            <w:gridSpan w:val="2"/>
          </w:tcPr>
          <w:p w14:paraId="34B570F8" w14:textId="77777777" w:rsidR="007B2D41" w:rsidRDefault="007B2D41" w:rsidP="007B2D41">
            <w:pPr>
              <w:pStyle w:val="TAL"/>
              <w:rPr>
                <w:rFonts w:cs="Arial"/>
                <w:noProof/>
                <w:szCs w:val="18"/>
              </w:rPr>
            </w:pPr>
          </w:p>
        </w:tc>
      </w:tr>
      <w:tr w:rsidR="007B2D41" w14:paraId="09E0A556" w14:textId="77777777" w:rsidTr="007B2D41">
        <w:trPr>
          <w:gridAfter w:val="1"/>
          <w:wAfter w:w="41" w:type="dxa"/>
          <w:jc w:val="center"/>
        </w:trPr>
        <w:tc>
          <w:tcPr>
            <w:tcW w:w="2868" w:type="dxa"/>
            <w:gridSpan w:val="2"/>
          </w:tcPr>
          <w:p w14:paraId="4B94504B" w14:textId="77777777" w:rsidR="007B2D41" w:rsidRDefault="007B2D41" w:rsidP="007B2D41">
            <w:pPr>
              <w:pStyle w:val="TAL"/>
              <w:rPr>
                <w:noProof/>
              </w:rPr>
            </w:pPr>
            <w:r>
              <w:rPr>
                <w:noProof/>
                <w:lang w:eastAsia="zh-CN"/>
              </w:rPr>
              <w:t>SupportedFeatures</w:t>
            </w:r>
          </w:p>
        </w:tc>
        <w:tc>
          <w:tcPr>
            <w:tcW w:w="1855" w:type="dxa"/>
            <w:gridSpan w:val="2"/>
          </w:tcPr>
          <w:p w14:paraId="13D92F55" w14:textId="77777777" w:rsidR="007B2D41" w:rsidRDefault="007B2D41" w:rsidP="007B2D41">
            <w:pPr>
              <w:pStyle w:val="TAL"/>
              <w:rPr>
                <w:noProof/>
              </w:rPr>
            </w:pPr>
            <w:r>
              <w:rPr>
                <w:noProof/>
              </w:rPr>
              <w:t>3GPP TS 29.571 [11]</w:t>
            </w:r>
          </w:p>
        </w:tc>
        <w:tc>
          <w:tcPr>
            <w:tcW w:w="2588" w:type="dxa"/>
            <w:gridSpan w:val="2"/>
          </w:tcPr>
          <w:p w14:paraId="0DF97A71" w14:textId="77777777" w:rsidR="007B2D41" w:rsidRDefault="007B2D41" w:rsidP="007B2D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36DAFB1F" w14:textId="77777777" w:rsidR="007B2D41" w:rsidRDefault="007B2D41" w:rsidP="007B2D41">
            <w:pPr>
              <w:pStyle w:val="TAL"/>
              <w:rPr>
                <w:rFonts w:cs="Arial"/>
                <w:noProof/>
                <w:szCs w:val="18"/>
              </w:rPr>
            </w:pPr>
          </w:p>
        </w:tc>
      </w:tr>
      <w:tr w:rsidR="007B2D41" w14:paraId="5B2A86E4" w14:textId="77777777" w:rsidTr="007B2D41">
        <w:trPr>
          <w:gridAfter w:val="1"/>
          <w:wAfter w:w="41" w:type="dxa"/>
          <w:jc w:val="center"/>
        </w:trPr>
        <w:tc>
          <w:tcPr>
            <w:tcW w:w="2868" w:type="dxa"/>
            <w:gridSpan w:val="2"/>
          </w:tcPr>
          <w:p w14:paraId="0A339C40" w14:textId="77777777" w:rsidR="007B2D41" w:rsidRDefault="007B2D41" w:rsidP="007B2D41">
            <w:pPr>
              <w:pStyle w:val="TAL"/>
              <w:rPr>
                <w:noProof/>
                <w:lang w:eastAsia="zh-CN"/>
              </w:rPr>
            </w:pPr>
            <w:r>
              <w:rPr>
                <w:noProof/>
              </w:rPr>
              <w:t>TimeZone</w:t>
            </w:r>
          </w:p>
        </w:tc>
        <w:tc>
          <w:tcPr>
            <w:tcW w:w="1855" w:type="dxa"/>
            <w:gridSpan w:val="2"/>
          </w:tcPr>
          <w:p w14:paraId="78FE0C14" w14:textId="77777777" w:rsidR="007B2D41" w:rsidRDefault="007B2D41" w:rsidP="007B2D41">
            <w:pPr>
              <w:pStyle w:val="TAL"/>
              <w:rPr>
                <w:noProof/>
              </w:rPr>
            </w:pPr>
            <w:r>
              <w:rPr>
                <w:noProof/>
              </w:rPr>
              <w:t>3GPP TS 29.571 [11]</w:t>
            </w:r>
          </w:p>
        </w:tc>
        <w:tc>
          <w:tcPr>
            <w:tcW w:w="2588" w:type="dxa"/>
            <w:gridSpan w:val="2"/>
          </w:tcPr>
          <w:p w14:paraId="45224A62" w14:textId="77777777" w:rsidR="007B2D41" w:rsidRDefault="007B2D41" w:rsidP="007B2D41">
            <w:pPr>
              <w:pStyle w:val="TAL"/>
              <w:rPr>
                <w:rFonts w:cs="Arial"/>
                <w:noProof/>
                <w:szCs w:val="18"/>
              </w:rPr>
            </w:pPr>
            <w:r>
              <w:rPr>
                <w:rFonts w:cs="Arial"/>
                <w:noProof/>
                <w:szCs w:val="18"/>
              </w:rPr>
              <w:t>Represents a time zone.</w:t>
            </w:r>
          </w:p>
        </w:tc>
        <w:tc>
          <w:tcPr>
            <w:tcW w:w="2420" w:type="dxa"/>
            <w:gridSpan w:val="2"/>
          </w:tcPr>
          <w:p w14:paraId="4F8C79D4" w14:textId="77777777" w:rsidR="007B2D41" w:rsidRDefault="007B2D41" w:rsidP="007B2D41">
            <w:pPr>
              <w:pStyle w:val="TAL"/>
              <w:rPr>
                <w:rFonts w:cs="Arial"/>
                <w:noProof/>
                <w:szCs w:val="18"/>
              </w:rPr>
            </w:pPr>
          </w:p>
        </w:tc>
      </w:tr>
      <w:tr w:rsidR="007B2D41" w14:paraId="351D53CF" w14:textId="77777777" w:rsidTr="007B2D41">
        <w:trPr>
          <w:gridAfter w:val="1"/>
          <w:wAfter w:w="41" w:type="dxa"/>
          <w:jc w:val="center"/>
        </w:trPr>
        <w:tc>
          <w:tcPr>
            <w:tcW w:w="2868" w:type="dxa"/>
            <w:gridSpan w:val="2"/>
          </w:tcPr>
          <w:p w14:paraId="0985C09C" w14:textId="77777777" w:rsidR="007B2D41" w:rsidRDefault="007B2D41" w:rsidP="007B2D41">
            <w:pPr>
              <w:pStyle w:val="TAL"/>
              <w:rPr>
                <w:noProof/>
              </w:rPr>
            </w:pPr>
            <w:r>
              <w:rPr>
                <w:noProof/>
              </w:rPr>
              <w:t>Uinteger</w:t>
            </w:r>
          </w:p>
        </w:tc>
        <w:tc>
          <w:tcPr>
            <w:tcW w:w="1855" w:type="dxa"/>
            <w:gridSpan w:val="2"/>
          </w:tcPr>
          <w:p w14:paraId="6B3AC3BC" w14:textId="77777777" w:rsidR="007B2D41" w:rsidRDefault="007B2D41" w:rsidP="007B2D41">
            <w:pPr>
              <w:pStyle w:val="TAL"/>
              <w:rPr>
                <w:noProof/>
              </w:rPr>
            </w:pPr>
            <w:r>
              <w:rPr>
                <w:noProof/>
              </w:rPr>
              <w:t>3GPP TS 29.571 [11]</w:t>
            </w:r>
          </w:p>
        </w:tc>
        <w:tc>
          <w:tcPr>
            <w:tcW w:w="2588" w:type="dxa"/>
            <w:gridSpan w:val="2"/>
          </w:tcPr>
          <w:p w14:paraId="487403CC" w14:textId="77777777" w:rsidR="007B2D41" w:rsidRDefault="007B2D41" w:rsidP="007B2D41">
            <w:pPr>
              <w:pStyle w:val="TAL"/>
              <w:rPr>
                <w:rFonts w:cs="Arial"/>
                <w:noProof/>
                <w:szCs w:val="18"/>
              </w:rPr>
            </w:pPr>
            <w:r>
              <w:rPr>
                <w:rFonts w:cs="Arial"/>
                <w:noProof/>
                <w:szCs w:val="18"/>
              </w:rPr>
              <w:t>Unsigned integer.</w:t>
            </w:r>
          </w:p>
        </w:tc>
        <w:tc>
          <w:tcPr>
            <w:tcW w:w="2420" w:type="dxa"/>
            <w:gridSpan w:val="2"/>
          </w:tcPr>
          <w:p w14:paraId="25C296BB" w14:textId="77777777" w:rsidR="007B2D41" w:rsidRDefault="007B2D41" w:rsidP="007B2D41">
            <w:pPr>
              <w:pStyle w:val="TAL"/>
              <w:rPr>
                <w:rFonts w:cs="Arial"/>
                <w:noProof/>
                <w:szCs w:val="18"/>
              </w:rPr>
            </w:pPr>
          </w:p>
        </w:tc>
      </w:tr>
      <w:tr w:rsidR="007B2D41" w14:paraId="7FDC6AC0" w14:textId="77777777" w:rsidTr="007B2D41">
        <w:trPr>
          <w:gridAfter w:val="1"/>
          <w:wAfter w:w="41" w:type="dxa"/>
          <w:jc w:val="center"/>
        </w:trPr>
        <w:tc>
          <w:tcPr>
            <w:tcW w:w="2868" w:type="dxa"/>
            <w:gridSpan w:val="2"/>
          </w:tcPr>
          <w:p w14:paraId="4124F7CD" w14:textId="77777777" w:rsidR="007B2D41" w:rsidRDefault="007B2D41" w:rsidP="007B2D41">
            <w:pPr>
              <w:pStyle w:val="TAL"/>
              <w:rPr>
                <w:noProof/>
              </w:rPr>
            </w:pPr>
            <w:r>
              <w:rPr>
                <w:noProof/>
              </w:rPr>
              <w:t>Uri</w:t>
            </w:r>
          </w:p>
        </w:tc>
        <w:tc>
          <w:tcPr>
            <w:tcW w:w="1855" w:type="dxa"/>
            <w:gridSpan w:val="2"/>
          </w:tcPr>
          <w:p w14:paraId="424357E0" w14:textId="77777777" w:rsidR="007B2D41" w:rsidRDefault="007B2D41" w:rsidP="007B2D41">
            <w:pPr>
              <w:pStyle w:val="TAL"/>
              <w:rPr>
                <w:noProof/>
              </w:rPr>
            </w:pPr>
            <w:r>
              <w:rPr>
                <w:noProof/>
              </w:rPr>
              <w:t>3GPP TS 29.571 [11]</w:t>
            </w:r>
          </w:p>
        </w:tc>
        <w:tc>
          <w:tcPr>
            <w:tcW w:w="2588" w:type="dxa"/>
            <w:gridSpan w:val="2"/>
          </w:tcPr>
          <w:p w14:paraId="2C8F1580" w14:textId="77777777" w:rsidR="007B2D41" w:rsidRDefault="007B2D41" w:rsidP="007B2D41">
            <w:pPr>
              <w:pStyle w:val="TAL"/>
              <w:rPr>
                <w:rFonts w:cs="Arial"/>
                <w:noProof/>
                <w:szCs w:val="18"/>
              </w:rPr>
            </w:pPr>
            <w:r>
              <w:rPr>
                <w:rFonts w:cs="Arial"/>
                <w:noProof/>
                <w:szCs w:val="18"/>
              </w:rPr>
              <w:t>Represents a URI.</w:t>
            </w:r>
          </w:p>
        </w:tc>
        <w:tc>
          <w:tcPr>
            <w:tcW w:w="2420" w:type="dxa"/>
            <w:gridSpan w:val="2"/>
          </w:tcPr>
          <w:p w14:paraId="0838A346" w14:textId="77777777" w:rsidR="007B2D41" w:rsidRDefault="007B2D41" w:rsidP="007B2D41">
            <w:pPr>
              <w:pStyle w:val="TAL"/>
              <w:rPr>
                <w:rFonts w:cs="Arial"/>
                <w:noProof/>
                <w:szCs w:val="18"/>
              </w:rPr>
            </w:pPr>
          </w:p>
        </w:tc>
      </w:tr>
      <w:tr w:rsidR="007B2D41" w14:paraId="5F94753B" w14:textId="77777777" w:rsidTr="007B2D41">
        <w:trPr>
          <w:gridAfter w:val="1"/>
          <w:wAfter w:w="41" w:type="dxa"/>
          <w:jc w:val="center"/>
        </w:trPr>
        <w:tc>
          <w:tcPr>
            <w:tcW w:w="2868" w:type="dxa"/>
            <w:gridSpan w:val="2"/>
          </w:tcPr>
          <w:p w14:paraId="45F83C0A" w14:textId="77777777" w:rsidR="007B2D41" w:rsidRDefault="007B2D41" w:rsidP="007B2D41">
            <w:pPr>
              <w:pStyle w:val="TAL"/>
              <w:rPr>
                <w:noProof/>
              </w:rPr>
            </w:pPr>
            <w:r>
              <w:rPr>
                <w:noProof/>
              </w:rPr>
              <w:t>UrspEnforcementInfo</w:t>
            </w:r>
          </w:p>
        </w:tc>
        <w:tc>
          <w:tcPr>
            <w:tcW w:w="1855" w:type="dxa"/>
            <w:gridSpan w:val="2"/>
          </w:tcPr>
          <w:p w14:paraId="5F2421E0" w14:textId="77777777" w:rsidR="007B2D41" w:rsidRDefault="007B2D41" w:rsidP="007B2D41">
            <w:pPr>
              <w:pStyle w:val="TAL"/>
              <w:rPr>
                <w:noProof/>
              </w:rPr>
            </w:pPr>
            <w:r>
              <w:rPr>
                <w:lang w:eastAsia="en-GB"/>
              </w:rPr>
              <w:t>3GPP TS 29.512</w:t>
            </w:r>
            <w:r>
              <w:rPr>
                <w:noProof/>
              </w:rPr>
              <w:t> [31]</w:t>
            </w:r>
          </w:p>
        </w:tc>
        <w:tc>
          <w:tcPr>
            <w:tcW w:w="2588" w:type="dxa"/>
            <w:gridSpan w:val="2"/>
          </w:tcPr>
          <w:p w14:paraId="08346AD7" w14:textId="77777777" w:rsidR="007B2D41" w:rsidRDefault="007B2D41" w:rsidP="007B2D41">
            <w:pPr>
              <w:pStyle w:val="TAL"/>
              <w:rPr>
                <w:rFonts w:cs="Arial"/>
                <w:noProof/>
                <w:szCs w:val="18"/>
              </w:rPr>
            </w:pPr>
            <w:r>
              <w:rPr>
                <w:rFonts w:cs="Arial"/>
                <w:noProof/>
                <w:szCs w:val="18"/>
              </w:rPr>
              <w:t>URSP rule enforcement information as received from the UE.</w:t>
            </w:r>
          </w:p>
        </w:tc>
        <w:tc>
          <w:tcPr>
            <w:tcW w:w="2420" w:type="dxa"/>
            <w:gridSpan w:val="2"/>
          </w:tcPr>
          <w:p w14:paraId="5DF37320" w14:textId="77777777" w:rsidR="007B2D41" w:rsidRDefault="007B2D41" w:rsidP="007B2D41">
            <w:pPr>
              <w:pStyle w:val="TAL"/>
              <w:rPr>
                <w:rFonts w:cs="Arial"/>
                <w:noProof/>
                <w:szCs w:val="18"/>
              </w:rPr>
            </w:pPr>
            <w:r>
              <w:t>URSPEnforcement</w:t>
            </w:r>
          </w:p>
        </w:tc>
      </w:tr>
      <w:tr w:rsidR="007B2D41" w14:paraId="600A5739" w14:textId="77777777" w:rsidTr="007B2D41">
        <w:trPr>
          <w:gridAfter w:val="1"/>
          <w:wAfter w:w="41" w:type="dxa"/>
          <w:jc w:val="center"/>
        </w:trPr>
        <w:tc>
          <w:tcPr>
            <w:tcW w:w="2868" w:type="dxa"/>
            <w:gridSpan w:val="2"/>
          </w:tcPr>
          <w:p w14:paraId="5D6233C5" w14:textId="77777777" w:rsidR="007B2D41" w:rsidRDefault="007B2D41" w:rsidP="007B2D41">
            <w:pPr>
              <w:pStyle w:val="TAL"/>
              <w:rPr>
                <w:noProof/>
              </w:rPr>
            </w:pPr>
            <w:r>
              <w:rPr>
                <w:noProof/>
              </w:rPr>
              <w:t>UrspRuleRequest</w:t>
            </w:r>
          </w:p>
        </w:tc>
        <w:tc>
          <w:tcPr>
            <w:tcW w:w="1855" w:type="dxa"/>
            <w:gridSpan w:val="2"/>
          </w:tcPr>
          <w:p w14:paraId="1B68F684" w14:textId="77777777" w:rsidR="007B2D41" w:rsidRDefault="007B2D41" w:rsidP="007B2D41">
            <w:pPr>
              <w:pStyle w:val="TAL"/>
              <w:rPr>
                <w:lang w:eastAsia="en-GB"/>
              </w:rPr>
            </w:pPr>
            <w:r>
              <w:t>3GPP TS 29.522</w:t>
            </w:r>
            <w:r>
              <w:rPr>
                <w:noProof/>
              </w:rPr>
              <w:t> [41]</w:t>
            </w:r>
          </w:p>
        </w:tc>
        <w:tc>
          <w:tcPr>
            <w:tcW w:w="2588" w:type="dxa"/>
            <w:gridSpan w:val="2"/>
          </w:tcPr>
          <w:p w14:paraId="24C5F9A6" w14:textId="77777777" w:rsidR="007B2D41" w:rsidRDefault="007B2D41" w:rsidP="007B2D41">
            <w:pPr>
              <w:pStyle w:val="TAL"/>
              <w:rPr>
                <w:rFonts w:cs="Arial"/>
                <w:noProof/>
                <w:szCs w:val="18"/>
              </w:rPr>
            </w:pPr>
            <w:r>
              <w:rPr>
                <w:rFonts w:cs="Arial"/>
                <w:noProof/>
                <w:szCs w:val="18"/>
              </w:rPr>
              <w:t>URSP rule guidance information</w:t>
            </w:r>
          </w:p>
        </w:tc>
        <w:tc>
          <w:tcPr>
            <w:tcW w:w="2420" w:type="dxa"/>
            <w:gridSpan w:val="2"/>
          </w:tcPr>
          <w:p w14:paraId="5A072B05" w14:textId="77777777" w:rsidR="007B2D41" w:rsidRDefault="007B2D41" w:rsidP="007B2D41">
            <w:pPr>
              <w:pStyle w:val="TAL"/>
            </w:pPr>
            <w:r>
              <w:rPr>
                <w:rFonts w:cs="Arial"/>
                <w:noProof/>
                <w:szCs w:val="18"/>
              </w:rPr>
              <w:t>VPLMNSpecificURSP</w:t>
            </w:r>
          </w:p>
        </w:tc>
      </w:tr>
      <w:tr w:rsidR="007B2D41" w14:paraId="55986A5D" w14:textId="77777777" w:rsidTr="007B2D41">
        <w:trPr>
          <w:gridAfter w:val="1"/>
          <w:wAfter w:w="41" w:type="dxa"/>
          <w:jc w:val="center"/>
        </w:trPr>
        <w:tc>
          <w:tcPr>
            <w:tcW w:w="2868" w:type="dxa"/>
            <w:gridSpan w:val="2"/>
          </w:tcPr>
          <w:p w14:paraId="07C121F1" w14:textId="77777777" w:rsidR="007B2D41" w:rsidRDefault="007B2D41" w:rsidP="007B2D41">
            <w:pPr>
              <w:pStyle w:val="TAL"/>
              <w:rPr>
                <w:noProof/>
              </w:rPr>
            </w:pPr>
            <w:r>
              <w:rPr>
                <w:noProof/>
              </w:rPr>
              <w:t>UserLocation</w:t>
            </w:r>
          </w:p>
        </w:tc>
        <w:tc>
          <w:tcPr>
            <w:tcW w:w="1855" w:type="dxa"/>
            <w:gridSpan w:val="2"/>
          </w:tcPr>
          <w:p w14:paraId="173FD42C" w14:textId="77777777" w:rsidR="007B2D41" w:rsidRDefault="007B2D41" w:rsidP="007B2D41">
            <w:pPr>
              <w:pStyle w:val="TAL"/>
              <w:rPr>
                <w:noProof/>
              </w:rPr>
            </w:pPr>
            <w:r>
              <w:rPr>
                <w:noProof/>
              </w:rPr>
              <w:t>3GPP TS 29.571 [11]</w:t>
            </w:r>
          </w:p>
        </w:tc>
        <w:tc>
          <w:tcPr>
            <w:tcW w:w="2588" w:type="dxa"/>
            <w:gridSpan w:val="2"/>
          </w:tcPr>
          <w:p w14:paraId="06BB699D" w14:textId="77777777" w:rsidR="007B2D41" w:rsidRDefault="007B2D41" w:rsidP="007B2D41">
            <w:pPr>
              <w:pStyle w:val="TAL"/>
              <w:rPr>
                <w:rFonts w:cs="Arial"/>
                <w:noProof/>
                <w:szCs w:val="18"/>
              </w:rPr>
            </w:pPr>
            <w:r>
              <w:rPr>
                <w:rFonts w:cs="Arial"/>
                <w:noProof/>
                <w:szCs w:val="18"/>
              </w:rPr>
              <w:t>Contains User Location information.</w:t>
            </w:r>
          </w:p>
        </w:tc>
        <w:tc>
          <w:tcPr>
            <w:tcW w:w="2420" w:type="dxa"/>
            <w:gridSpan w:val="2"/>
          </w:tcPr>
          <w:p w14:paraId="5ECF6667" w14:textId="77777777" w:rsidR="007B2D41" w:rsidRDefault="007B2D41" w:rsidP="007B2D41">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0" w:name="_Toc28013432"/>
      <w:bookmarkStart w:id="2011" w:name="_Toc34222345"/>
      <w:bookmarkStart w:id="2012" w:name="_Toc36040528"/>
      <w:bookmarkStart w:id="2013" w:name="_Toc39134457"/>
      <w:bookmarkStart w:id="2014" w:name="_Toc43283404"/>
      <w:bookmarkStart w:id="2015" w:name="_Toc45134444"/>
      <w:bookmarkStart w:id="2016" w:name="_Toc49930044"/>
      <w:bookmarkStart w:id="2017" w:name="_Toc50024164"/>
      <w:bookmarkStart w:id="2018" w:name="_Toc51763652"/>
      <w:bookmarkStart w:id="2019" w:name="_Toc56594516"/>
      <w:bookmarkStart w:id="2020" w:name="_Toc67493858"/>
      <w:bookmarkStart w:id="2021" w:name="_Toc68169762"/>
      <w:bookmarkStart w:id="2022" w:name="_Toc73459372"/>
      <w:bookmarkStart w:id="2023" w:name="_Toc73459495"/>
      <w:bookmarkStart w:id="2024" w:name="_Toc74743032"/>
      <w:bookmarkStart w:id="2025" w:name="_Toc112918317"/>
      <w:bookmarkStart w:id="2026" w:name="_Toc120652818"/>
      <w:bookmarkStart w:id="2027" w:name="_Toc129205605"/>
      <w:bookmarkStart w:id="2028" w:name="_Toc129244424"/>
      <w:bookmarkStart w:id="2029" w:name="_Toc136530198"/>
      <w:bookmarkStart w:id="2030" w:name="_Toc136614795"/>
      <w:bookmarkStart w:id="2031" w:name="_Toc148460922"/>
      <w:bookmarkStart w:id="2032" w:name="_Toc151914919"/>
      <w:bookmarkStart w:id="2033" w:name="_Toc175739037"/>
      <w:bookmarkStart w:id="2034" w:name="_Toc175772207"/>
      <w:r>
        <w:rPr>
          <w:noProof/>
        </w:rPr>
        <w:t>5.6.2</w:t>
      </w:r>
      <w:r>
        <w:rPr>
          <w:noProof/>
        </w:rPr>
        <w:tab/>
        <w:t>Structured data types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2BC6398" w14:textId="77777777" w:rsidR="006C3F4E" w:rsidRDefault="006C3F4E">
      <w:pPr>
        <w:pStyle w:val="Heading4"/>
        <w:rPr>
          <w:noProof/>
        </w:rPr>
      </w:pPr>
      <w:bookmarkStart w:id="2035" w:name="_Toc28013433"/>
      <w:bookmarkStart w:id="2036" w:name="_Toc34222346"/>
      <w:bookmarkStart w:id="2037" w:name="_Toc36040529"/>
      <w:bookmarkStart w:id="2038" w:name="_Toc39134458"/>
      <w:bookmarkStart w:id="2039" w:name="_Toc43283405"/>
      <w:bookmarkStart w:id="2040" w:name="_Toc45134445"/>
      <w:bookmarkStart w:id="2041" w:name="_Toc49930045"/>
      <w:bookmarkStart w:id="2042" w:name="_Toc50024165"/>
      <w:bookmarkStart w:id="2043" w:name="_Toc51763653"/>
      <w:bookmarkStart w:id="2044" w:name="_Toc56594517"/>
      <w:bookmarkStart w:id="2045" w:name="_Toc67493859"/>
      <w:bookmarkStart w:id="2046" w:name="_Toc68169763"/>
      <w:bookmarkStart w:id="2047" w:name="_Toc73459373"/>
      <w:bookmarkStart w:id="2048" w:name="_Toc73459496"/>
      <w:bookmarkStart w:id="2049" w:name="_Toc74743033"/>
      <w:bookmarkStart w:id="2050" w:name="_Toc112918318"/>
      <w:bookmarkStart w:id="2051" w:name="_Toc120652819"/>
      <w:bookmarkStart w:id="2052" w:name="_Toc129205606"/>
      <w:bookmarkStart w:id="2053" w:name="_Toc129244425"/>
      <w:bookmarkStart w:id="2054" w:name="_Toc136530199"/>
      <w:bookmarkStart w:id="2055" w:name="_Toc136614796"/>
      <w:bookmarkStart w:id="2056" w:name="_Toc148460923"/>
      <w:bookmarkStart w:id="2057" w:name="_Toc151914920"/>
      <w:bookmarkStart w:id="2058" w:name="_Toc175739038"/>
      <w:bookmarkStart w:id="2059" w:name="_Toc175772208"/>
      <w:r>
        <w:rPr>
          <w:noProof/>
        </w:rPr>
        <w:t>5.6.2.1</w:t>
      </w:r>
      <w:r>
        <w:rPr>
          <w:noProof/>
        </w:rPr>
        <w:tab/>
        <w:t>Introduction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0" w:name="_Toc28013434"/>
      <w:bookmarkStart w:id="2061" w:name="_Toc34222347"/>
      <w:bookmarkStart w:id="2062" w:name="_Toc36040530"/>
      <w:bookmarkStart w:id="2063" w:name="_Toc39134459"/>
      <w:bookmarkStart w:id="2064" w:name="_Toc43283406"/>
      <w:bookmarkStart w:id="2065" w:name="_Toc45134446"/>
      <w:bookmarkStart w:id="2066" w:name="_Toc49930046"/>
      <w:bookmarkStart w:id="2067" w:name="_Toc50024166"/>
      <w:bookmarkStart w:id="2068" w:name="_Toc51763654"/>
      <w:bookmarkStart w:id="2069" w:name="_Toc56594518"/>
      <w:bookmarkStart w:id="2070" w:name="_Toc67493860"/>
      <w:bookmarkStart w:id="2071" w:name="_Toc68169764"/>
      <w:bookmarkStart w:id="2072" w:name="_Toc73459374"/>
      <w:bookmarkStart w:id="2073" w:name="_Toc73459497"/>
      <w:bookmarkStart w:id="2074" w:name="_Toc74743034"/>
      <w:bookmarkStart w:id="2075" w:name="_Toc112918319"/>
      <w:bookmarkStart w:id="2076" w:name="_Toc120652820"/>
      <w:bookmarkStart w:id="2077" w:name="_Toc129205607"/>
      <w:bookmarkStart w:id="2078" w:name="_Toc129244426"/>
      <w:bookmarkStart w:id="2079" w:name="_Toc136530200"/>
      <w:bookmarkStart w:id="2080" w:name="_Toc136614797"/>
      <w:bookmarkStart w:id="2081" w:name="_Toc148460924"/>
      <w:bookmarkStart w:id="2082" w:name="_Toc151914921"/>
      <w:bookmarkStart w:id="2083" w:name="_Toc175739039"/>
      <w:bookmarkStart w:id="2084" w:name="_Toc175772209"/>
      <w:bookmarkStart w:id="2085" w:name="_Hlk526271999"/>
      <w:r>
        <w:rPr>
          <w:noProof/>
        </w:rPr>
        <w:t>5.6.2.2</w:t>
      </w:r>
      <w:r>
        <w:rPr>
          <w:noProof/>
        </w:rPr>
        <w:tab/>
        <w:t>Type PolicyAssociation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7EF1E5DF"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86" w:name="_Toc112918320"/>
      <w:bookmarkStart w:id="2087" w:name="_Toc120652821"/>
      <w:bookmarkStart w:id="2088" w:name="_Toc129205608"/>
      <w:bookmarkStart w:id="2089" w:name="_Toc129244427"/>
      <w:bookmarkStart w:id="2090" w:name="_Toc136530201"/>
      <w:bookmarkStart w:id="2091" w:name="_Toc136614798"/>
      <w:bookmarkStart w:id="2092" w:name="_Toc148460925"/>
      <w:bookmarkStart w:id="2093" w:name="_Toc151914922"/>
      <w:bookmarkStart w:id="2094" w:name="_Toc175739040"/>
      <w:bookmarkStart w:id="2095" w:name="_Toc175772210"/>
      <w:bookmarkStart w:id="2096" w:name="_Toc28013436"/>
      <w:bookmarkStart w:id="2097" w:name="_Toc34222349"/>
      <w:bookmarkStart w:id="2098" w:name="_Toc36040532"/>
      <w:bookmarkStart w:id="2099" w:name="_Toc39134461"/>
      <w:bookmarkStart w:id="2100" w:name="_Toc43283408"/>
      <w:bookmarkStart w:id="2101" w:name="_Toc45134448"/>
      <w:bookmarkStart w:id="2102" w:name="_Toc49930048"/>
      <w:bookmarkStart w:id="2103" w:name="_Toc50024168"/>
      <w:bookmarkStart w:id="2104" w:name="_Toc51763656"/>
      <w:bookmarkStart w:id="2105" w:name="_Toc56594520"/>
      <w:bookmarkStart w:id="2106" w:name="_Toc67493862"/>
      <w:bookmarkStart w:id="2107" w:name="_Toc68169766"/>
      <w:bookmarkStart w:id="2108" w:name="_Toc73459376"/>
      <w:bookmarkStart w:id="2109" w:name="_Toc73459499"/>
      <w:bookmarkStart w:id="2110" w:name="_Toc74743036"/>
      <w:bookmarkStart w:id="2111" w:name="_Toc112918321"/>
      <w:bookmarkStart w:id="2112" w:name="_Toc28013435"/>
      <w:bookmarkStart w:id="2113" w:name="_Toc34222348"/>
      <w:bookmarkStart w:id="2114" w:name="_Toc36040531"/>
      <w:bookmarkStart w:id="2115" w:name="_Toc39134460"/>
      <w:bookmarkStart w:id="2116" w:name="_Toc43283407"/>
      <w:bookmarkStart w:id="2117" w:name="_Toc45134447"/>
      <w:bookmarkStart w:id="2118" w:name="_Toc49930047"/>
      <w:bookmarkStart w:id="2119" w:name="_Toc50024167"/>
      <w:bookmarkStart w:id="2120" w:name="_Toc51763655"/>
      <w:bookmarkStart w:id="2121" w:name="_Toc56594519"/>
      <w:bookmarkStart w:id="2122" w:name="_Toc67493861"/>
      <w:bookmarkStart w:id="2123" w:name="_Toc68169765"/>
      <w:bookmarkStart w:id="2124" w:name="_Toc73459375"/>
      <w:bookmarkStart w:id="2125" w:name="_Toc73459498"/>
      <w:bookmarkStart w:id="2126" w:name="_Toc74743035"/>
      <w:bookmarkStart w:id="2127" w:name="_Toc105574946"/>
      <w:bookmarkStart w:id="2128" w:name="_Toc120652822"/>
      <w:bookmarkStart w:id="2129" w:name="_Toc129205609"/>
      <w:bookmarkStart w:id="2130" w:name="_Toc129244428"/>
      <w:bookmarkStart w:id="2131" w:name="_Toc136530202"/>
      <w:bookmarkStart w:id="2132" w:name="_Toc136614799"/>
      <w:bookmarkStart w:id="2133" w:name="_Toc148460926"/>
      <w:bookmarkStart w:id="2134" w:name="_Toc151914923"/>
      <w:bookmarkStart w:id="2135" w:name="_Toc28013437"/>
      <w:bookmarkStart w:id="2136" w:name="_Toc34222350"/>
      <w:bookmarkStart w:id="2137" w:name="_Toc36040533"/>
      <w:bookmarkStart w:id="2138" w:name="_Toc39134462"/>
      <w:bookmarkStart w:id="2139" w:name="_Toc43283409"/>
      <w:bookmarkStart w:id="2140" w:name="_Toc45134449"/>
      <w:bookmarkStart w:id="2141" w:name="_Toc49930049"/>
      <w:bookmarkStart w:id="2142" w:name="_Toc50024169"/>
      <w:bookmarkStart w:id="2143" w:name="_Toc51763657"/>
      <w:bookmarkStart w:id="2144" w:name="_Toc56594521"/>
      <w:bookmarkStart w:id="2145" w:name="_Toc67493863"/>
      <w:bookmarkStart w:id="2146" w:name="_Toc68169767"/>
      <w:bookmarkStart w:id="2147" w:name="_Toc73459377"/>
      <w:bookmarkStart w:id="2148" w:name="_Toc73459500"/>
      <w:bookmarkStart w:id="2149" w:name="_Toc74743037"/>
      <w:bookmarkStart w:id="2150" w:name="_Toc112918322"/>
      <w:bookmarkEnd w:id="2085"/>
      <w:r>
        <w:rPr>
          <w:noProof/>
        </w:rPr>
        <w:t>5.6.2.3</w:t>
      </w:r>
      <w:r>
        <w:rPr>
          <w:noProof/>
        </w:rPr>
        <w:tab/>
        <w:t>Type PolicyAssociationRequest</w:t>
      </w:r>
      <w:bookmarkEnd w:id="2086"/>
      <w:bookmarkEnd w:id="2087"/>
      <w:bookmarkEnd w:id="2088"/>
      <w:bookmarkEnd w:id="2089"/>
      <w:bookmarkEnd w:id="2090"/>
      <w:bookmarkEnd w:id="2091"/>
      <w:bookmarkEnd w:id="2092"/>
      <w:bookmarkEnd w:id="2093"/>
      <w:bookmarkEnd w:id="2094"/>
      <w:bookmarkEnd w:id="2095"/>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24358F31"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1" w:name="_Toc175739041"/>
      <w:bookmarkStart w:id="2152" w:name="_Toc175772211"/>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r>
        <w:rPr>
          <w:noProof/>
        </w:rPr>
        <w:t>5.6.2.4</w:t>
      </w:r>
      <w:r>
        <w:rPr>
          <w:noProof/>
        </w:rPr>
        <w:tab/>
        <w:t>Type PolicyAssociationUpdateRequest</w:t>
      </w:r>
      <w:bookmarkEnd w:id="2128"/>
      <w:bookmarkEnd w:id="2129"/>
      <w:bookmarkEnd w:id="2130"/>
      <w:bookmarkEnd w:id="2131"/>
      <w:bookmarkEnd w:id="2132"/>
      <w:bookmarkEnd w:id="2133"/>
      <w:bookmarkEnd w:id="2134"/>
      <w:bookmarkEnd w:id="2151"/>
      <w:bookmarkEnd w:id="215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77777777" w:rsidR="00D303B4" w:rsidRPr="003107D3" w:rsidRDefault="00D303B4" w:rsidP="00D303B4">
            <w:pPr>
              <w:pStyle w:val="TAL"/>
              <w:rPr>
                <w:lang w:eastAsia="zh-CN"/>
              </w:rPr>
            </w:pPr>
            <w:r>
              <w:rPr>
                <w:noProof/>
              </w:rPr>
              <w:t>urspEnfReport</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53" w:name="_Toc114078875"/>
      <w:bookmarkStart w:id="2154" w:name="_Toc129205610"/>
      <w:bookmarkStart w:id="2155" w:name="_Toc129244429"/>
      <w:bookmarkStart w:id="2156" w:name="_Toc136530203"/>
      <w:bookmarkStart w:id="2157" w:name="_Toc136614800"/>
      <w:bookmarkStart w:id="2158" w:name="_Toc148460927"/>
      <w:bookmarkStart w:id="2159" w:name="_Toc151914924"/>
      <w:bookmarkStart w:id="2160" w:name="_Toc175739042"/>
      <w:bookmarkStart w:id="2161" w:name="_Toc175772212"/>
      <w:bookmarkStart w:id="2162" w:name="_Toc28013438"/>
      <w:bookmarkStart w:id="2163" w:name="_Toc34222351"/>
      <w:bookmarkStart w:id="2164" w:name="_Toc36040534"/>
      <w:bookmarkStart w:id="2165" w:name="_Toc39134463"/>
      <w:bookmarkStart w:id="2166" w:name="_Toc43283410"/>
      <w:bookmarkStart w:id="2167" w:name="_Toc45134450"/>
      <w:bookmarkStart w:id="2168" w:name="_Toc49930050"/>
      <w:bookmarkStart w:id="2169" w:name="_Toc50024170"/>
      <w:bookmarkStart w:id="2170" w:name="_Toc51763658"/>
      <w:bookmarkStart w:id="2171" w:name="_Toc56594522"/>
      <w:bookmarkStart w:id="2172" w:name="_Toc67493864"/>
      <w:bookmarkStart w:id="2173" w:name="_Toc68169768"/>
      <w:bookmarkStart w:id="2174" w:name="_Toc73459378"/>
      <w:bookmarkStart w:id="2175" w:name="_Toc73459501"/>
      <w:bookmarkStart w:id="2176" w:name="_Toc74743038"/>
      <w:bookmarkStart w:id="2177" w:name="_Toc112918323"/>
      <w:bookmarkStart w:id="2178" w:name="_Toc12065282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r>
        <w:rPr>
          <w:noProof/>
        </w:rPr>
        <w:t>5.6.2.5</w:t>
      </w:r>
      <w:r>
        <w:rPr>
          <w:noProof/>
        </w:rPr>
        <w:tab/>
        <w:t>Type PolicyUpdate</w:t>
      </w:r>
      <w:bookmarkEnd w:id="2153"/>
      <w:bookmarkEnd w:id="2154"/>
      <w:bookmarkEnd w:id="2155"/>
      <w:bookmarkEnd w:id="2156"/>
      <w:bookmarkEnd w:id="2157"/>
      <w:bookmarkEnd w:id="2158"/>
      <w:bookmarkEnd w:id="2159"/>
      <w:bookmarkEnd w:id="2160"/>
      <w:bookmarkEnd w:id="2161"/>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35C322EB"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79" w:name="_Toc129205611"/>
      <w:bookmarkStart w:id="2180" w:name="_Toc129244430"/>
      <w:bookmarkStart w:id="2181" w:name="_Toc136530204"/>
      <w:bookmarkStart w:id="2182" w:name="_Toc136614801"/>
      <w:bookmarkStart w:id="2183" w:name="_Toc148460928"/>
      <w:bookmarkStart w:id="2184" w:name="_Toc151914925"/>
      <w:bookmarkStart w:id="2185" w:name="_Toc175739043"/>
      <w:bookmarkStart w:id="2186" w:name="_Toc175772213"/>
      <w:r>
        <w:rPr>
          <w:noProof/>
        </w:rPr>
        <w:t>5.6.2.6</w:t>
      </w:r>
      <w:r>
        <w:rPr>
          <w:noProof/>
        </w:rPr>
        <w:tab/>
        <w:t>Type TerminationNotification</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87" w:name="_Toc28013439"/>
      <w:bookmarkStart w:id="2188" w:name="_Toc34222352"/>
      <w:bookmarkStart w:id="2189" w:name="_Toc36040535"/>
      <w:bookmarkStart w:id="2190" w:name="_Toc39134464"/>
      <w:bookmarkStart w:id="2191" w:name="_Toc43283411"/>
      <w:bookmarkStart w:id="2192" w:name="_Toc45134451"/>
      <w:bookmarkStart w:id="2193" w:name="_Toc49930051"/>
      <w:bookmarkStart w:id="2194" w:name="_Toc50024171"/>
      <w:bookmarkStart w:id="2195" w:name="_Toc51763659"/>
      <w:bookmarkStart w:id="2196" w:name="_Toc56594523"/>
      <w:bookmarkStart w:id="2197" w:name="_Toc67493865"/>
      <w:bookmarkStart w:id="2198" w:name="_Toc68169769"/>
      <w:bookmarkStart w:id="2199" w:name="_Toc73459379"/>
      <w:bookmarkStart w:id="2200" w:name="_Toc73459502"/>
      <w:bookmarkStart w:id="2201" w:name="_Toc74743039"/>
      <w:bookmarkStart w:id="2202" w:name="_Toc112918324"/>
      <w:bookmarkStart w:id="2203" w:name="_Toc120652825"/>
      <w:bookmarkStart w:id="2204" w:name="_Toc129205612"/>
      <w:bookmarkStart w:id="2205" w:name="_Toc129244431"/>
      <w:bookmarkStart w:id="2206" w:name="_Toc136530205"/>
      <w:bookmarkStart w:id="2207" w:name="_Toc136614802"/>
      <w:bookmarkStart w:id="2208" w:name="_Toc148460929"/>
      <w:bookmarkStart w:id="2209" w:name="_Toc151914926"/>
      <w:bookmarkStart w:id="2210" w:name="_Toc175739044"/>
      <w:bookmarkStart w:id="2211" w:name="_Toc175772214"/>
      <w:r>
        <w:rPr>
          <w:noProof/>
        </w:rPr>
        <w:t>5.6.2.7</w:t>
      </w:r>
      <w:r>
        <w:rPr>
          <w:noProof/>
        </w:rPr>
        <w:tab/>
      </w:r>
      <w:r>
        <w:t xml:space="preserve">Type </w:t>
      </w:r>
      <w:r>
        <w:rPr>
          <w:noProof/>
        </w:rPr>
        <w:t>UePolicyTransferFailureNotification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12" w:name="_Toc28012237"/>
      <w:bookmarkStart w:id="2213" w:name="_Toc34123090"/>
      <w:bookmarkStart w:id="2214" w:name="_Toc36038040"/>
      <w:bookmarkStart w:id="2215" w:name="_Toc38875422"/>
      <w:bookmarkStart w:id="2216" w:name="_Toc43191903"/>
      <w:bookmarkStart w:id="2217" w:name="_Toc45133298"/>
      <w:bookmarkStart w:id="2218" w:name="_Toc51316802"/>
      <w:bookmarkStart w:id="2219" w:name="_Toc51761982"/>
      <w:bookmarkStart w:id="2220" w:name="_Toc56594524"/>
      <w:bookmarkStart w:id="2221" w:name="_Toc67493866"/>
      <w:bookmarkStart w:id="2222" w:name="_Toc68169770"/>
      <w:bookmarkStart w:id="2223" w:name="_Toc73459380"/>
      <w:bookmarkStart w:id="2224" w:name="_Toc73459503"/>
      <w:bookmarkStart w:id="2225" w:name="_Toc74743040"/>
      <w:bookmarkStart w:id="2226" w:name="_Toc112918325"/>
      <w:bookmarkStart w:id="2227" w:name="_Toc120652826"/>
      <w:bookmarkStart w:id="2228" w:name="_Toc129205613"/>
      <w:bookmarkStart w:id="2229" w:name="_Toc129244432"/>
      <w:bookmarkStart w:id="2230" w:name="_Toc136530206"/>
      <w:bookmarkStart w:id="2231" w:name="_Toc136614803"/>
      <w:bookmarkStart w:id="2232" w:name="_Toc148460930"/>
      <w:bookmarkStart w:id="2233" w:name="_Toc151914927"/>
      <w:bookmarkStart w:id="2234" w:name="_Toc175739045"/>
      <w:bookmarkStart w:id="2235" w:name="_Toc175772215"/>
      <w:bookmarkStart w:id="2236" w:name="_Toc28013440"/>
      <w:bookmarkStart w:id="2237" w:name="_Toc34222353"/>
      <w:bookmarkStart w:id="2238" w:name="_Toc36040536"/>
      <w:bookmarkStart w:id="2239" w:name="_Toc39134465"/>
      <w:bookmarkStart w:id="2240" w:name="_Toc43283412"/>
      <w:bookmarkStart w:id="2241" w:name="_Toc45134452"/>
      <w:bookmarkStart w:id="2242" w:name="_Toc49930052"/>
      <w:bookmarkStart w:id="2243" w:name="_Toc50024172"/>
      <w:bookmarkStart w:id="2244" w:name="_Toc51763660"/>
      <w:bookmarkStart w:id="2245" w:name="_Toc56594525"/>
      <w:bookmarkStart w:id="2246" w:name="_Toc67493867"/>
      <w:bookmarkStart w:id="2247" w:name="_Toc68169771"/>
      <w:bookmarkStart w:id="2248" w:name="_Toc73459381"/>
      <w:bookmarkStart w:id="2249" w:name="_Toc73459504"/>
      <w:bookmarkStart w:id="2250" w:name="_Toc74743041"/>
      <w:bookmarkStart w:id="2251" w:name="_Toc112918326"/>
      <w:r>
        <w:t>5.6.2.8</w:t>
      </w:r>
      <w:r>
        <w:tab/>
        <w:t xml:space="preserve">Type </w:t>
      </w:r>
      <w:bookmarkEnd w:id="2212"/>
      <w:bookmarkEnd w:id="2213"/>
      <w:bookmarkEnd w:id="2214"/>
      <w:bookmarkEnd w:id="2215"/>
      <w:bookmarkEnd w:id="2216"/>
      <w:bookmarkEnd w:id="2217"/>
      <w:bookmarkEnd w:id="2218"/>
      <w:bookmarkEnd w:id="2219"/>
      <w:r>
        <w:t>UeRequestedValueRep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77777777" w:rsidR="00DE597D" w:rsidRPr="003107D3" w:rsidRDefault="00DE597D" w:rsidP="00DE597D">
            <w:pPr>
              <w:pStyle w:val="TAL"/>
            </w:pPr>
            <w:r>
              <w:rPr>
                <w:noProof/>
              </w:rPr>
              <w:t>urspEnfReport</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5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53" w:name="_Toc148460931"/>
      <w:bookmarkStart w:id="2254" w:name="_Toc151914928"/>
      <w:bookmarkStart w:id="2255" w:name="_Toc175739046"/>
      <w:bookmarkStart w:id="2256" w:name="_Toc175772216"/>
      <w:bookmarkStart w:id="2257" w:name="_Hlk140686510"/>
      <w:bookmarkStart w:id="2258" w:name="_Toc120652827"/>
      <w:bookmarkStart w:id="2259" w:name="_Toc129205614"/>
      <w:bookmarkStart w:id="2260" w:name="_Toc129244433"/>
      <w:bookmarkStart w:id="2261" w:name="_Toc136530207"/>
      <w:bookmarkStart w:id="2262" w:name="_Toc136614804"/>
      <w:r>
        <w:t>5.6.2.9</w:t>
      </w:r>
      <w:r>
        <w:tab/>
        <w:t>Type UePolicyParameters</w:t>
      </w:r>
      <w:bookmarkEnd w:id="2253"/>
      <w:bookmarkEnd w:id="2254"/>
      <w:bookmarkEnd w:id="2255"/>
      <w:bookmarkEnd w:id="2256"/>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63" w:name="_Toc148460932"/>
      <w:bookmarkStart w:id="2264" w:name="_Toc151914929"/>
      <w:bookmarkStart w:id="2265" w:name="_Toc175739047"/>
      <w:bookmarkStart w:id="2266" w:name="_Toc175772217"/>
      <w:r w:rsidRPr="009408F4">
        <w:t>5.6.2.1</w:t>
      </w:r>
      <w:r>
        <w:t>0</w:t>
      </w:r>
      <w:r w:rsidRPr="009408F4">
        <w:tab/>
        <w:t>Type LboRoamingInformation</w:t>
      </w:r>
      <w:bookmarkEnd w:id="2263"/>
      <w:bookmarkEnd w:id="2264"/>
      <w:bookmarkEnd w:id="2265"/>
      <w:bookmarkEnd w:id="2266"/>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67" w:name="_Toc148460933"/>
      <w:bookmarkStart w:id="2268" w:name="_Toc151914930"/>
      <w:bookmarkStart w:id="2269" w:name="_Toc175739048"/>
      <w:bookmarkStart w:id="2270" w:name="_Toc175772218"/>
      <w:r>
        <w:t>5.6.2.</w:t>
      </w:r>
      <w:r w:rsidR="002C328E">
        <w:t>11</w:t>
      </w:r>
      <w:r>
        <w:tab/>
        <w:t>Type UrspEnforcementPduSession</w:t>
      </w:r>
      <w:bookmarkEnd w:id="2267"/>
      <w:bookmarkEnd w:id="2268"/>
      <w:bookmarkEnd w:id="2269"/>
      <w:bookmarkEnd w:id="227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1" w:name="_Toc151914931"/>
      <w:bookmarkStart w:id="2272" w:name="_Toc175739049"/>
      <w:bookmarkStart w:id="2273" w:name="_Toc175772219"/>
      <w:bookmarkStart w:id="2274" w:name="_Toc148460934"/>
      <w:bookmarkEnd w:id="2257"/>
      <w:r w:rsidRPr="00946EB8">
        <w:t>5.6.2.1</w:t>
      </w:r>
      <w:r>
        <w:t>2</w:t>
      </w:r>
      <w:r w:rsidRPr="00946EB8">
        <w:tab/>
        <w:t>Type UePolicyNotification</w:t>
      </w:r>
      <w:bookmarkEnd w:id="2271"/>
      <w:bookmarkEnd w:id="2272"/>
      <w:bookmarkEnd w:id="2273"/>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75" w:name="_Toc151914932"/>
      <w:bookmarkStart w:id="2276" w:name="_Toc175739050"/>
      <w:bookmarkStart w:id="2277" w:name="_Toc175772220"/>
      <w:r>
        <w:rPr>
          <w:noProof/>
        </w:rPr>
        <w:t>5.6.3</w:t>
      </w:r>
      <w:r>
        <w:rPr>
          <w:noProof/>
        </w:rPr>
        <w:tab/>
        <w:t>Simple data types and enumerations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8"/>
      <w:bookmarkEnd w:id="2259"/>
      <w:bookmarkEnd w:id="2260"/>
      <w:bookmarkEnd w:id="2261"/>
      <w:bookmarkEnd w:id="2262"/>
      <w:bookmarkEnd w:id="2274"/>
      <w:bookmarkEnd w:id="2275"/>
      <w:bookmarkEnd w:id="2276"/>
      <w:bookmarkEnd w:id="2277"/>
    </w:p>
    <w:p w14:paraId="36027CE0" w14:textId="77777777" w:rsidR="006C3F4E" w:rsidRDefault="006C3F4E">
      <w:pPr>
        <w:pStyle w:val="Heading4"/>
        <w:rPr>
          <w:noProof/>
        </w:rPr>
      </w:pPr>
      <w:bookmarkStart w:id="2278" w:name="_Toc28013441"/>
      <w:bookmarkStart w:id="2279" w:name="_Toc34222354"/>
      <w:bookmarkStart w:id="2280" w:name="_Toc36040537"/>
      <w:bookmarkStart w:id="2281" w:name="_Toc39134466"/>
      <w:bookmarkStart w:id="2282" w:name="_Toc43283413"/>
      <w:bookmarkStart w:id="2283" w:name="_Toc45134453"/>
      <w:bookmarkStart w:id="2284" w:name="_Toc49930053"/>
      <w:bookmarkStart w:id="2285" w:name="_Toc50024173"/>
      <w:bookmarkStart w:id="2286" w:name="_Toc51763661"/>
      <w:bookmarkStart w:id="2287" w:name="_Toc56594526"/>
      <w:bookmarkStart w:id="2288" w:name="_Toc67493868"/>
      <w:bookmarkStart w:id="2289" w:name="_Toc68169772"/>
      <w:bookmarkStart w:id="2290" w:name="_Toc73459382"/>
      <w:bookmarkStart w:id="2291" w:name="_Toc73459505"/>
      <w:bookmarkStart w:id="2292" w:name="_Toc74743042"/>
      <w:bookmarkStart w:id="2293" w:name="_Toc112918327"/>
      <w:bookmarkStart w:id="2294" w:name="_Toc120652828"/>
      <w:bookmarkStart w:id="2295" w:name="_Toc129205615"/>
      <w:bookmarkStart w:id="2296" w:name="_Toc129244434"/>
      <w:bookmarkStart w:id="2297" w:name="_Toc136530208"/>
      <w:bookmarkStart w:id="2298" w:name="_Toc136614805"/>
      <w:bookmarkStart w:id="2299" w:name="_Toc148460935"/>
      <w:bookmarkStart w:id="2300" w:name="_Toc151914933"/>
      <w:bookmarkStart w:id="2301" w:name="_Toc175739051"/>
      <w:bookmarkStart w:id="2302" w:name="_Toc175772221"/>
      <w:r>
        <w:rPr>
          <w:noProof/>
        </w:rPr>
        <w:t>5.6.3.1</w:t>
      </w:r>
      <w:r>
        <w:rPr>
          <w:noProof/>
        </w:rPr>
        <w:tab/>
        <w:t>Introduction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03" w:name="_Toc28013442"/>
      <w:bookmarkStart w:id="2304" w:name="_Toc34222355"/>
      <w:bookmarkStart w:id="2305" w:name="_Toc36040538"/>
      <w:bookmarkStart w:id="2306" w:name="_Toc39134467"/>
      <w:bookmarkStart w:id="2307" w:name="_Toc43283414"/>
      <w:bookmarkStart w:id="2308" w:name="_Toc45134454"/>
      <w:bookmarkStart w:id="2309" w:name="_Toc49930054"/>
      <w:bookmarkStart w:id="2310" w:name="_Toc50024174"/>
      <w:bookmarkStart w:id="2311" w:name="_Toc51763662"/>
      <w:bookmarkStart w:id="2312" w:name="_Toc56594527"/>
      <w:bookmarkStart w:id="2313" w:name="_Toc67493869"/>
      <w:bookmarkStart w:id="2314" w:name="_Toc68169773"/>
      <w:bookmarkStart w:id="2315" w:name="_Toc73459383"/>
      <w:bookmarkStart w:id="2316" w:name="_Toc73459506"/>
      <w:bookmarkStart w:id="2317" w:name="_Toc74743043"/>
      <w:bookmarkStart w:id="2318" w:name="_Toc112918328"/>
      <w:bookmarkStart w:id="2319" w:name="_Toc120652829"/>
      <w:bookmarkStart w:id="2320" w:name="_Toc129205616"/>
      <w:bookmarkStart w:id="2321" w:name="_Toc129244435"/>
      <w:bookmarkStart w:id="2322" w:name="_Toc136530209"/>
      <w:bookmarkStart w:id="2323" w:name="_Toc136614806"/>
      <w:bookmarkStart w:id="2324" w:name="_Toc148460936"/>
      <w:bookmarkStart w:id="2325" w:name="_Toc151914934"/>
      <w:bookmarkStart w:id="2326" w:name="_Toc175739052"/>
      <w:bookmarkStart w:id="2327" w:name="_Toc175772222"/>
      <w:r>
        <w:rPr>
          <w:noProof/>
        </w:rPr>
        <w:t>5.6.3.2</w:t>
      </w:r>
      <w:r>
        <w:rPr>
          <w:noProof/>
        </w:rPr>
        <w:tab/>
        <w:t>Simple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28" w:name="_Toc28013443"/>
      <w:bookmarkStart w:id="2329" w:name="_Toc34222356"/>
      <w:bookmarkStart w:id="2330" w:name="_Toc36040539"/>
      <w:bookmarkStart w:id="2331" w:name="_Toc39134468"/>
      <w:bookmarkStart w:id="2332" w:name="_Toc43283415"/>
      <w:bookmarkStart w:id="2333" w:name="_Toc45134455"/>
      <w:bookmarkStart w:id="2334" w:name="_Toc49930055"/>
      <w:bookmarkStart w:id="2335" w:name="_Toc50024175"/>
      <w:bookmarkStart w:id="2336" w:name="_Toc51763663"/>
      <w:bookmarkStart w:id="2337" w:name="_Toc56594528"/>
      <w:bookmarkStart w:id="2338" w:name="_Toc67493870"/>
      <w:bookmarkStart w:id="2339" w:name="_Toc68169774"/>
      <w:bookmarkStart w:id="2340" w:name="_Toc73459384"/>
      <w:bookmarkStart w:id="2341" w:name="_Toc73459507"/>
      <w:bookmarkStart w:id="2342" w:name="_Toc74743044"/>
      <w:bookmarkStart w:id="2343" w:name="_Toc112918329"/>
      <w:bookmarkStart w:id="2344" w:name="_Toc120652830"/>
      <w:bookmarkStart w:id="2345" w:name="_Toc129205617"/>
      <w:bookmarkStart w:id="2346" w:name="_Toc129244436"/>
      <w:bookmarkStart w:id="2347" w:name="_Toc136530210"/>
      <w:bookmarkStart w:id="2348" w:name="_Toc136614807"/>
      <w:bookmarkStart w:id="2349" w:name="_Toc148460937"/>
      <w:bookmarkStart w:id="2350" w:name="_Toc151914935"/>
      <w:bookmarkStart w:id="2351" w:name="_Toc175739053"/>
      <w:bookmarkStart w:id="2352" w:name="_Toc175772223"/>
      <w:r>
        <w:rPr>
          <w:noProof/>
        </w:rPr>
        <w:t>5.6.3.3</w:t>
      </w:r>
      <w:r>
        <w:rPr>
          <w:noProof/>
        </w:rPr>
        <w:tab/>
        <w:t xml:space="preserve">Enumeration: </w:t>
      </w:r>
      <w:bookmarkStart w:id="2353" w:name="_Hlk511068497"/>
      <w:r>
        <w:rPr>
          <w:noProof/>
        </w:rPr>
        <w:t>RequestTrigger</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3"/>
      <w:bookmarkEnd w:id="2352"/>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5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4"/>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5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5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5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57" w:name="_Toc28013444"/>
      <w:bookmarkStart w:id="2358" w:name="_Toc34222357"/>
      <w:bookmarkStart w:id="2359" w:name="_Toc36040540"/>
      <w:bookmarkStart w:id="2360" w:name="_Toc39134469"/>
      <w:bookmarkStart w:id="2361" w:name="_Toc43283416"/>
      <w:bookmarkStart w:id="2362" w:name="_Toc45134456"/>
      <w:bookmarkStart w:id="2363" w:name="_Toc49930056"/>
      <w:bookmarkStart w:id="2364" w:name="_Toc50024176"/>
      <w:bookmarkStart w:id="2365" w:name="_Toc51763664"/>
      <w:bookmarkStart w:id="2366" w:name="_Toc56594529"/>
      <w:bookmarkStart w:id="2367" w:name="_Toc67493871"/>
      <w:bookmarkStart w:id="2368" w:name="_Toc68169775"/>
      <w:bookmarkStart w:id="2369" w:name="_Toc73459385"/>
      <w:bookmarkStart w:id="2370" w:name="_Toc73459508"/>
      <w:bookmarkStart w:id="2371" w:name="_Toc74743045"/>
      <w:bookmarkStart w:id="2372" w:name="_Toc112918330"/>
      <w:bookmarkStart w:id="2373" w:name="_Toc120652831"/>
      <w:bookmarkStart w:id="2374" w:name="_Toc129205618"/>
      <w:bookmarkStart w:id="2375" w:name="_Toc129244437"/>
      <w:bookmarkStart w:id="2376" w:name="_Toc136530211"/>
      <w:bookmarkStart w:id="2377" w:name="_Toc136614808"/>
      <w:bookmarkStart w:id="2378" w:name="_Toc148460938"/>
      <w:bookmarkStart w:id="2379" w:name="_Toc151914936"/>
      <w:bookmarkStart w:id="2380" w:name="_Toc175739054"/>
      <w:bookmarkStart w:id="2381" w:name="_Toc175772224"/>
      <w:r>
        <w:rPr>
          <w:noProof/>
        </w:rPr>
        <w:t>5.6.3.4</w:t>
      </w:r>
      <w:r>
        <w:rPr>
          <w:noProof/>
        </w:rPr>
        <w:tab/>
        <w:t>Enumeration: PolicyAssociationReleaseCause</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82" w:name="_Toc34222358"/>
      <w:bookmarkStart w:id="2383" w:name="_Toc36040541"/>
      <w:bookmarkStart w:id="2384" w:name="_Toc39134470"/>
      <w:bookmarkStart w:id="2385" w:name="_Toc43283417"/>
      <w:bookmarkStart w:id="2386" w:name="_Toc45134457"/>
      <w:bookmarkStart w:id="2387" w:name="_Toc49930057"/>
      <w:bookmarkStart w:id="2388" w:name="_Toc50024177"/>
      <w:bookmarkStart w:id="2389" w:name="_Toc51763665"/>
      <w:bookmarkStart w:id="2390" w:name="_Toc56594530"/>
      <w:bookmarkStart w:id="2391" w:name="_Toc67493872"/>
      <w:bookmarkStart w:id="2392" w:name="_Toc68169776"/>
      <w:bookmarkStart w:id="2393" w:name="_Toc73459386"/>
      <w:bookmarkStart w:id="2394" w:name="_Toc73459509"/>
      <w:bookmarkStart w:id="2395" w:name="_Toc74743046"/>
      <w:bookmarkStart w:id="2396" w:name="_Toc112918331"/>
      <w:bookmarkStart w:id="2397" w:name="_Toc120652832"/>
      <w:bookmarkStart w:id="2398" w:name="_Toc129205619"/>
      <w:bookmarkStart w:id="2399" w:name="_Toc129244438"/>
      <w:bookmarkStart w:id="2400" w:name="_Toc136530212"/>
      <w:bookmarkStart w:id="2401" w:name="_Toc136614809"/>
      <w:bookmarkStart w:id="2402" w:name="_Toc148460939"/>
      <w:bookmarkStart w:id="2403" w:name="_Toc151914937"/>
      <w:bookmarkStart w:id="2404" w:name="_Toc175739055"/>
      <w:bookmarkStart w:id="2405" w:name="_Toc175772225"/>
      <w:r>
        <w:rPr>
          <w:noProof/>
        </w:rPr>
        <w:t>5.6.3.5</w:t>
      </w:r>
      <w:r>
        <w:rPr>
          <w:noProof/>
        </w:rPr>
        <w:tab/>
        <w:t>Enumeration: Pc5Capability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06" w:name="_Toc73459510"/>
      <w:bookmarkStart w:id="2407" w:name="_Toc74743047"/>
      <w:bookmarkStart w:id="2408" w:name="_Toc112918332"/>
      <w:bookmarkStart w:id="2409" w:name="_Toc120652833"/>
      <w:bookmarkStart w:id="2410" w:name="_Toc129205620"/>
      <w:bookmarkStart w:id="2411" w:name="_Toc129244439"/>
      <w:bookmarkStart w:id="2412" w:name="_Toc136530213"/>
      <w:bookmarkStart w:id="2413" w:name="_Toc136614810"/>
      <w:bookmarkStart w:id="2414" w:name="_Toc148460940"/>
      <w:bookmarkStart w:id="2415" w:name="_Toc151914938"/>
      <w:bookmarkStart w:id="2416" w:name="_Toc175739056"/>
      <w:bookmarkStart w:id="2417" w:name="_Toc175772226"/>
      <w:r>
        <w:rPr>
          <w:noProof/>
        </w:rPr>
        <w:t>5.6.3.6</w:t>
      </w:r>
      <w:r>
        <w:rPr>
          <w:noProof/>
        </w:rPr>
        <w:tab/>
        <w:t>Enumeration: ProSeCapability</w:t>
      </w:r>
      <w:bookmarkEnd w:id="2406"/>
      <w:bookmarkEnd w:id="2407"/>
      <w:bookmarkEnd w:id="2408"/>
      <w:bookmarkEnd w:id="2409"/>
      <w:bookmarkEnd w:id="2410"/>
      <w:bookmarkEnd w:id="2411"/>
      <w:bookmarkEnd w:id="2412"/>
      <w:bookmarkEnd w:id="2413"/>
      <w:bookmarkEnd w:id="2414"/>
      <w:bookmarkEnd w:id="2415"/>
      <w:bookmarkEnd w:id="2416"/>
      <w:bookmarkEnd w:id="2417"/>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18" w:name="_Toc28013445"/>
      <w:bookmarkStart w:id="2419" w:name="_Toc34222359"/>
      <w:bookmarkStart w:id="2420" w:name="_Toc36040542"/>
      <w:bookmarkStart w:id="2421" w:name="_Toc39134471"/>
      <w:bookmarkStart w:id="2422" w:name="_Toc43283418"/>
      <w:bookmarkStart w:id="2423" w:name="_Toc45134458"/>
      <w:bookmarkStart w:id="2424" w:name="_Toc49930058"/>
      <w:bookmarkStart w:id="2425" w:name="_Toc50024178"/>
      <w:bookmarkStart w:id="2426" w:name="_Toc51763666"/>
      <w:bookmarkStart w:id="2427" w:name="_Toc56594531"/>
      <w:bookmarkStart w:id="2428" w:name="_Toc67493873"/>
      <w:bookmarkStart w:id="2429" w:name="_Toc68169777"/>
      <w:bookmarkStart w:id="2430" w:name="_Toc73459387"/>
      <w:bookmarkStart w:id="2431" w:name="_Toc73459511"/>
      <w:bookmarkStart w:id="2432" w:name="_Toc74743048"/>
      <w:bookmarkStart w:id="2433" w:name="_Toc112918333"/>
      <w:bookmarkStart w:id="2434" w:name="_Toc120652834"/>
      <w:bookmarkStart w:id="2435" w:name="_Toc129205621"/>
      <w:bookmarkStart w:id="243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37" w:name="_Toc175739057"/>
      <w:bookmarkStart w:id="2438" w:name="_Toc175772227"/>
      <w:bookmarkStart w:id="2439" w:name="_Toc136530214"/>
      <w:bookmarkStart w:id="2440" w:name="_Toc136614811"/>
      <w:bookmarkStart w:id="2441" w:name="_Toc148460941"/>
      <w:r w:rsidRPr="004E0931">
        <w:rPr>
          <w:noProof/>
        </w:rPr>
        <w:t>5.6.3.</w:t>
      </w:r>
      <w:r>
        <w:rPr>
          <w:noProof/>
        </w:rPr>
        <w:t>8</w:t>
      </w:r>
      <w:r w:rsidRPr="004E0931">
        <w:rPr>
          <w:noProof/>
        </w:rPr>
        <w:tab/>
      </w:r>
      <w:r>
        <w:rPr>
          <w:noProof/>
        </w:rPr>
        <w:t>Void</w:t>
      </w:r>
      <w:bookmarkEnd w:id="2437"/>
      <w:bookmarkEnd w:id="2438"/>
    </w:p>
    <w:p w14:paraId="3FFA46C9" w14:textId="77777777" w:rsidR="00EB7A58" w:rsidRPr="004E0931" w:rsidRDefault="00EB7A58" w:rsidP="00CA66F1">
      <w:pPr>
        <w:pStyle w:val="Heading4"/>
        <w:rPr>
          <w:noProof/>
        </w:rPr>
      </w:pPr>
      <w:bookmarkStart w:id="2442" w:name="_Toc175739058"/>
      <w:bookmarkStart w:id="2443" w:name="_Toc175772228"/>
      <w:r w:rsidRPr="004E0931">
        <w:rPr>
          <w:noProof/>
        </w:rPr>
        <w:t>5.6.3.</w:t>
      </w:r>
      <w:r>
        <w:rPr>
          <w:noProof/>
        </w:rPr>
        <w:t>9</w:t>
      </w:r>
      <w:r w:rsidRPr="004E0931">
        <w:rPr>
          <w:noProof/>
        </w:rPr>
        <w:tab/>
        <w:t xml:space="preserve">Enumeration: </w:t>
      </w:r>
      <w:r>
        <w:rPr>
          <w:noProof/>
        </w:rPr>
        <w:t>N1N2MessTransferErrorReply</w:t>
      </w:r>
      <w:bookmarkEnd w:id="2442"/>
      <w:bookmarkEnd w:id="244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44" w:name="_Toc175739059"/>
      <w:bookmarkStart w:id="2445" w:name="_Toc175772229"/>
      <w:bookmarkStart w:id="2446" w:name="_Toc151914939"/>
      <w:r w:rsidRPr="004E0931">
        <w:rPr>
          <w:noProof/>
        </w:rPr>
        <w:t>5.6.3.</w:t>
      </w:r>
      <w:r>
        <w:rPr>
          <w:noProof/>
        </w:rPr>
        <w:t>10</w:t>
      </w:r>
      <w:r w:rsidRPr="004E0931">
        <w:rPr>
          <w:noProof/>
        </w:rPr>
        <w:tab/>
        <w:t xml:space="preserve">Enumeration: </w:t>
      </w:r>
      <w:r>
        <w:rPr>
          <w:noProof/>
        </w:rPr>
        <w:t>RangSLCapability</w:t>
      </w:r>
      <w:bookmarkEnd w:id="2444"/>
      <w:bookmarkEnd w:id="2445"/>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47" w:name="_Toc175739060"/>
      <w:bookmarkStart w:id="2448" w:name="_Toc175772230"/>
      <w:r w:rsidRPr="004E0931">
        <w:rPr>
          <w:noProof/>
        </w:rPr>
        <w:t>5.6.3.</w:t>
      </w:r>
      <w:r>
        <w:rPr>
          <w:noProof/>
        </w:rPr>
        <w:t>11</w:t>
      </w:r>
      <w:r w:rsidRPr="004E0931">
        <w:rPr>
          <w:noProof/>
        </w:rPr>
        <w:tab/>
        <w:t xml:space="preserve">Enumeration: </w:t>
      </w:r>
      <w:r>
        <w:rPr>
          <w:noProof/>
        </w:rPr>
        <w:t>PolicyStatus</w:t>
      </w:r>
      <w:bookmarkEnd w:id="2447"/>
      <w:bookmarkEnd w:id="244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49" w:name="_Toc175739061"/>
      <w:bookmarkStart w:id="2450" w:name="_Toc175772231"/>
      <w:r>
        <w:rPr>
          <w:noProof/>
        </w:rPr>
        <w:t>5.6.3.12</w:t>
      </w:r>
      <w:r>
        <w:rPr>
          <w:noProof/>
        </w:rPr>
        <w:tab/>
        <w:t>Enumeration: A2xCapability</w:t>
      </w:r>
      <w:bookmarkEnd w:id="2449"/>
      <w:bookmarkEnd w:id="245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52" w:name="_Toc175739062"/>
      <w:bookmarkStart w:id="2453" w:name="_Toc175772232"/>
      <w:r>
        <w:rPr>
          <w:noProof/>
        </w:rPr>
        <w:t>5.6.4</w:t>
      </w:r>
      <w:r>
        <w:rPr>
          <w:noProof/>
        </w:rPr>
        <w:tab/>
        <w:t>Data types describing alternative data types or combinations of data types</w:t>
      </w:r>
      <w:bookmarkEnd w:id="2446"/>
      <w:bookmarkEnd w:id="2452"/>
      <w:bookmarkEnd w:id="2453"/>
    </w:p>
    <w:p w14:paraId="457AF26C" w14:textId="77777777" w:rsidR="00EB7A58" w:rsidRDefault="00EB7A58" w:rsidP="00EB7A58">
      <w:pPr>
        <w:pStyle w:val="Heading4"/>
        <w:rPr>
          <w:noProof/>
        </w:rPr>
      </w:pPr>
      <w:bookmarkStart w:id="2454" w:name="_Toc145707591"/>
      <w:bookmarkStart w:id="2455" w:name="_Toc151914940"/>
      <w:bookmarkStart w:id="2456" w:name="_Toc175739063"/>
      <w:bookmarkStart w:id="2457" w:name="_Toc175772233"/>
      <w:r>
        <w:rPr>
          <w:noProof/>
        </w:rPr>
        <w:t>5.6.4.1</w:t>
      </w:r>
      <w:r>
        <w:rPr>
          <w:noProof/>
        </w:rPr>
        <w:tab/>
      </w:r>
      <w:bookmarkEnd w:id="2454"/>
      <w:r>
        <w:rPr>
          <w:noProof/>
        </w:rPr>
        <w:t>Type: UePolicyTransferFailureCause</w:t>
      </w:r>
      <w:bookmarkEnd w:id="2455"/>
      <w:bookmarkEnd w:id="2456"/>
      <w:bookmarkEnd w:id="245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58" w:name="_Toc151914941"/>
      <w:bookmarkStart w:id="2459" w:name="_Toc175739064"/>
      <w:bookmarkStart w:id="2460" w:name="_Toc175772234"/>
      <w:r>
        <w:rPr>
          <w:noProof/>
        </w:rPr>
        <w:t>5.7</w:t>
      </w:r>
      <w:r>
        <w:rPr>
          <w:noProof/>
        </w:rP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9"/>
      <w:bookmarkEnd w:id="2440"/>
      <w:bookmarkEnd w:id="2441"/>
      <w:bookmarkEnd w:id="2458"/>
      <w:bookmarkEnd w:id="2459"/>
      <w:bookmarkEnd w:id="2460"/>
    </w:p>
    <w:p w14:paraId="43AB19EB" w14:textId="77777777" w:rsidR="006C3F4E" w:rsidRDefault="006C3F4E">
      <w:pPr>
        <w:pStyle w:val="Heading3"/>
      </w:pPr>
      <w:bookmarkStart w:id="2461" w:name="_Toc28013446"/>
      <w:bookmarkStart w:id="2462" w:name="_Toc34222360"/>
      <w:bookmarkStart w:id="2463" w:name="_Toc36040543"/>
      <w:bookmarkStart w:id="2464" w:name="_Toc39134472"/>
      <w:bookmarkStart w:id="2465" w:name="_Toc43283419"/>
      <w:bookmarkStart w:id="2466" w:name="_Toc45134459"/>
      <w:bookmarkStart w:id="2467" w:name="_Toc49930059"/>
      <w:bookmarkStart w:id="2468" w:name="_Toc50024179"/>
      <w:bookmarkStart w:id="2469" w:name="_Toc51763667"/>
      <w:bookmarkStart w:id="2470" w:name="_Toc56594532"/>
      <w:bookmarkStart w:id="2471" w:name="_Toc67493874"/>
      <w:bookmarkStart w:id="2472" w:name="_Toc68169778"/>
      <w:bookmarkStart w:id="2473" w:name="_Toc73459388"/>
      <w:bookmarkStart w:id="2474" w:name="_Toc73459512"/>
      <w:bookmarkStart w:id="2475" w:name="_Toc74743049"/>
      <w:bookmarkStart w:id="2476" w:name="_Toc112918334"/>
      <w:bookmarkStart w:id="2477" w:name="_Toc120652835"/>
      <w:bookmarkStart w:id="2478" w:name="_Toc129205622"/>
      <w:bookmarkStart w:id="2479" w:name="_Toc129244441"/>
      <w:bookmarkStart w:id="2480" w:name="_Toc136530215"/>
      <w:bookmarkStart w:id="2481" w:name="_Toc136614812"/>
      <w:bookmarkStart w:id="2482" w:name="_Toc148460942"/>
      <w:bookmarkStart w:id="2483" w:name="_Toc151914942"/>
      <w:bookmarkStart w:id="2484" w:name="_Toc175739065"/>
      <w:bookmarkStart w:id="2485" w:name="_Toc175772235"/>
      <w:r>
        <w:t>5.7.1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86" w:name="_Toc28013447"/>
      <w:bookmarkStart w:id="2487" w:name="_Toc34222361"/>
      <w:bookmarkStart w:id="2488" w:name="_Toc36040544"/>
      <w:bookmarkStart w:id="2489" w:name="_Toc39134473"/>
      <w:bookmarkStart w:id="2490" w:name="_Toc43283420"/>
      <w:bookmarkStart w:id="2491" w:name="_Toc45134460"/>
      <w:bookmarkStart w:id="2492" w:name="_Toc49930060"/>
      <w:bookmarkStart w:id="2493" w:name="_Toc50024180"/>
      <w:bookmarkStart w:id="2494" w:name="_Toc51763668"/>
      <w:bookmarkStart w:id="2495" w:name="_Toc56594533"/>
      <w:bookmarkStart w:id="2496" w:name="_Toc67493875"/>
      <w:bookmarkStart w:id="2497" w:name="_Toc68169779"/>
      <w:bookmarkStart w:id="2498" w:name="_Toc73459389"/>
      <w:bookmarkStart w:id="2499" w:name="_Toc73459513"/>
      <w:bookmarkStart w:id="2500" w:name="_Toc74743050"/>
      <w:bookmarkStart w:id="2501" w:name="_Toc112918335"/>
      <w:bookmarkStart w:id="2502" w:name="_Toc120652836"/>
      <w:bookmarkStart w:id="2503" w:name="_Toc129205623"/>
      <w:bookmarkStart w:id="2504" w:name="_Toc129244442"/>
      <w:bookmarkStart w:id="2505" w:name="_Toc136530216"/>
      <w:bookmarkStart w:id="2506" w:name="_Toc136614813"/>
      <w:bookmarkStart w:id="2507" w:name="_Toc148460943"/>
      <w:bookmarkStart w:id="2508" w:name="_Toc151914943"/>
      <w:bookmarkStart w:id="2509" w:name="_Toc175739066"/>
      <w:bookmarkStart w:id="2510" w:name="_Toc175772236"/>
      <w:r>
        <w:t>5.7.2</w:t>
      </w:r>
      <w:r>
        <w:tab/>
        <w:t>Protocol Errors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11" w:name="_Toc28013448"/>
      <w:bookmarkStart w:id="2512" w:name="_Toc34222362"/>
      <w:bookmarkStart w:id="2513" w:name="_Toc36040545"/>
      <w:bookmarkStart w:id="2514" w:name="_Toc39134474"/>
      <w:bookmarkStart w:id="2515" w:name="_Toc43283421"/>
      <w:bookmarkStart w:id="2516" w:name="_Toc45134461"/>
      <w:bookmarkStart w:id="2517" w:name="_Toc49930061"/>
      <w:bookmarkStart w:id="2518" w:name="_Toc50024181"/>
      <w:bookmarkStart w:id="2519" w:name="_Toc51763669"/>
      <w:bookmarkStart w:id="2520" w:name="_Toc56594534"/>
      <w:bookmarkStart w:id="2521" w:name="_Toc67493876"/>
      <w:bookmarkStart w:id="2522" w:name="_Toc68169780"/>
      <w:bookmarkStart w:id="2523" w:name="_Toc73459390"/>
      <w:bookmarkStart w:id="2524" w:name="_Toc73459514"/>
      <w:bookmarkStart w:id="2525" w:name="_Toc74743051"/>
      <w:bookmarkStart w:id="2526" w:name="_Toc112918336"/>
      <w:bookmarkStart w:id="2527" w:name="_Toc120652837"/>
      <w:bookmarkStart w:id="2528" w:name="_Toc129205624"/>
      <w:bookmarkStart w:id="2529" w:name="_Toc129244443"/>
      <w:bookmarkStart w:id="2530" w:name="_Toc136530217"/>
      <w:bookmarkStart w:id="2531" w:name="_Toc136614814"/>
      <w:bookmarkStart w:id="2532" w:name="_Toc148460944"/>
      <w:bookmarkStart w:id="2533" w:name="_Toc151914944"/>
      <w:bookmarkStart w:id="2534" w:name="_Toc175739067"/>
      <w:bookmarkStart w:id="2535" w:name="_Toc175772237"/>
      <w:r>
        <w:t>5.7.3</w:t>
      </w:r>
      <w:r>
        <w:tab/>
        <w:t>Application Errors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36" w:name="_Toc28013449"/>
      <w:bookmarkStart w:id="2537" w:name="_Toc34222363"/>
      <w:bookmarkStart w:id="2538" w:name="_Toc36040546"/>
      <w:bookmarkStart w:id="2539" w:name="_Toc39134475"/>
      <w:bookmarkStart w:id="2540" w:name="_Toc43283422"/>
      <w:bookmarkStart w:id="2541" w:name="_Toc45134462"/>
      <w:bookmarkStart w:id="2542" w:name="_Toc49930062"/>
      <w:bookmarkStart w:id="2543" w:name="_Toc50024182"/>
      <w:bookmarkStart w:id="2544" w:name="_Toc51763670"/>
      <w:bookmarkStart w:id="2545" w:name="_Toc56594535"/>
      <w:bookmarkStart w:id="2546" w:name="_Toc67493877"/>
      <w:bookmarkStart w:id="2547" w:name="_Toc68169781"/>
      <w:bookmarkStart w:id="2548" w:name="_Toc73459391"/>
      <w:bookmarkStart w:id="2549" w:name="_Toc73459515"/>
      <w:bookmarkStart w:id="2550" w:name="_Toc74743052"/>
      <w:bookmarkStart w:id="2551" w:name="_Toc112918337"/>
      <w:bookmarkStart w:id="2552" w:name="_Toc120652838"/>
      <w:bookmarkStart w:id="2553" w:name="_Toc129205625"/>
      <w:bookmarkStart w:id="2554" w:name="_Toc129244444"/>
      <w:bookmarkStart w:id="2555" w:name="_Toc136530218"/>
      <w:bookmarkStart w:id="2556" w:name="_Toc136614815"/>
      <w:bookmarkStart w:id="2557" w:name="_Toc148460945"/>
      <w:bookmarkStart w:id="2558" w:name="_Toc151914945"/>
      <w:bookmarkStart w:id="2559" w:name="_Toc175739068"/>
      <w:bookmarkStart w:id="2560" w:name="_Toc175772238"/>
      <w:r>
        <w:rPr>
          <w:noProof/>
        </w:rPr>
        <w:t>5.8</w:t>
      </w:r>
      <w:r>
        <w:rPr>
          <w:noProof/>
          <w:lang w:eastAsia="zh-CN"/>
        </w:rPr>
        <w:tab/>
        <w:t>Feature negotiation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1" w:name="_Hlk129178538"/>
            <w:bookmarkStart w:id="256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2"/>
    </w:tbl>
    <w:p w14:paraId="2C561119" w14:textId="77777777" w:rsidR="006C3F4E" w:rsidRDefault="006C3F4E">
      <w:pPr>
        <w:rPr>
          <w:noProof/>
        </w:rPr>
      </w:pPr>
    </w:p>
    <w:p w14:paraId="7CDAC039" w14:textId="77777777" w:rsidR="006C3F4E" w:rsidRDefault="006C3F4E">
      <w:pPr>
        <w:pStyle w:val="Heading2"/>
      </w:pPr>
      <w:bookmarkStart w:id="2563" w:name="_Toc28013450"/>
      <w:bookmarkStart w:id="2564" w:name="_Toc34222364"/>
      <w:bookmarkStart w:id="2565" w:name="_Toc36040547"/>
      <w:bookmarkStart w:id="2566" w:name="_Toc39134476"/>
      <w:bookmarkStart w:id="2567" w:name="_Toc43283423"/>
      <w:bookmarkStart w:id="2568" w:name="_Toc45134463"/>
      <w:bookmarkStart w:id="2569" w:name="_Toc49930063"/>
      <w:bookmarkStart w:id="2570" w:name="_Toc50024183"/>
      <w:bookmarkStart w:id="2571" w:name="_Toc51763671"/>
      <w:bookmarkStart w:id="2572" w:name="_Toc56594536"/>
      <w:bookmarkStart w:id="2573" w:name="_Toc67493878"/>
      <w:bookmarkStart w:id="2574" w:name="_Toc68169782"/>
      <w:bookmarkStart w:id="2575" w:name="_Toc73459392"/>
      <w:bookmarkStart w:id="2576" w:name="_Toc73459516"/>
      <w:bookmarkStart w:id="2577" w:name="_Toc74743053"/>
      <w:bookmarkStart w:id="2578" w:name="_Toc112918338"/>
      <w:bookmarkStart w:id="2579" w:name="_Toc120652839"/>
      <w:bookmarkStart w:id="2580" w:name="_Toc129205626"/>
      <w:bookmarkStart w:id="2581" w:name="_Toc129244445"/>
      <w:bookmarkStart w:id="2582" w:name="_Toc136530219"/>
      <w:bookmarkStart w:id="2583" w:name="_Toc136614816"/>
      <w:bookmarkStart w:id="2584" w:name="_Toc148460946"/>
      <w:bookmarkStart w:id="2585" w:name="_Toc151914946"/>
      <w:bookmarkStart w:id="2586" w:name="_Toc175739069"/>
      <w:bookmarkStart w:id="2587" w:name="_Toc175772239"/>
      <w:r>
        <w:t>5.9</w:t>
      </w:r>
      <w:r>
        <w:tab/>
        <w:t>Security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89" w:name="_Hlk530142087"/>
      <w:bookmarkEnd w:id="258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0" w:name="_Toc28013451"/>
      <w:bookmarkStart w:id="2591" w:name="_Toc34222365"/>
      <w:bookmarkStart w:id="2592" w:name="_Toc36040548"/>
      <w:bookmarkStart w:id="2593" w:name="_Toc39134477"/>
      <w:bookmarkStart w:id="2594" w:name="_Toc43283424"/>
      <w:bookmarkStart w:id="2595" w:name="_Toc45134464"/>
      <w:bookmarkStart w:id="2596" w:name="_Toc49930064"/>
      <w:bookmarkStart w:id="2597" w:name="_Toc50024184"/>
      <w:bookmarkStart w:id="2598" w:name="_Toc51763672"/>
      <w:bookmarkStart w:id="2599" w:name="_Toc56594537"/>
      <w:bookmarkStart w:id="2600" w:name="_Toc67493879"/>
      <w:bookmarkStart w:id="2601" w:name="_Toc68169783"/>
      <w:bookmarkStart w:id="2602" w:name="_Toc73459393"/>
      <w:bookmarkStart w:id="2603" w:name="_Toc73459517"/>
      <w:bookmarkStart w:id="2604" w:name="_Toc74743054"/>
      <w:bookmarkStart w:id="2605" w:name="_Toc112918339"/>
      <w:bookmarkStart w:id="2606" w:name="_Toc120652840"/>
      <w:bookmarkStart w:id="2607" w:name="_Toc129205627"/>
      <w:bookmarkStart w:id="2608" w:name="_Toc129244446"/>
      <w:bookmarkStart w:id="2609" w:name="_Toc136530220"/>
      <w:bookmarkStart w:id="2610" w:name="_Toc136614817"/>
      <w:bookmarkStart w:id="2611" w:name="_Toc148460947"/>
      <w:bookmarkStart w:id="2612" w:name="_Toc151914947"/>
      <w:bookmarkStart w:id="2613" w:name="_Toc175739070"/>
      <w:bookmarkStart w:id="2614" w:name="_Toc175772240"/>
      <w:bookmarkEnd w:id="2589"/>
      <w:r>
        <w:rPr>
          <w:noProof/>
        </w:rPr>
        <w:t>Annex A (normative):</w:t>
      </w:r>
      <w:r>
        <w:rPr>
          <w:noProof/>
        </w:rPr>
        <w:br/>
        <w:t>OpenAPI specification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76477962" w14:textId="77777777" w:rsidR="006C3F4E" w:rsidRDefault="006C3F4E">
      <w:pPr>
        <w:pStyle w:val="Heading1"/>
        <w:rPr>
          <w:noProof/>
        </w:rPr>
      </w:pPr>
      <w:bookmarkStart w:id="2615" w:name="_Toc28013452"/>
      <w:bookmarkStart w:id="2616" w:name="_Toc34222366"/>
      <w:bookmarkStart w:id="2617" w:name="_Toc36040549"/>
      <w:bookmarkStart w:id="2618" w:name="_Toc39134478"/>
      <w:bookmarkStart w:id="2619" w:name="_Toc43283425"/>
      <w:bookmarkStart w:id="2620" w:name="_Toc45134465"/>
      <w:bookmarkStart w:id="2621" w:name="_Toc49930065"/>
      <w:bookmarkStart w:id="2622" w:name="_Toc50024185"/>
      <w:bookmarkStart w:id="2623" w:name="_Toc51763673"/>
      <w:bookmarkStart w:id="2624" w:name="_Toc56594538"/>
      <w:bookmarkStart w:id="2625" w:name="_Toc67493880"/>
      <w:bookmarkStart w:id="2626" w:name="_Toc68169784"/>
      <w:bookmarkStart w:id="2627" w:name="_Toc73459394"/>
      <w:bookmarkStart w:id="2628" w:name="_Toc73459518"/>
      <w:bookmarkStart w:id="2629" w:name="_Toc74743055"/>
      <w:bookmarkStart w:id="2630" w:name="_Toc112918340"/>
      <w:bookmarkStart w:id="2631" w:name="_Toc120652841"/>
      <w:bookmarkStart w:id="2632" w:name="_Toc129205628"/>
      <w:bookmarkStart w:id="2633" w:name="_Toc129244447"/>
      <w:bookmarkStart w:id="2634" w:name="_Toc136530221"/>
      <w:bookmarkStart w:id="2635" w:name="_Toc136614818"/>
      <w:bookmarkStart w:id="2636" w:name="_Toc148460948"/>
      <w:bookmarkStart w:id="2637" w:name="_Toc151914948"/>
      <w:bookmarkStart w:id="2638" w:name="_Toc175739071"/>
      <w:bookmarkStart w:id="2639" w:name="_Toc175772241"/>
      <w:r>
        <w:rPr>
          <w:noProof/>
        </w:rPr>
        <w:t>A.1</w:t>
      </w:r>
      <w:r>
        <w:rPr>
          <w:noProof/>
        </w:rPr>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F0894FF" w14:textId="77777777" w:rsidR="006C3F4E" w:rsidRDefault="006C3F4E">
      <w:pPr>
        <w:rPr>
          <w:noProof/>
        </w:rPr>
      </w:pPr>
      <w:r>
        <w:rPr>
          <w:noProof/>
        </w:rPr>
        <w:t xml:space="preserve">The present Annex contains an </w:t>
      </w:r>
      <w:bookmarkStart w:id="2640" w:name="_Hlk499778317"/>
      <w:r>
        <w:rPr>
          <w:noProof/>
        </w:rPr>
        <w:t xml:space="preserve">OpenAPI [10] specification of HTTP messages and content bodies </w:t>
      </w:r>
      <w:bookmarkEnd w:id="264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1" w:name="_Toc28013453"/>
      <w:bookmarkStart w:id="2642" w:name="_Toc34222367"/>
      <w:bookmarkStart w:id="2643" w:name="_Toc36040550"/>
      <w:bookmarkStart w:id="2644" w:name="_Toc39134479"/>
      <w:bookmarkStart w:id="2645" w:name="_Toc43283426"/>
      <w:bookmarkStart w:id="2646" w:name="_Toc45134466"/>
      <w:bookmarkStart w:id="2647" w:name="_Toc49930066"/>
      <w:bookmarkStart w:id="2648" w:name="_Toc50024186"/>
      <w:bookmarkStart w:id="2649" w:name="_Toc51763674"/>
      <w:bookmarkStart w:id="2650" w:name="_Toc56594539"/>
      <w:bookmarkStart w:id="2651" w:name="_Toc67493881"/>
      <w:bookmarkStart w:id="2652" w:name="_Toc68169785"/>
      <w:bookmarkStart w:id="2653" w:name="_Toc73459395"/>
      <w:bookmarkStart w:id="2654" w:name="_Toc73459519"/>
      <w:bookmarkStart w:id="2655" w:name="_Toc74743056"/>
      <w:bookmarkStart w:id="2656" w:name="_Toc112918341"/>
      <w:bookmarkStart w:id="2657" w:name="_Toc120652842"/>
      <w:bookmarkStart w:id="2658" w:name="_Toc129205629"/>
      <w:bookmarkStart w:id="2659" w:name="_Toc129244448"/>
      <w:bookmarkStart w:id="2660" w:name="_Toc136530222"/>
      <w:bookmarkStart w:id="2661" w:name="_Toc136614819"/>
      <w:bookmarkStart w:id="2662" w:name="_Toc148460949"/>
      <w:bookmarkStart w:id="2663" w:name="_Toc151914949"/>
      <w:bookmarkStart w:id="2664" w:name="_Toc175739072"/>
      <w:bookmarkStart w:id="2665" w:name="_Toc175772242"/>
      <w:bookmarkStart w:id="2666" w:name="_Toc28013455"/>
      <w:bookmarkStart w:id="2667" w:name="_Toc34222369"/>
      <w:bookmarkStart w:id="2668" w:name="_Toc36040552"/>
      <w:bookmarkStart w:id="2669" w:name="_Toc39134481"/>
      <w:bookmarkStart w:id="2670" w:name="_Toc43283428"/>
      <w:bookmarkStart w:id="2671" w:name="_Toc45134468"/>
      <w:bookmarkStart w:id="2672" w:name="_Toc49930068"/>
      <w:bookmarkStart w:id="2673" w:name="_Toc50024188"/>
      <w:bookmarkStart w:id="2674" w:name="_Toc51763676"/>
      <w:bookmarkStart w:id="2675" w:name="_Toc56594541"/>
      <w:bookmarkStart w:id="2676" w:name="_Toc67493883"/>
      <w:bookmarkStart w:id="2677" w:name="_Toc68169787"/>
      <w:bookmarkStart w:id="2678" w:name="_Toc73459397"/>
      <w:bookmarkStart w:id="2679" w:name="_Toc73459521"/>
      <w:bookmarkStart w:id="2680" w:name="_Toc74743058"/>
      <w:bookmarkStart w:id="2681" w:name="_Toc112918343"/>
      <w:bookmarkStart w:id="2682" w:name="_Toc120652844"/>
      <w:bookmarkStart w:id="2683" w:name="_Toc129205631"/>
      <w:bookmarkStart w:id="2684" w:name="_Toc129244450"/>
      <w:bookmarkStart w:id="2685" w:name="_Toc136530224"/>
      <w:bookmarkStart w:id="2686" w:name="_Toc136614821"/>
      <w:bookmarkStart w:id="2687" w:name="_Toc148460951"/>
      <w:bookmarkStart w:id="2688" w:name="_Toc151914951"/>
      <w:bookmarkStart w:id="2689" w:name="_Hlk522985079"/>
      <w:r>
        <w:rPr>
          <w:noProof/>
        </w:rPr>
        <w:t>A.2</w:t>
      </w:r>
      <w:r>
        <w:rPr>
          <w:noProof/>
        </w:rPr>
        <w:tab/>
        <w:t>Npcf_UEPolicyControl</w:t>
      </w:r>
      <w:r>
        <w:rPr>
          <w:noProof/>
          <w:lang w:eastAsia="zh-CN"/>
        </w:rPr>
        <w:t xml:space="preserve"> </w:t>
      </w:r>
      <w:r>
        <w:rPr>
          <w:noProof/>
        </w:rPr>
        <w:t>API</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2C27F9C0" w:rsidR="00AF0189" w:rsidRDefault="00AF0189" w:rsidP="00AF0189">
      <w:pPr>
        <w:pStyle w:val="PL"/>
      </w:pPr>
      <w:r>
        <w:t xml:space="preserve">  version: </w:t>
      </w:r>
      <w:r>
        <w:rPr>
          <w:rFonts w:cs="Courier New"/>
          <w:szCs w:val="16"/>
        </w:rPr>
        <w:t>1.3.</w:t>
      </w:r>
      <w:r w:rsidR="00231722">
        <w:rPr>
          <w:rFonts w:cs="Courier New"/>
          <w:szCs w:val="16"/>
        </w:rPr>
        <w:t>1</w:t>
      </w:r>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7777777" w:rsidR="00AF0189" w:rsidRDefault="00AF0189" w:rsidP="00AF0189">
      <w:pPr>
        <w:pStyle w:val="PL"/>
      </w:pPr>
      <w:r>
        <w:t xml:space="preserve">    © 2024,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14A50AB4" w:rsidR="00AF0189" w:rsidRDefault="00AF0189" w:rsidP="00AF0189">
      <w:pPr>
        <w:pStyle w:val="PL"/>
      </w:pPr>
      <w:r>
        <w:t xml:space="preserve">  description: 3GPP TS 29.525 V18.</w:t>
      </w:r>
      <w:r w:rsidR="00231722">
        <w:t>7</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69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69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77777777" w:rsidR="00AF0189" w:rsidRDefault="00AF0189" w:rsidP="00AF0189">
      <w:pPr>
        <w:pStyle w:val="PL"/>
      </w:pPr>
      <w:r>
        <w:t xml:space="preserve">            $ref: 'TS29571_CommonData.yaml#/components/schemas/PresenceInfoRm'</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77777777" w:rsidR="00AF0189" w:rsidRDefault="00AF0189" w:rsidP="00AF018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1"/>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77777777" w:rsidR="00AF0189" w:rsidRDefault="00AF0189" w:rsidP="00AF0189">
      <w:pPr>
        <w:pStyle w:val="PL"/>
      </w:pPr>
      <w:r>
        <w:t xml:space="preserve">            $ref: 'TS29571_CommonData.yaml#/components/schemas/PresenceInfo'</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77777777" w:rsidR="00AF0189" w:rsidRDefault="00AF0189" w:rsidP="00AF0189">
      <w:pPr>
        <w:pStyle w:val="PL"/>
      </w:pPr>
      <w:r>
        <w:t xml:space="preserve">            The </w:t>
      </w:r>
      <w:r>
        <w:rPr>
          <w:lang w:eastAsia="zh-CN"/>
        </w:rPr>
        <w:t>praId attribute within the PresenceInfo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69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69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693" w:name="_Toc28013454"/>
      <w:bookmarkStart w:id="2694" w:name="_Toc34222368"/>
      <w:bookmarkStart w:id="2695" w:name="_Toc36040551"/>
      <w:bookmarkStart w:id="2696" w:name="_Toc39134480"/>
      <w:bookmarkStart w:id="2697" w:name="_Toc43283427"/>
      <w:bookmarkStart w:id="2698" w:name="_Toc45134467"/>
      <w:bookmarkStart w:id="2699" w:name="_Toc49930067"/>
      <w:bookmarkStart w:id="2700" w:name="_Toc50024187"/>
      <w:bookmarkStart w:id="2701" w:name="_Toc51763675"/>
      <w:bookmarkStart w:id="2702" w:name="_Toc56594540"/>
      <w:bookmarkStart w:id="2703" w:name="_Toc67493882"/>
      <w:bookmarkStart w:id="2704" w:name="_Toc68169786"/>
      <w:bookmarkStart w:id="2705" w:name="_Toc73459396"/>
      <w:bookmarkStart w:id="2706" w:name="_Toc73459520"/>
      <w:bookmarkStart w:id="2707" w:name="_Toc74743057"/>
      <w:bookmarkStart w:id="2708" w:name="_Toc112918342"/>
      <w:bookmarkStart w:id="2709" w:name="_Toc120652843"/>
      <w:bookmarkStart w:id="2710" w:name="_Toc129205630"/>
      <w:bookmarkStart w:id="2711" w:name="_Toc129244449"/>
      <w:bookmarkStart w:id="2712" w:name="_Toc136530223"/>
      <w:bookmarkStart w:id="2713" w:name="_Toc136614820"/>
      <w:bookmarkStart w:id="271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7FD6D38F"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15" w:name="_Toc151914950"/>
      <w:bookmarkStart w:id="2716" w:name="_Toc175739073"/>
      <w:bookmarkStart w:id="2717" w:name="_Toc175772243"/>
      <w:r>
        <w:t>Annex B (normative):</w:t>
      </w:r>
      <w:r>
        <w:br/>
        <w:t>Wireless and wireline convergence access support</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277B66AB" w14:textId="77777777" w:rsidR="006C3F4E" w:rsidRDefault="006C3F4E">
      <w:pPr>
        <w:pStyle w:val="Heading1"/>
      </w:pPr>
      <w:bookmarkStart w:id="2718" w:name="_Toc175739074"/>
      <w:bookmarkStart w:id="2719" w:name="_Toc175772244"/>
      <w:r>
        <w:t>B.1</w:t>
      </w:r>
      <w:r>
        <w:tab/>
        <w:t>Scope</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718"/>
      <w:bookmarkEnd w:id="271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20" w:name="_Toc28013456"/>
      <w:bookmarkStart w:id="2721" w:name="_Toc34222370"/>
      <w:bookmarkStart w:id="2722" w:name="_Toc36040553"/>
      <w:bookmarkStart w:id="2723" w:name="_Toc39134482"/>
      <w:bookmarkStart w:id="2724" w:name="_Toc43283429"/>
      <w:bookmarkStart w:id="2725" w:name="_Toc45134469"/>
      <w:bookmarkStart w:id="2726" w:name="_Toc49930069"/>
      <w:bookmarkStart w:id="2727" w:name="_Toc50024189"/>
      <w:bookmarkStart w:id="2728" w:name="_Toc51763677"/>
      <w:bookmarkStart w:id="2729" w:name="_Toc56594542"/>
      <w:bookmarkStart w:id="2730" w:name="_Toc67493884"/>
      <w:bookmarkStart w:id="2731" w:name="_Toc68169788"/>
      <w:bookmarkStart w:id="2732" w:name="_Toc73459398"/>
      <w:bookmarkStart w:id="2733" w:name="_Toc73459522"/>
      <w:bookmarkStart w:id="2734" w:name="_Toc74743059"/>
      <w:bookmarkStart w:id="2735" w:name="_Toc112918344"/>
      <w:bookmarkStart w:id="2736" w:name="_Toc120652845"/>
      <w:bookmarkStart w:id="2737" w:name="_Toc129205632"/>
      <w:bookmarkStart w:id="2738" w:name="_Toc129244451"/>
      <w:bookmarkStart w:id="2739" w:name="_Toc136530225"/>
      <w:bookmarkStart w:id="2740" w:name="_Toc136614822"/>
      <w:bookmarkStart w:id="2741" w:name="_Toc148460952"/>
      <w:bookmarkStart w:id="2742" w:name="_Toc151914952"/>
      <w:bookmarkStart w:id="2743" w:name="_Toc175739075"/>
      <w:bookmarkStart w:id="2744" w:name="_Toc175772245"/>
      <w:r>
        <w:t>B.2</w:t>
      </w:r>
      <w:r>
        <w:tab/>
        <w:t>Npcf_UEPolicyControl Service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AAFBA39" w14:textId="77777777" w:rsidR="006C3F4E" w:rsidRDefault="006C3F4E">
      <w:pPr>
        <w:pStyle w:val="Heading2"/>
      </w:pPr>
      <w:bookmarkStart w:id="2745" w:name="_Toc28013457"/>
      <w:bookmarkStart w:id="2746" w:name="_Toc34222371"/>
      <w:bookmarkStart w:id="2747" w:name="_Toc36040554"/>
      <w:bookmarkStart w:id="2748" w:name="_Toc39134483"/>
      <w:bookmarkStart w:id="2749" w:name="_Toc43283430"/>
      <w:bookmarkStart w:id="2750" w:name="_Toc45134470"/>
      <w:bookmarkStart w:id="2751" w:name="_Toc49930070"/>
      <w:bookmarkStart w:id="2752" w:name="_Toc50024190"/>
      <w:bookmarkStart w:id="2753" w:name="_Toc51763678"/>
      <w:bookmarkStart w:id="2754" w:name="_Toc56594543"/>
      <w:bookmarkStart w:id="2755" w:name="_Toc67493885"/>
      <w:bookmarkStart w:id="2756" w:name="_Toc68169789"/>
      <w:bookmarkStart w:id="2757" w:name="_Toc73459399"/>
      <w:bookmarkStart w:id="2758" w:name="_Toc73459523"/>
      <w:bookmarkStart w:id="2759" w:name="_Toc74743060"/>
      <w:bookmarkStart w:id="2760" w:name="_Toc112918345"/>
      <w:bookmarkStart w:id="2761" w:name="_Toc120652846"/>
      <w:bookmarkStart w:id="2762" w:name="_Toc129205633"/>
      <w:bookmarkStart w:id="2763" w:name="_Toc129244452"/>
      <w:bookmarkStart w:id="2764" w:name="_Toc136530226"/>
      <w:bookmarkStart w:id="2765" w:name="_Toc136614823"/>
      <w:bookmarkStart w:id="2766" w:name="_Toc148460953"/>
      <w:bookmarkStart w:id="2767" w:name="_Toc151914953"/>
      <w:bookmarkStart w:id="2768" w:name="_Toc175739076"/>
      <w:bookmarkStart w:id="2769" w:name="_Toc175772246"/>
      <w:r>
        <w:t>B.2.1</w:t>
      </w:r>
      <w:r>
        <w:tab/>
        <w:t>Service Description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2880A7A" w14:textId="77777777" w:rsidR="006C3F4E" w:rsidRDefault="006C3F4E">
      <w:pPr>
        <w:pStyle w:val="Heading3"/>
        <w:rPr>
          <w:lang w:eastAsia="zh-CN"/>
        </w:rPr>
      </w:pPr>
      <w:bookmarkStart w:id="2770" w:name="_Toc28013458"/>
      <w:bookmarkStart w:id="2771" w:name="_Toc34222372"/>
      <w:bookmarkStart w:id="2772" w:name="_Toc36040555"/>
      <w:bookmarkStart w:id="2773" w:name="_Toc39134484"/>
      <w:bookmarkStart w:id="2774" w:name="_Toc43283431"/>
      <w:bookmarkStart w:id="2775" w:name="_Toc45134471"/>
      <w:bookmarkStart w:id="2776" w:name="_Toc49930071"/>
      <w:bookmarkStart w:id="2777" w:name="_Toc50024191"/>
      <w:bookmarkStart w:id="2778" w:name="_Toc51763679"/>
      <w:bookmarkStart w:id="2779" w:name="_Toc56594544"/>
      <w:bookmarkStart w:id="2780" w:name="_Toc67493886"/>
      <w:bookmarkStart w:id="2781" w:name="_Toc68169790"/>
      <w:bookmarkStart w:id="2782" w:name="_Toc73459400"/>
      <w:bookmarkStart w:id="2783" w:name="_Toc73459524"/>
      <w:bookmarkStart w:id="2784" w:name="_Toc74743061"/>
      <w:bookmarkStart w:id="2785" w:name="_Toc112918346"/>
      <w:bookmarkStart w:id="2786" w:name="_Toc120652847"/>
      <w:bookmarkStart w:id="2787" w:name="_Toc129205634"/>
      <w:bookmarkStart w:id="2788" w:name="_Toc129244453"/>
      <w:bookmarkStart w:id="2789" w:name="_Toc136530227"/>
      <w:bookmarkStart w:id="2790" w:name="_Toc136614824"/>
      <w:bookmarkStart w:id="2791" w:name="_Toc148460954"/>
      <w:bookmarkStart w:id="2792" w:name="_Toc151914954"/>
      <w:bookmarkStart w:id="2793" w:name="_Toc175739077"/>
      <w:bookmarkStart w:id="2794" w:name="_Toc175772247"/>
      <w:r>
        <w:t>B.2.</w:t>
      </w:r>
      <w:r>
        <w:rPr>
          <w:lang w:eastAsia="zh-CN"/>
        </w:rPr>
        <w:t>1.1</w:t>
      </w:r>
      <w:r>
        <w:tab/>
      </w:r>
      <w:r>
        <w:rPr>
          <w:lang w:eastAsia="zh-CN"/>
        </w:rPr>
        <w:t>Overview</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795" w:name="_Toc28013459"/>
      <w:bookmarkStart w:id="2796" w:name="_Toc34222373"/>
      <w:bookmarkStart w:id="2797" w:name="_Toc36040556"/>
      <w:bookmarkStart w:id="2798" w:name="_Toc39134485"/>
      <w:bookmarkStart w:id="2799" w:name="_Toc43283432"/>
      <w:bookmarkStart w:id="2800" w:name="_Toc45134472"/>
      <w:bookmarkStart w:id="2801" w:name="_Toc49930072"/>
      <w:bookmarkStart w:id="2802" w:name="_Toc50024192"/>
      <w:bookmarkStart w:id="2803" w:name="_Toc51763680"/>
      <w:bookmarkStart w:id="2804" w:name="_Toc56594545"/>
      <w:bookmarkStart w:id="2805" w:name="_Toc67493887"/>
      <w:bookmarkStart w:id="2806" w:name="_Toc68169791"/>
      <w:bookmarkStart w:id="2807" w:name="_Toc73459401"/>
      <w:bookmarkStart w:id="2808" w:name="_Toc73459525"/>
      <w:bookmarkStart w:id="2809" w:name="_Toc74743062"/>
      <w:bookmarkStart w:id="2810" w:name="_Toc112918347"/>
      <w:bookmarkStart w:id="2811" w:name="_Toc120652848"/>
      <w:bookmarkStart w:id="2812" w:name="_Toc129205635"/>
      <w:bookmarkStart w:id="2813" w:name="_Toc129244454"/>
      <w:bookmarkStart w:id="2814" w:name="_Toc136530228"/>
      <w:bookmarkStart w:id="2815" w:name="_Toc136614825"/>
      <w:bookmarkStart w:id="2816" w:name="_Toc148460955"/>
      <w:bookmarkStart w:id="2817" w:name="_Toc151914955"/>
      <w:bookmarkStart w:id="2818" w:name="_Toc175739078"/>
      <w:bookmarkStart w:id="2819" w:name="_Toc175772248"/>
      <w:r>
        <w:t>B.2.1.2</w:t>
      </w:r>
      <w:r>
        <w:tab/>
        <w:t>Service Architecture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0" w:name="_Hlk17964555"/>
      <w:bookmarkStart w:id="282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0"/>
      <w:bookmarkEnd w:id="2821"/>
    </w:p>
    <w:p w14:paraId="2E54613F" w14:textId="77777777" w:rsidR="006C3F4E" w:rsidRDefault="006C3F4E">
      <w:pPr>
        <w:pStyle w:val="Heading3"/>
      </w:pPr>
      <w:bookmarkStart w:id="2822" w:name="_Toc28013460"/>
      <w:bookmarkStart w:id="2823" w:name="_Toc34222374"/>
      <w:bookmarkStart w:id="2824" w:name="_Toc36040557"/>
      <w:bookmarkStart w:id="2825" w:name="_Toc39134486"/>
      <w:bookmarkStart w:id="2826" w:name="_Toc43283433"/>
      <w:bookmarkStart w:id="2827" w:name="_Toc45134473"/>
      <w:bookmarkStart w:id="2828" w:name="_Toc49930073"/>
      <w:bookmarkStart w:id="2829" w:name="_Toc50024193"/>
      <w:bookmarkStart w:id="2830" w:name="_Toc51763681"/>
      <w:bookmarkStart w:id="2831" w:name="_Toc56594546"/>
      <w:bookmarkStart w:id="2832" w:name="_Toc67493888"/>
      <w:bookmarkStart w:id="2833" w:name="_Toc68169792"/>
      <w:bookmarkStart w:id="2834" w:name="_Toc73459402"/>
      <w:bookmarkStart w:id="2835" w:name="_Toc73459526"/>
      <w:bookmarkStart w:id="2836" w:name="_Toc74743063"/>
      <w:bookmarkStart w:id="2837" w:name="_Toc112918348"/>
      <w:bookmarkStart w:id="2838" w:name="_Toc120652849"/>
      <w:bookmarkStart w:id="2839" w:name="_Toc129205636"/>
      <w:bookmarkStart w:id="2840" w:name="_Toc129244455"/>
      <w:bookmarkStart w:id="2841" w:name="_Toc136530229"/>
      <w:bookmarkStart w:id="2842" w:name="_Toc136614826"/>
      <w:bookmarkStart w:id="2843" w:name="_Toc148460956"/>
      <w:bookmarkStart w:id="2844" w:name="_Toc151914956"/>
      <w:bookmarkStart w:id="2845" w:name="_Toc175739079"/>
      <w:bookmarkStart w:id="2846" w:name="_Toc175772249"/>
      <w:r>
        <w:t>B.2.1.3</w:t>
      </w:r>
      <w:r>
        <w:tab/>
        <w:t>Network Functions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762387A6" w14:textId="77777777" w:rsidR="006C3F4E" w:rsidRDefault="006C3F4E">
      <w:pPr>
        <w:pStyle w:val="Heading4"/>
      </w:pPr>
      <w:bookmarkStart w:id="2847" w:name="_Toc28013461"/>
      <w:bookmarkStart w:id="2848" w:name="_Toc34222375"/>
      <w:bookmarkStart w:id="2849" w:name="_Toc36040558"/>
      <w:bookmarkStart w:id="2850" w:name="_Toc39134487"/>
      <w:bookmarkStart w:id="2851" w:name="_Toc43283434"/>
      <w:bookmarkStart w:id="2852" w:name="_Toc45134474"/>
      <w:bookmarkStart w:id="2853" w:name="_Toc49930074"/>
      <w:bookmarkStart w:id="2854" w:name="_Toc50024194"/>
      <w:bookmarkStart w:id="2855" w:name="_Toc51763682"/>
      <w:bookmarkStart w:id="2856" w:name="_Toc56594547"/>
      <w:bookmarkStart w:id="2857" w:name="_Toc67493889"/>
      <w:bookmarkStart w:id="2858" w:name="_Toc68169793"/>
      <w:bookmarkStart w:id="2859" w:name="_Toc73459403"/>
      <w:bookmarkStart w:id="2860" w:name="_Toc73459527"/>
      <w:bookmarkStart w:id="2861" w:name="_Toc74743064"/>
      <w:bookmarkStart w:id="2862" w:name="_Toc112918349"/>
      <w:bookmarkStart w:id="2863" w:name="_Toc120652850"/>
      <w:bookmarkStart w:id="2864" w:name="_Toc129205637"/>
      <w:bookmarkStart w:id="2865" w:name="_Toc129244456"/>
      <w:bookmarkStart w:id="2866" w:name="_Toc136530230"/>
      <w:bookmarkStart w:id="2867" w:name="_Toc136614827"/>
      <w:bookmarkStart w:id="2868" w:name="_Toc148460957"/>
      <w:bookmarkStart w:id="2869" w:name="_Toc151914957"/>
      <w:bookmarkStart w:id="2870" w:name="_Toc175739080"/>
      <w:bookmarkStart w:id="2871" w:name="_Toc175772250"/>
      <w:r>
        <w:t>B.2.1.3.1</w:t>
      </w:r>
      <w:r>
        <w:tab/>
        <w:t>Policy Control Function (PCF)</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72" w:name="_Toc28013462"/>
      <w:bookmarkStart w:id="2873" w:name="_Toc34222376"/>
      <w:bookmarkStart w:id="2874" w:name="_Toc36040559"/>
      <w:bookmarkStart w:id="2875" w:name="_Toc39134488"/>
      <w:bookmarkStart w:id="2876" w:name="_Toc43283435"/>
      <w:bookmarkStart w:id="2877" w:name="_Toc45134475"/>
      <w:bookmarkStart w:id="2878" w:name="_Toc49930075"/>
      <w:bookmarkStart w:id="2879" w:name="_Toc50024195"/>
      <w:bookmarkStart w:id="2880" w:name="_Toc51763683"/>
      <w:bookmarkStart w:id="2881" w:name="_Toc56594548"/>
      <w:bookmarkStart w:id="2882" w:name="_Toc67493890"/>
      <w:bookmarkStart w:id="2883" w:name="_Toc68169794"/>
      <w:bookmarkStart w:id="2884" w:name="_Toc73459404"/>
      <w:bookmarkStart w:id="2885" w:name="_Toc73459528"/>
      <w:bookmarkStart w:id="2886" w:name="_Toc74743065"/>
      <w:bookmarkStart w:id="2887" w:name="_Toc112918350"/>
      <w:bookmarkStart w:id="2888" w:name="_Toc120652851"/>
      <w:bookmarkStart w:id="2889" w:name="_Toc129205638"/>
      <w:bookmarkStart w:id="2890" w:name="_Toc129244457"/>
      <w:bookmarkStart w:id="2891" w:name="_Toc136530231"/>
      <w:bookmarkStart w:id="2892" w:name="_Toc136614828"/>
      <w:bookmarkStart w:id="2893" w:name="_Toc148460958"/>
      <w:bookmarkStart w:id="2894" w:name="_Toc151914958"/>
      <w:bookmarkStart w:id="2895" w:name="_Toc175739081"/>
      <w:bookmarkStart w:id="2896" w:name="_Toc175772251"/>
      <w:r>
        <w:rPr>
          <w:lang w:val="en-US"/>
        </w:rPr>
        <w:t>B.2.1.3.2</w:t>
      </w:r>
      <w:r>
        <w:rPr>
          <w:lang w:val="en-US"/>
        </w:rPr>
        <w:tab/>
        <w:t>NF Service Consumers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897" w:name="_Toc28013463"/>
      <w:bookmarkStart w:id="2898" w:name="_Toc34222377"/>
      <w:bookmarkStart w:id="2899" w:name="_Toc36040560"/>
      <w:bookmarkStart w:id="2900" w:name="_Toc39134489"/>
      <w:bookmarkStart w:id="2901" w:name="_Toc43283436"/>
      <w:bookmarkStart w:id="2902" w:name="_Toc45134476"/>
      <w:bookmarkStart w:id="2903" w:name="_Toc49930076"/>
      <w:bookmarkStart w:id="2904" w:name="_Toc50024196"/>
      <w:bookmarkStart w:id="2905" w:name="_Toc51763684"/>
      <w:bookmarkStart w:id="2906" w:name="_Toc56594549"/>
      <w:bookmarkStart w:id="2907" w:name="_Toc67493891"/>
      <w:bookmarkStart w:id="2908" w:name="_Toc68169795"/>
      <w:bookmarkStart w:id="2909" w:name="_Toc73459405"/>
      <w:bookmarkStart w:id="2910" w:name="_Toc73459529"/>
      <w:bookmarkStart w:id="2911" w:name="_Toc74743066"/>
      <w:bookmarkStart w:id="2912" w:name="_Toc112918351"/>
      <w:bookmarkStart w:id="2913" w:name="_Toc120652852"/>
      <w:bookmarkStart w:id="2914" w:name="_Toc129205639"/>
      <w:bookmarkStart w:id="2915" w:name="_Toc129244458"/>
      <w:bookmarkStart w:id="2916" w:name="_Toc136530232"/>
      <w:bookmarkStart w:id="2917" w:name="_Toc136614829"/>
      <w:bookmarkStart w:id="2918" w:name="_Toc148460959"/>
      <w:bookmarkStart w:id="2919" w:name="_Toc151914959"/>
      <w:bookmarkStart w:id="2920" w:name="_Toc175739082"/>
      <w:bookmarkStart w:id="2921" w:name="_Toc175772252"/>
      <w:r>
        <w:rPr>
          <w:lang w:eastAsia="ko-KR"/>
        </w:rPr>
        <w:t>B.3</w:t>
      </w:r>
      <w:r>
        <w:rPr>
          <w:lang w:eastAsia="ko-KR"/>
        </w:rPr>
        <w:tab/>
        <w:t>Service Operations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2FF1BC2" w14:textId="77777777" w:rsidR="006C3F4E" w:rsidRDefault="006C3F4E">
      <w:pPr>
        <w:pStyle w:val="Heading2"/>
        <w:overflowPunct w:val="0"/>
        <w:autoSpaceDE w:val="0"/>
        <w:autoSpaceDN w:val="0"/>
        <w:adjustRightInd w:val="0"/>
        <w:textAlignment w:val="baseline"/>
        <w:rPr>
          <w:lang w:eastAsia="ko-KR"/>
        </w:rPr>
      </w:pPr>
      <w:bookmarkStart w:id="2922" w:name="_Toc28013464"/>
      <w:bookmarkStart w:id="2923" w:name="_Toc34222378"/>
      <w:bookmarkStart w:id="2924" w:name="_Toc36040561"/>
      <w:bookmarkStart w:id="2925" w:name="_Toc39134490"/>
      <w:bookmarkStart w:id="2926" w:name="_Toc43283437"/>
      <w:bookmarkStart w:id="2927" w:name="_Toc45134477"/>
      <w:bookmarkStart w:id="2928" w:name="_Toc49930077"/>
      <w:bookmarkStart w:id="2929" w:name="_Toc50024197"/>
      <w:bookmarkStart w:id="2930" w:name="_Toc51763685"/>
      <w:bookmarkStart w:id="2931" w:name="_Toc56594550"/>
      <w:bookmarkStart w:id="2932" w:name="_Toc67493892"/>
      <w:bookmarkStart w:id="2933" w:name="_Toc68169796"/>
      <w:bookmarkStart w:id="2934" w:name="_Toc73459406"/>
      <w:bookmarkStart w:id="2935" w:name="_Toc73459530"/>
      <w:bookmarkStart w:id="2936" w:name="_Toc74743067"/>
      <w:bookmarkStart w:id="2937" w:name="_Toc112918352"/>
      <w:bookmarkStart w:id="2938" w:name="_Toc120652853"/>
      <w:bookmarkStart w:id="2939" w:name="_Toc129205640"/>
      <w:bookmarkStart w:id="2940" w:name="_Toc129244459"/>
      <w:bookmarkStart w:id="2941" w:name="_Toc136530233"/>
      <w:bookmarkStart w:id="2942" w:name="_Toc136614830"/>
      <w:bookmarkStart w:id="2943" w:name="_Toc148460960"/>
      <w:bookmarkStart w:id="2944" w:name="_Toc151914960"/>
      <w:bookmarkStart w:id="2945" w:name="_Toc175739083"/>
      <w:bookmarkStart w:id="2946" w:name="_Toc175772253"/>
      <w:r>
        <w:rPr>
          <w:lang w:eastAsia="ko-KR"/>
        </w:rPr>
        <w:t>B.3.1</w:t>
      </w:r>
      <w:r>
        <w:rPr>
          <w:lang w:eastAsia="ko-KR"/>
        </w:rPr>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47" w:name="_Toc28013465"/>
      <w:bookmarkStart w:id="2948" w:name="_Toc34222379"/>
      <w:bookmarkStart w:id="2949" w:name="_Toc36040562"/>
      <w:bookmarkStart w:id="2950" w:name="_Toc39134491"/>
      <w:bookmarkStart w:id="2951" w:name="_Toc43283438"/>
      <w:bookmarkStart w:id="2952" w:name="_Toc45134478"/>
      <w:bookmarkStart w:id="2953" w:name="_Toc49930078"/>
      <w:bookmarkStart w:id="2954" w:name="_Toc50024198"/>
      <w:bookmarkStart w:id="2955" w:name="_Toc51763686"/>
      <w:bookmarkStart w:id="2956" w:name="_Toc56594551"/>
      <w:bookmarkStart w:id="2957" w:name="_Toc67493893"/>
      <w:bookmarkStart w:id="2958" w:name="_Toc68169797"/>
      <w:bookmarkStart w:id="2959" w:name="_Toc73459407"/>
      <w:bookmarkStart w:id="2960" w:name="_Toc73459531"/>
      <w:bookmarkStart w:id="2961" w:name="_Toc74743068"/>
      <w:bookmarkStart w:id="2962" w:name="_Toc112918353"/>
      <w:bookmarkStart w:id="2963" w:name="_Toc120652854"/>
      <w:bookmarkStart w:id="2964" w:name="_Toc129205641"/>
      <w:bookmarkStart w:id="2965" w:name="_Toc129244460"/>
      <w:bookmarkStart w:id="2966" w:name="_Toc136530234"/>
      <w:bookmarkStart w:id="2967" w:name="_Toc136614831"/>
      <w:bookmarkStart w:id="2968" w:name="_Toc148460961"/>
      <w:bookmarkStart w:id="2969" w:name="_Toc151914961"/>
      <w:bookmarkStart w:id="2970" w:name="_Toc175739084"/>
      <w:bookmarkStart w:id="2971" w:name="_Toc175772254"/>
      <w:r>
        <w:rPr>
          <w:lang w:eastAsia="ko-KR"/>
        </w:rPr>
        <w:t>B.3.2</w:t>
      </w:r>
      <w:r>
        <w:rPr>
          <w:lang w:eastAsia="ko-KR"/>
        </w:rPr>
        <w:tab/>
        <w:t>Npcf_UEPolicyControl_Create Service Operation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6220DF9" w14:textId="77777777" w:rsidR="006C3F4E" w:rsidRDefault="006C3F4E">
      <w:pPr>
        <w:pStyle w:val="Heading3"/>
        <w:rPr>
          <w:lang w:eastAsia="zh-CN"/>
        </w:rPr>
      </w:pPr>
      <w:bookmarkStart w:id="2972" w:name="_Toc28013466"/>
      <w:bookmarkStart w:id="2973" w:name="_Toc34222380"/>
      <w:bookmarkStart w:id="2974" w:name="_Toc36040563"/>
      <w:bookmarkStart w:id="2975" w:name="_Toc39134492"/>
      <w:bookmarkStart w:id="2976" w:name="_Toc43283439"/>
      <w:bookmarkStart w:id="2977" w:name="_Toc45134479"/>
      <w:bookmarkStart w:id="2978" w:name="_Toc49930079"/>
      <w:bookmarkStart w:id="2979" w:name="_Toc50024199"/>
      <w:bookmarkStart w:id="2980" w:name="_Toc51763687"/>
      <w:bookmarkStart w:id="2981" w:name="_Toc56594552"/>
      <w:bookmarkStart w:id="2982" w:name="_Toc67493894"/>
      <w:bookmarkStart w:id="2983" w:name="_Toc68169798"/>
      <w:bookmarkStart w:id="2984" w:name="_Toc73459408"/>
      <w:bookmarkStart w:id="2985" w:name="_Toc73459532"/>
      <w:bookmarkStart w:id="2986" w:name="_Toc74743069"/>
      <w:bookmarkStart w:id="2987" w:name="_Toc112918354"/>
      <w:bookmarkStart w:id="2988" w:name="_Toc120652855"/>
      <w:bookmarkStart w:id="2989" w:name="_Toc129205642"/>
      <w:bookmarkStart w:id="2990" w:name="_Toc129244461"/>
      <w:bookmarkStart w:id="2991" w:name="_Toc136530235"/>
      <w:bookmarkStart w:id="2992" w:name="_Toc136614832"/>
      <w:bookmarkStart w:id="2993" w:name="_Toc148460962"/>
      <w:bookmarkStart w:id="2994" w:name="_Toc151914962"/>
      <w:bookmarkStart w:id="2995" w:name="_Toc175739085"/>
      <w:bookmarkStart w:id="2996" w:name="_Toc175772255"/>
      <w:r>
        <w:t>B.3.</w:t>
      </w:r>
      <w:r>
        <w:rPr>
          <w:lang w:eastAsia="zh-CN"/>
        </w:rPr>
        <w:t>2.1</w:t>
      </w:r>
      <w:r>
        <w:tab/>
      </w:r>
      <w:r>
        <w:rPr>
          <w:lang w:eastAsia="zh-CN"/>
        </w:rPr>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2997" w:name="_Toc28013467"/>
      <w:bookmarkStart w:id="2998" w:name="_Toc34222381"/>
      <w:bookmarkStart w:id="2999" w:name="_Toc36040564"/>
      <w:bookmarkStart w:id="3000" w:name="_Toc39134493"/>
      <w:bookmarkStart w:id="3001" w:name="_Toc43283440"/>
      <w:bookmarkStart w:id="3002" w:name="_Toc45134480"/>
      <w:bookmarkStart w:id="3003" w:name="_Toc49930080"/>
      <w:bookmarkStart w:id="3004" w:name="_Toc50024200"/>
      <w:bookmarkStart w:id="3005" w:name="_Toc51763688"/>
      <w:bookmarkStart w:id="3006" w:name="_Toc56594553"/>
      <w:bookmarkStart w:id="3007" w:name="_Toc67493895"/>
      <w:bookmarkStart w:id="3008" w:name="_Toc68169799"/>
      <w:bookmarkStart w:id="3009" w:name="_Toc73459409"/>
      <w:bookmarkStart w:id="3010" w:name="_Toc73459533"/>
      <w:bookmarkStart w:id="3011" w:name="_Toc74743070"/>
      <w:bookmarkStart w:id="3012" w:name="_Toc112918355"/>
      <w:bookmarkStart w:id="3013" w:name="_Toc120652856"/>
      <w:bookmarkStart w:id="3014" w:name="_Toc129205643"/>
      <w:bookmarkStart w:id="3015" w:name="_Toc129244462"/>
      <w:bookmarkStart w:id="3016" w:name="_Toc136530236"/>
      <w:bookmarkStart w:id="3017" w:name="_Toc136614833"/>
      <w:bookmarkStart w:id="3018" w:name="_Toc148460963"/>
      <w:bookmarkStart w:id="301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20" w:name="_Toc175739086"/>
      <w:bookmarkStart w:id="3021" w:name="_Toc175772256"/>
      <w:r>
        <w:rPr>
          <w:lang w:eastAsia="ko-KR"/>
        </w:rPr>
        <w:t>B.3.3</w:t>
      </w:r>
      <w:r>
        <w:rPr>
          <w:lang w:eastAsia="ko-KR"/>
        </w:rPr>
        <w:tab/>
        <w:t>Npcf_UEPolicyControl_Update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7448A47D" w14:textId="77777777" w:rsidR="006C3F4E" w:rsidRDefault="006C3F4E">
      <w:pPr>
        <w:pStyle w:val="Heading3"/>
      </w:pPr>
      <w:bookmarkStart w:id="3022" w:name="_Toc34222382"/>
      <w:bookmarkStart w:id="3023" w:name="_Toc36040565"/>
      <w:bookmarkStart w:id="3024" w:name="_Toc39134494"/>
      <w:bookmarkStart w:id="3025" w:name="_Toc43283441"/>
      <w:bookmarkStart w:id="3026" w:name="_Toc45134481"/>
      <w:bookmarkStart w:id="3027" w:name="_Toc49930081"/>
      <w:bookmarkStart w:id="3028" w:name="_Toc50024201"/>
      <w:bookmarkStart w:id="3029" w:name="_Toc51763689"/>
      <w:bookmarkStart w:id="3030" w:name="_Toc56594554"/>
      <w:bookmarkStart w:id="3031" w:name="_Toc67493896"/>
      <w:bookmarkStart w:id="3032" w:name="_Toc68169800"/>
      <w:bookmarkStart w:id="3033" w:name="_Toc73459410"/>
      <w:bookmarkStart w:id="3034" w:name="_Toc73459534"/>
      <w:bookmarkStart w:id="3035" w:name="_Toc74743071"/>
      <w:bookmarkStart w:id="3036" w:name="_Toc112918356"/>
      <w:bookmarkStart w:id="3037" w:name="_Toc120652857"/>
      <w:bookmarkStart w:id="3038" w:name="_Toc129205644"/>
      <w:bookmarkStart w:id="3039" w:name="_Toc129244463"/>
      <w:bookmarkStart w:id="3040" w:name="_Toc136530237"/>
      <w:bookmarkStart w:id="3041" w:name="_Toc136614834"/>
      <w:bookmarkStart w:id="3042" w:name="_Toc148460964"/>
      <w:bookmarkStart w:id="3043" w:name="_Toc151914964"/>
      <w:bookmarkStart w:id="3044" w:name="_Toc175739087"/>
      <w:bookmarkStart w:id="3045" w:name="_Toc175772257"/>
      <w:r>
        <w:rPr>
          <w:rFonts w:hint="eastAsia"/>
        </w:rPr>
        <w:t>B</w:t>
      </w:r>
      <w:r>
        <w:t>.3.3.1</w:t>
      </w:r>
      <w:r>
        <w:tab/>
        <w:t>General</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46" w:name="_Toc28013468"/>
      <w:bookmarkStart w:id="3047" w:name="_Toc34222383"/>
      <w:bookmarkStart w:id="3048" w:name="_Toc36040566"/>
      <w:bookmarkStart w:id="3049" w:name="_Toc39134495"/>
      <w:bookmarkStart w:id="3050" w:name="_Toc43283442"/>
      <w:bookmarkStart w:id="3051" w:name="_Toc45134482"/>
      <w:bookmarkStart w:id="3052" w:name="_Toc49930082"/>
      <w:bookmarkStart w:id="3053" w:name="_Toc50024202"/>
      <w:bookmarkStart w:id="3054" w:name="_Toc51763690"/>
      <w:bookmarkStart w:id="3055" w:name="_Toc56594555"/>
      <w:bookmarkStart w:id="3056" w:name="_Toc67493897"/>
      <w:bookmarkStart w:id="3057" w:name="_Toc68169801"/>
      <w:bookmarkStart w:id="3058" w:name="_Toc73459411"/>
      <w:bookmarkStart w:id="3059" w:name="_Toc73459535"/>
      <w:bookmarkStart w:id="3060" w:name="_Toc74743072"/>
      <w:bookmarkStart w:id="3061" w:name="_Toc112918357"/>
      <w:bookmarkStart w:id="3062" w:name="_Toc120652858"/>
      <w:bookmarkStart w:id="3063" w:name="_Toc129205645"/>
      <w:bookmarkStart w:id="3064" w:name="_Toc129244464"/>
      <w:bookmarkStart w:id="3065" w:name="_Toc136530238"/>
      <w:bookmarkStart w:id="3066" w:name="_Toc136614835"/>
      <w:bookmarkStart w:id="3067" w:name="_Toc148460965"/>
      <w:bookmarkStart w:id="306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69" w:name="_Toc175739088"/>
      <w:bookmarkStart w:id="3070" w:name="_Toc175772258"/>
      <w:r>
        <w:rPr>
          <w:lang w:eastAsia="ko-KR"/>
        </w:rPr>
        <w:t>B.3.4</w:t>
      </w:r>
      <w:r>
        <w:rPr>
          <w:lang w:eastAsia="ko-KR"/>
        </w:rPr>
        <w:tab/>
        <w:t>Npcf_UEPolicyControl_UpdateNotify Service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25B8A07" w14:textId="77777777" w:rsidR="006C3F4E" w:rsidRDefault="006C3F4E">
      <w:pPr>
        <w:pStyle w:val="Heading3"/>
      </w:pPr>
      <w:bookmarkStart w:id="3071" w:name="_Toc34222384"/>
      <w:bookmarkStart w:id="3072" w:name="_Toc36040567"/>
      <w:bookmarkStart w:id="3073" w:name="_Toc39134496"/>
      <w:bookmarkStart w:id="3074" w:name="_Toc43283443"/>
      <w:bookmarkStart w:id="3075" w:name="_Toc45134483"/>
      <w:bookmarkStart w:id="3076" w:name="_Toc49930083"/>
      <w:bookmarkStart w:id="3077" w:name="_Toc50024203"/>
      <w:bookmarkStart w:id="3078" w:name="_Toc51763691"/>
      <w:bookmarkStart w:id="3079" w:name="_Toc56594556"/>
      <w:bookmarkStart w:id="3080" w:name="_Toc67493898"/>
      <w:bookmarkStart w:id="3081" w:name="_Toc68169802"/>
      <w:bookmarkStart w:id="3082" w:name="_Toc73459412"/>
      <w:bookmarkStart w:id="3083" w:name="_Toc73459536"/>
      <w:bookmarkStart w:id="3084" w:name="_Toc74743073"/>
      <w:bookmarkStart w:id="3085" w:name="_Toc112918358"/>
      <w:bookmarkStart w:id="3086" w:name="_Toc120652859"/>
      <w:bookmarkStart w:id="3087" w:name="_Toc129205646"/>
      <w:bookmarkStart w:id="3088" w:name="_Toc129244465"/>
      <w:bookmarkStart w:id="3089" w:name="_Toc136530239"/>
      <w:bookmarkStart w:id="3090" w:name="_Toc136614836"/>
      <w:bookmarkStart w:id="3091" w:name="_Toc148460966"/>
      <w:bookmarkStart w:id="3092" w:name="_Toc151914966"/>
      <w:bookmarkStart w:id="3093" w:name="_Toc175739089"/>
      <w:bookmarkStart w:id="3094" w:name="_Toc175772259"/>
      <w:r>
        <w:rPr>
          <w:rFonts w:hint="eastAsia"/>
        </w:rPr>
        <w:t>B</w:t>
      </w:r>
      <w:r>
        <w:t>.3.4.1</w:t>
      </w:r>
      <w:r>
        <w:tab/>
        <w:t>General</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095" w:name="_Toc28013469"/>
      <w:bookmarkStart w:id="3096" w:name="_Toc34222385"/>
      <w:bookmarkStart w:id="3097" w:name="_Toc36040568"/>
      <w:bookmarkStart w:id="3098" w:name="_Toc39134497"/>
      <w:bookmarkStart w:id="3099" w:name="_Toc43283444"/>
      <w:bookmarkStart w:id="3100" w:name="_Toc45134484"/>
      <w:bookmarkStart w:id="3101" w:name="_Toc49930084"/>
      <w:bookmarkStart w:id="3102" w:name="_Toc50024204"/>
      <w:bookmarkStart w:id="3103" w:name="_Toc51763692"/>
      <w:bookmarkStart w:id="3104" w:name="_Toc56594557"/>
      <w:bookmarkStart w:id="3105" w:name="_Toc67493899"/>
      <w:bookmarkStart w:id="3106" w:name="_Toc68169803"/>
      <w:bookmarkStart w:id="3107" w:name="_Toc73459413"/>
      <w:bookmarkStart w:id="3108" w:name="_Toc73459537"/>
      <w:bookmarkStart w:id="3109" w:name="_Toc74743074"/>
      <w:bookmarkStart w:id="3110" w:name="_Toc112918359"/>
      <w:bookmarkStart w:id="3111" w:name="_Toc120652860"/>
      <w:bookmarkStart w:id="3112" w:name="_Toc129205647"/>
      <w:bookmarkStart w:id="3113" w:name="_Toc129244466"/>
      <w:bookmarkStart w:id="3114" w:name="_Toc136530240"/>
      <w:bookmarkStart w:id="3115" w:name="_Toc136614837"/>
      <w:bookmarkStart w:id="3116" w:name="_Toc148460967"/>
      <w:bookmarkStart w:id="311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18" w:name="_Toc175739090"/>
      <w:bookmarkStart w:id="3119" w:name="_Toc175772260"/>
      <w:r>
        <w:t>B.3.5</w:t>
      </w:r>
      <w:r>
        <w:tab/>
        <w:t>Npcf_UEPolicyControl_Delete Service Operation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22022291" w14:textId="77777777" w:rsidR="006C3F4E" w:rsidRDefault="006C3F4E">
      <w:pPr>
        <w:pStyle w:val="Heading3"/>
      </w:pPr>
      <w:bookmarkStart w:id="3120" w:name="_Toc34222386"/>
      <w:bookmarkStart w:id="3121" w:name="_Toc36040569"/>
      <w:bookmarkStart w:id="3122" w:name="_Toc39134498"/>
      <w:bookmarkStart w:id="3123" w:name="_Toc43283445"/>
      <w:bookmarkStart w:id="3124" w:name="_Toc45134485"/>
      <w:bookmarkStart w:id="3125" w:name="_Toc49930085"/>
      <w:bookmarkStart w:id="3126" w:name="_Toc50024205"/>
      <w:bookmarkStart w:id="3127" w:name="_Toc51763693"/>
      <w:bookmarkStart w:id="3128" w:name="_Toc56594558"/>
      <w:bookmarkStart w:id="3129" w:name="_Toc67493900"/>
      <w:bookmarkStart w:id="3130" w:name="_Toc68169804"/>
      <w:bookmarkStart w:id="3131" w:name="_Toc73459414"/>
      <w:bookmarkStart w:id="3132" w:name="_Toc73459538"/>
      <w:bookmarkStart w:id="3133" w:name="_Toc74743075"/>
      <w:bookmarkStart w:id="3134" w:name="_Toc112918360"/>
      <w:bookmarkStart w:id="3135" w:name="_Toc120652861"/>
      <w:bookmarkStart w:id="3136" w:name="_Toc129205648"/>
      <w:bookmarkStart w:id="3137" w:name="_Toc129244467"/>
      <w:bookmarkStart w:id="3138" w:name="_Toc136530241"/>
      <w:bookmarkStart w:id="3139" w:name="_Toc136614838"/>
      <w:bookmarkStart w:id="3140" w:name="_Toc148460968"/>
      <w:bookmarkStart w:id="3141" w:name="_Toc151914968"/>
      <w:bookmarkStart w:id="3142" w:name="_Toc175739091"/>
      <w:bookmarkStart w:id="3143" w:name="_Toc175772261"/>
      <w:r>
        <w:rPr>
          <w:rFonts w:hint="eastAsia"/>
        </w:rPr>
        <w:t>B</w:t>
      </w:r>
      <w:r>
        <w:t>.3.5.1</w:t>
      </w:r>
      <w: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44" w:name="_Toc28013470"/>
      <w:bookmarkStart w:id="3145" w:name="_Toc34222387"/>
      <w:bookmarkStart w:id="3146" w:name="_Toc36040570"/>
      <w:bookmarkStart w:id="3147" w:name="_Toc39134499"/>
      <w:bookmarkStart w:id="3148" w:name="_Toc43283446"/>
      <w:bookmarkStart w:id="3149" w:name="_Toc45134486"/>
      <w:bookmarkStart w:id="3150" w:name="_Toc49930086"/>
      <w:bookmarkStart w:id="3151" w:name="_Toc50024206"/>
      <w:bookmarkStart w:id="3152" w:name="_Toc51763694"/>
      <w:bookmarkStart w:id="3153" w:name="_Toc56594559"/>
      <w:bookmarkStart w:id="3154" w:name="_Toc67493901"/>
      <w:bookmarkStart w:id="3155" w:name="_Toc68169805"/>
      <w:bookmarkStart w:id="3156" w:name="_Toc73459415"/>
      <w:bookmarkStart w:id="3157" w:name="_Toc73459539"/>
      <w:bookmarkStart w:id="3158" w:name="_Toc74743076"/>
      <w:bookmarkStart w:id="3159" w:name="_Toc112918361"/>
      <w:bookmarkStart w:id="3160" w:name="_Toc120652862"/>
      <w:bookmarkStart w:id="3161" w:name="_Toc129205649"/>
      <w:bookmarkStart w:id="3162" w:name="_Toc129244468"/>
      <w:bookmarkStart w:id="3163" w:name="_Toc136530242"/>
      <w:bookmarkStart w:id="3164" w:name="_Toc136614839"/>
      <w:bookmarkEnd w:id="2689"/>
      <w:r>
        <w:rPr>
          <w:noProof/>
        </w:rPr>
        <w:br w:type="page"/>
      </w:r>
      <w:bookmarkStart w:id="3165" w:name="_Toc148460969"/>
      <w:bookmarkStart w:id="3166" w:name="_Toc151914969"/>
      <w:bookmarkStart w:id="3167" w:name="_Toc175739092"/>
      <w:bookmarkStart w:id="3168" w:name="_Toc175772262"/>
      <w:r w:rsidR="006C3F4E">
        <w:rPr>
          <w:noProof/>
        </w:rPr>
        <w:t>Annex C (informative):</w:t>
      </w:r>
      <w:r w:rsidR="006C3F4E">
        <w:rPr>
          <w:noProof/>
        </w:rPr>
        <w:br/>
        <w:t>Withdrawn API versions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69" w:name="_Toc28013471"/>
      <w:bookmarkStart w:id="3170" w:name="_Toc34222388"/>
      <w:bookmarkStart w:id="3171" w:name="_Toc36040571"/>
      <w:bookmarkStart w:id="3172" w:name="_Toc39134500"/>
      <w:bookmarkStart w:id="3173" w:name="_Toc43283447"/>
      <w:bookmarkStart w:id="3174" w:name="_Toc45134487"/>
      <w:bookmarkStart w:id="3175" w:name="_Toc49930087"/>
      <w:bookmarkStart w:id="3176" w:name="_Toc50024207"/>
      <w:bookmarkStart w:id="3177" w:name="_Toc51763695"/>
      <w:bookmarkStart w:id="3178" w:name="_Toc56594560"/>
      <w:bookmarkStart w:id="3179" w:name="_Toc67493902"/>
      <w:bookmarkStart w:id="3180" w:name="_Toc68169806"/>
      <w:bookmarkStart w:id="3181" w:name="_Toc73459416"/>
      <w:bookmarkStart w:id="3182" w:name="_Toc73459540"/>
      <w:bookmarkStart w:id="3183" w:name="_Toc74743077"/>
      <w:bookmarkStart w:id="3184" w:name="_Toc112918362"/>
      <w:bookmarkStart w:id="3185" w:name="_Toc120652863"/>
      <w:bookmarkStart w:id="3186" w:name="_Toc129205650"/>
      <w:bookmarkStart w:id="3187" w:name="_Toc129244469"/>
      <w:bookmarkStart w:id="3188" w:name="_Toc136530243"/>
      <w:bookmarkStart w:id="3189" w:name="_Toc136614840"/>
    </w:p>
    <w:p w14:paraId="78533F70" w14:textId="77777777" w:rsidR="006C3F4E" w:rsidRDefault="00A95C76" w:rsidP="007D49F6">
      <w:pPr>
        <w:pStyle w:val="Heading8"/>
        <w:rPr>
          <w:noProof/>
        </w:rPr>
      </w:pPr>
      <w:r>
        <w:rPr>
          <w:noProof/>
        </w:rPr>
        <w:br w:type="page"/>
      </w:r>
      <w:bookmarkStart w:id="3190" w:name="_Toc148460970"/>
      <w:bookmarkStart w:id="3191" w:name="_Toc151914970"/>
      <w:bookmarkStart w:id="3192" w:name="_Toc175739093"/>
      <w:bookmarkStart w:id="3193" w:name="_Toc175772263"/>
      <w:r w:rsidR="006C3F4E">
        <w:rPr>
          <w:noProof/>
        </w:rPr>
        <w:t>Annex D (informative):</w:t>
      </w:r>
      <w:r w:rsidR="006C3F4E">
        <w:rPr>
          <w:noProof/>
        </w:rPr>
        <w:br/>
        <w:t>Change history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645"/>
        <w:gridCol w:w="43"/>
        <w:gridCol w:w="774"/>
        <w:gridCol w:w="43"/>
        <w:gridCol w:w="884"/>
        <w:gridCol w:w="44"/>
        <w:gridCol w:w="450"/>
        <w:gridCol w:w="44"/>
        <w:gridCol w:w="365"/>
        <w:gridCol w:w="44"/>
        <w:gridCol w:w="352"/>
        <w:gridCol w:w="44"/>
        <w:gridCol w:w="4129"/>
        <w:gridCol w:w="51"/>
        <w:gridCol w:w="1620"/>
        <w:gridCol w:w="53"/>
      </w:tblGrid>
      <w:tr w:rsidR="007C3F85" w:rsidRPr="00481D2D" w14:paraId="65877357" w14:textId="77777777" w:rsidTr="00857950">
        <w:trPr>
          <w:gridAfter w:val="1"/>
          <w:wAfter w:w="53" w:type="dxa"/>
          <w:cantSplit/>
        </w:trPr>
        <w:tc>
          <w:tcPr>
            <w:tcW w:w="9580" w:type="dxa"/>
            <w:gridSpan w:val="16"/>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t>Change history</w:t>
            </w:r>
          </w:p>
        </w:tc>
      </w:tr>
      <w:tr w:rsidR="001F2AF5" w:rsidRPr="00481D2D" w14:paraId="009087C5" w14:textId="77777777" w:rsidTr="00857950">
        <w:trPr>
          <w:gridAfter w:val="1"/>
          <w:wAfter w:w="53" w:type="dxa"/>
        </w:trPr>
        <w:tc>
          <w:tcPr>
            <w:tcW w:w="693" w:type="dxa"/>
            <w:gridSpan w:val="2"/>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gridSpan w:val="2"/>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7" w:type="dxa"/>
            <w:gridSpan w:val="2"/>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gridSpan w:val="2"/>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gridSpan w:val="2"/>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gridSpan w:val="2"/>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gridSpan w:val="2"/>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1F1AC9" w:rsidRPr="00C534AC" w14:paraId="43380978"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1F81C4C" w14:textId="77777777" w:rsidR="00857950" w:rsidRDefault="00857950" w:rsidP="00857950">
            <w:pPr>
              <w:pStyle w:val="TAC"/>
              <w:rPr>
                <w:rFonts w:cs="Arial"/>
                <w:noProof/>
                <w:sz w:val="16"/>
                <w:szCs w:val="16"/>
                <w:lang w:eastAsia="ko-KR"/>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628BEB" w14:textId="77777777" w:rsidR="00857950" w:rsidRDefault="00857950" w:rsidP="00857950">
            <w:pPr>
              <w:pStyle w:val="TAC"/>
              <w:rPr>
                <w:rFonts w:cs="Arial"/>
                <w:noProof/>
                <w:sz w:val="16"/>
                <w:szCs w:val="16"/>
                <w:lang w:eastAsia="ko-KR"/>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D9E76F6" w14:textId="77777777" w:rsidR="00857950" w:rsidRDefault="00857950" w:rsidP="00857950">
            <w:pPr>
              <w:pStyle w:val="TAC"/>
              <w:rPr>
                <w:rFonts w:cs="Arial"/>
                <w:noProof/>
                <w:sz w:val="16"/>
                <w:szCs w:val="16"/>
                <w:lang w:eastAsia="ko-KR"/>
              </w:rPr>
            </w:pPr>
            <w:r w:rsidRPr="00F52ACE">
              <w:rPr>
                <w:rFonts w:cs="Arial"/>
                <w:sz w:val="16"/>
                <w:szCs w:val="16"/>
              </w:rPr>
              <w:t>C3-244535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684E0" w14:textId="77777777" w:rsidR="00857950" w:rsidRPr="00DF1FC3" w:rsidRDefault="00857950" w:rsidP="00857950">
            <w:pPr>
              <w:pStyle w:val="TAL"/>
              <w:rPr>
                <w:sz w:val="16"/>
                <w:szCs w:val="16"/>
              </w:rPr>
            </w:pPr>
            <w:r w:rsidRPr="00F52ACE">
              <w:rPr>
                <w:rFonts w:cs="Arial"/>
                <w:sz w:val="16"/>
                <w:szCs w:val="16"/>
              </w:rPr>
              <w:t>0353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64401F" w14:textId="77777777" w:rsidR="00857950" w:rsidRPr="00DF1FC3" w:rsidRDefault="00857950" w:rsidP="00857950">
            <w:pPr>
              <w:pStyle w:val="TAR"/>
              <w:rPr>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FCA854" w14:textId="77777777" w:rsidR="00857950" w:rsidRPr="00DF1FC3" w:rsidRDefault="00857950" w:rsidP="00857950">
            <w:pPr>
              <w:pStyle w:val="TAC"/>
              <w:rPr>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2D24170" w14:textId="77777777" w:rsidR="00857950" w:rsidRDefault="00857950" w:rsidP="00857950">
            <w:pPr>
              <w:pStyle w:val="TAL"/>
              <w:rPr>
                <w:rFonts w:cs="Arial"/>
                <w:noProof/>
                <w:sz w:val="16"/>
                <w:szCs w:val="16"/>
                <w:lang w:eastAsia="ko-KR"/>
              </w:rPr>
            </w:pPr>
            <w:r w:rsidRPr="00F52ACE">
              <w:rPr>
                <w:rFonts w:cs="Arial"/>
                <w:sz w:val="16"/>
                <w:szCs w:val="16"/>
              </w:rPr>
              <w:t>Indication of slice-related N3GPP node selection capability</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7250B86" w14:textId="77777777" w:rsidR="00857950" w:rsidRDefault="00857950" w:rsidP="00857950">
            <w:pPr>
              <w:pStyle w:val="TAC"/>
              <w:rPr>
                <w:rFonts w:cs="Arial"/>
                <w:noProof/>
                <w:sz w:val="16"/>
                <w:szCs w:val="16"/>
                <w:lang w:eastAsia="ko-KR"/>
              </w:rPr>
            </w:pPr>
            <w:r w:rsidRPr="00F52ACE">
              <w:rPr>
                <w:rFonts w:cs="Arial"/>
                <w:sz w:val="16"/>
                <w:szCs w:val="16"/>
              </w:rPr>
              <w:t>18.7.0</w:t>
            </w:r>
          </w:p>
        </w:tc>
      </w:tr>
      <w:tr w:rsidR="001F1AC9" w:rsidRPr="00C534AC" w14:paraId="2193C7E2"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7D01FC0"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EFCD0"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65159F43" w14:textId="77777777" w:rsidR="00857950" w:rsidRPr="00F52ACE" w:rsidRDefault="00857950" w:rsidP="00857950">
            <w:pPr>
              <w:pStyle w:val="TAC"/>
              <w:rPr>
                <w:rFonts w:cs="Arial"/>
                <w:sz w:val="16"/>
                <w:szCs w:val="16"/>
              </w:rPr>
            </w:pPr>
            <w:r w:rsidRPr="00F52ACE">
              <w:rPr>
                <w:rFonts w:cs="Arial"/>
                <w:sz w:val="16"/>
                <w:szCs w:val="16"/>
              </w:rPr>
              <w:t>C3-244597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BB62B" w14:textId="77777777" w:rsidR="00857950" w:rsidRPr="00F52ACE" w:rsidRDefault="00857950" w:rsidP="00857950">
            <w:pPr>
              <w:pStyle w:val="TAL"/>
              <w:rPr>
                <w:rFonts w:cs="Arial"/>
                <w:sz w:val="16"/>
                <w:szCs w:val="16"/>
              </w:rPr>
            </w:pPr>
            <w:r w:rsidRPr="00F52ACE">
              <w:rPr>
                <w:rFonts w:cs="Arial"/>
                <w:sz w:val="16"/>
                <w:szCs w:val="16"/>
              </w:rPr>
              <w:t>0354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D84784" w14:textId="77777777" w:rsidR="00857950" w:rsidRPr="00F52ACE" w:rsidRDefault="00857950" w:rsidP="00857950">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3C8020" w14:textId="77777777" w:rsidR="00857950" w:rsidRPr="00F52ACE" w:rsidRDefault="00857950" w:rsidP="00857950">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70C180E" w14:textId="77777777" w:rsidR="00857950" w:rsidRPr="00F52ACE" w:rsidRDefault="00857950" w:rsidP="00857950">
            <w:pPr>
              <w:pStyle w:val="TAL"/>
              <w:rPr>
                <w:rFonts w:cs="Arial"/>
                <w:sz w:val="16"/>
                <w:szCs w:val="16"/>
              </w:rPr>
            </w:pPr>
            <w:r w:rsidRPr="00F52ACE">
              <w:rPr>
                <w:rFonts w:cs="Arial"/>
                <w:sz w:val="16"/>
                <w:szCs w:val="16"/>
              </w:rPr>
              <w:t>Missing attribute</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6038F0E" w14:textId="77777777" w:rsidR="00857950" w:rsidRPr="00F52ACE" w:rsidRDefault="00857950" w:rsidP="00857950">
            <w:pPr>
              <w:pStyle w:val="TAC"/>
              <w:rPr>
                <w:rFonts w:cs="Arial"/>
                <w:sz w:val="16"/>
                <w:szCs w:val="16"/>
              </w:rPr>
            </w:pPr>
            <w:r w:rsidRPr="00F52ACE">
              <w:rPr>
                <w:rFonts w:cs="Arial"/>
                <w:sz w:val="16"/>
                <w:szCs w:val="16"/>
              </w:rPr>
              <w:t>18.7.0</w:t>
            </w:r>
          </w:p>
        </w:tc>
      </w:tr>
      <w:tr w:rsidR="001F1AC9" w:rsidRPr="00C534AC" w14:paraId="5DBFB57F"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67DAA1"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3B2ECD"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D7F3FEB" w14:textId="77777777" w:rsidR="00857950" w:rsidRPr="00F52ACE" w:rsidRDefault="00857950" w:rsidP="00857950">
            <w:pPr>
              <w:pStyle w:val="TAC"/>
              <w:rPr>
                <w:rFonts w:cs="Arial"/>
                <w:sz w:val="16"/>
                <w:szCs w:val="16"/>
              </w:rPr>
            </w:pPr>
            <w:r w:rsidRPr="00F52ACE">
              <w:rPr>
                <w:rFonts w:cs="Arial"/>
                <w:sz w:val="16"/>
                <w:szCs w:val="16"/>
              </w:rPr>
              <w:t>C3-244531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C40539" w14:textId="77777777" w:rsidR="00857950" w:rsidRPr="00F52ACE" w:rsidRDefault="00857950" w:rsidP="00857950">
            <w:pPr>
              <w:pStyle w:val="TAL"/>
              <w:rPr>
                <w:rFonts w:cs="Arial"/>
                <w:sz w:val="16"/>
                <w:szCs w:val="16"/>
              </w:rPr>
            </w:pPr>
            <w:r w:rsidRPr="00F52ACE">
              <w:rPr>
                <w:rFonts w:cs="Arial"/>
                <w:sz w:val="16"/>
                <w:szCs w:val="16"/>
              </w:rPr>
              <w:t>0357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091016" w14:textId="77777777" w:rsidR="00857950" w:rsidRPr="00F52ACE" w:rsidRDefault="00857950" w:rsidP="00857950">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ACE32" w14:textId="77777777" w:rsidR="00857950" w:rsidRPr="00F52ACE" w:rsidRDefault="00857950" w:rsidP="00857950">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3852276" w14:textId="77777777" w:rsidR="00857950" w:rsidRPr="00F52ACE" w:rsidRDefault="00857950" w:rsidP="00857950">
            <w:pPr>
              <w:pStyle w:val="TAL"/>
              <w:rPr>
                <w:rFonts w:cs="Arial"/>
                <w:sz w:val="16"/>
                <w:szCs w:val="16"/>
              </w:rPr>
            </w:pPr>
            <w:r w:rsidRPr="00F52ACE">
              <w:rPr>
                <w:rFonts w:cs="Arial"/>
                <w:sz w:val="16"/>
                <w:szCs w:val="16"/>
              </w:rPr>
              <w:t>Corrections to the provisioning of VPLMN Specific URSP rules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58801F3" w14:textId="77777777" w:rsidR="00857950" w:rsidRPr="00F52ACE" w:rsidRDefault="00857950" w:rsidP="00857950">
            <w:pPr>
              <w:pStyle w:val="TAC"/>
              <w:rPr>
                <w:rFonts w:cs="Arial"/>
                <w:sz w:val="16"/>
                <w:szCs w:val="16"/>
              </w:rPr>
            </w:pPr>
            <w:r w:rsidRPr="00F52ACE">
              <w:rPr>
                <w:rFonts w:cs="Arial"/>
                <w:sz w:val="16"/>
                <w:szCs w:val="16"/>
              </w:rPr>
              <w:t>18.7.0</w:t>
            </w:r>
          </w:p>
        </w:tc>
      </w:tr>
      <w:tr w:rsidR="001F1AC9" w:rsidRPr="00C534AC" w14:paraId="34F37B87"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A2AA65"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6FB5B0"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59A0857" w14:textId="77777777" w:rsidR="00857950" w:rsidRPr="00F52ACE" w:rsidRDefault="00857950" w:rsidP="00857950">
            <w:pPr>
              <w:pStyle w:val="TAC"/>
              <w:rPr>
                <w:rFonts w:cs="Arial"/>
                <w:sz w:val="16"/>
                <w:szCs w:val="16"/>
              </w:rPr>
            </w:pPr>
            <w:r w:rsidRPr="00F52ACE">
              <w:rPr>
                <w:rFonts w:cs="Arial"/>
                <w:sz w:val="16"/>
                <w:szCs w:val="16"/>
              </w:rPr>
              <w:t>C3-244440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3EBE8E" w14:textId="77777777" w:rsidR="00857950" w:rsidRPr="00F52ACE" w:rsidRDefault="00857950" w:rsidP="00857950">
            <w:pPr>
              <w:pStyle w:val="TAL"/>
              <w:rPr>
                <w:rFonts w:cs="Arial"/>
                <w:sz w:val="16"/>
                <w:szCs w:val="16"/>
              </w:rPr>
            </w:pPr>
            <w:r w:rsidRPr="00F52ACE">
              <w:rPr>
                <w:rFonts w:cs="Arial"/>
                <w:sz w:val="16"/>
                <w:szCs w:val="16"/>
              </w:rPr>
              <w:t>0358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213C54" w14:textId="77777777" w:rsidR="00857950" w:rsidRPr="00F52ACE" w:rsidRDefault="00857950" w:rsidP="00857950">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44E2F" w14:textId="77777777" w:rsidR="00857950" w:rsidRPr="00F52ACE" w:rsidRDefault="00E92A26" w:rsidP="00857950">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B086207" w14:textId="77777777" w:rsidR="00857950" w:rsidRPr="00F52ACE" w:rsidRDefault="00857950" w:rsidP="00857950">
            <w:pPr>
              <w:pStyle w:val="TAL"/>
              <w:rPr>
                <w:rFonts w:cs="Arial"/>
                <w:sz w:val="16"/>
                <w:szCs w:val="16"/>
              </w:rPr>
            </w:pPr>
            <w:r w:rsidRPr="00F52ACE">
              <w:rPr>
                <w:rFonts w:cs="Arial"/>
                <w:sz w:val="16"/>
                <w:szCs w:val="16"/>
              </w:rPr>
              <w:t>Enhanced H-PCF reselection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BA5712D" w14:textId="77777777" w:rsidR="00857950" w:rsidRPr="00F52ACE" w:rsidRDefault="00857950" w:rsidP="00857950">
            <w:pPr>
              <w:pStyle w:val="TAC"/>
              <w:rPr>
                <w:rFonts w:cs="Arial"/>
                <w:sz w:val="16"/>
                <w:szCs w:val="16"/>
              </w:rPr>
            </w:pPr>
            <w:r w:rsidRPr="00F52ACE">
              <w:rPr>
                <w:rFonts w:cs="Arial"/>
                <w:sz w:val="16"/>
                <w:szCs w:val="16"/>
              </w:rPr>
              <w:t>18.7.0</w:t>
            </w:r>
          </w:p>
        </w:tc>
      </w:tr>
      <w:tr w:rsidR="001F1AC9" w:rsidRPr="00C534AC" w14:paraId="48F64D9A"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BD6BC03"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F7B459"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4CEC4DF" w14:textId="77777777" w:rsidR="00857950" w:rsidRPr="00F52ACE" w:rsidRDefault="00857950" w:rsidP="00857950">
            <w:pPr>
              <w:pStyle w:val="TAC"/>
              <w:rPr>
                <w:rFonts w:cs="Arial"/>
                <w:sz w:val="16"/>
                <w:szCs w:val="16"/>
              </w:rPr>
            </w:pPr>
            <w:r w:rsidRPr="00F52ACE">
              <w:rPr>
                <w:rFonts w:cs="Arial"/>
                <w:sz w:val="16"/>
                <w:szCs w:val="16"/>
              </w:rPr>
              <w:t>C3-244534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6399AC" w14:textId="77777777" w:rsidR="00857950" w:rsidRPr="00F52ACE" w:rsidRDefault="00857950" w:rsidP="00857950">
            <w:pPr>
              <w:pStyle w:val="TAL"/>
              <w:rPr>
                <w:rFonts w:cs="Arial"/>
                <w:sz w:val="16"/>
                <w:szCs w:val="16"/>
              </w:rPr>
            </w:pPr>
            <w:r w:rsidRPr="00F52ACE">
              <w:rPr>
                <w:rFonts w:cs="Arial"/>
                <w:sz w:val="16"/>
                <w:szCs w:val="16"/>
              </w:rPr>
              <w:t>0362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0B1C4B" w14:textId="77777777" w:rsidR="00857950" w:rsidRPr="00F52ACE" w:rsidRDefault="00857950" w:rsidP="00857950">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496E06" w14:textId="77777777" w:rsidR="00857950" w:rsidRPr="00F52ACE" w:rsidRDefault="00857950" w:rsidP="00857950">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C0E8A90" w14:textId="77777777" w:rsidR="00857950" w:rsidRPr="00F52ACE" w:rsidRDefault="00857950" w:rsidP="00857950">
            <w:pPr>
              <w:pStyle w:val="TAL"/>
              <w:rPr>
                <w:rFonts w:cs="Arial"/>
                <w:sz w:val="16"/>
                <w:szCs w:val="16"/>
              </w:rPr>
            </w:pPr>
            <w:r w:rsidRPr="00F52ACE">
              <w:rPr>
                <w:rFonts w:cs="Arial"/>
                <w:sz w:val="16"/>
                <w:szCs w:val="16"/>
              </w:rPr>
              <w:t>Correction on CHF 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74E67A7F" w14:textId="77777777" w:rsidR="00857950" w:rsidRPr="00F52ACE" w:rsidRDefault="00857950" w:rsidP="00857950">
            <w:pPr>
              <w:pStyle w:val="TAC"/>
              <w:rPr>
                <w:rFonts w:cs="Arial"/>
                <w:sz w:val="16"/>
                <w:szCs w:val="16"/>
              </w:rPr>
            </w:pPr>
            <w:r w:rsidRPr="00F52ACE">
              <w:rPr>
                <w:rFonts w:cs="Arial"/>
                <w:sz w:val="16"/>
                <w:szCs w:val="16"/>
              </w:rPr>
              <w:t>18.7.0</w:t>
            </w:r>
          </w:p>
        </w:tc>
      </w:tr>
      <w:tr w:rsidR="001F1AC9" w:rsidRPr="00C534AC" w14:paraId="618F1850"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0BE357"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1D44A4"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0DF1EB9" w14:textId="77777777" w:rsidR="00857950" w:rsidRPr="00F52ACE" w:rsidRDefault="00E92A26" w:rsidP="00857950">
            <w:pPr>
              <w:pStyle w:val="TAC"/>
              <w:rPr>
                <w:rFonts w:cs="Arial"/>
                <w:sz w:val="16"/>
                <w:szCs w:val="16"/>
              </w:rPr>
            </w:pPr>
            <w:r>
              <w:rPr>
                <w:rFonts w:cs="Arial"/>
                <w:sz w:val="16"/>
                <w:szCs w:val="16"/>
              </w:rPr>
              <w:t>C3-244610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AA5C34" w14:textId="77777777" w:rsidR="00857950" w:rsidRPr="00F52ACE" w:rsidRDefault="00E92A26" w:rsidP="00857950">
            <w:pPr>
              <w:pStyle w:val="TAL"/>
              <w:rPr>
                <w:rFonts w:cs="Arial"/>
                <w:sz w:val="16"/>
                <w:szCs w:val="16"/>
              </w:rPr>
            </w:pPr>
            <w:r>
              <w:rPr>
                <w:rFonts w:cs="Arial"/>
                <w:sz w:val="16"/>
                <w:szCs w:val="16"/>
              </w:rPr>
              <w:t>0364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9FE4D3" w14:textId="77777777" w:rsidR="00857950" w:rsidRPr="00F52ACE" w:rsidRDefault="00E92A26" w:rsidP="00857950">
            <w:pPr>
              <w:pStyle w:val="TAR"/>
              <w:rPr>
                <w:rFonts w:cs="Arial"/>
                <w:sz w:val="16"/>
                <w:szCs w:val="16"/>
              </w:rPr>
            </w:pPr>
            <w:r>
              <w:rPr>
                <w:rFonts w:cs="Arial"/>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1A3EE4" w14:textId="77777777" w:rsidR="00857950" w:rsidRPr="00F52ACE" w:rsidRDefault="00E92A26" w:rsidP="00857950">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AEB96E2" w14:textId="77777777" w:rsidR="00857950" w:rsidRPr="00F52ACE" w:rsidRDefault="00FD1AD4" w:rsidP="00857950">
            <w:pPr>
              <w:pStyle w:val="TAL"/>
              <w:rPr>
                <w:rFonts w:cs="Arial"/>
                <w:sz w:val="16"/>
                <w:szCs w:val="16"/>
              </w:rPr>
            </w:pPr>
            <w:r w:rsidRPr="00FD1AD4">
              <w:rPr>
                <w:rFonts w:cs="Arial"/>
                <w:sz w:val="16"/>
                <w:szCs w:val="16"/>
              </w:rPr>
              <w:t>Update of info and externalDocs fields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B081EB6" w14:textId="77777777" w:rsidR="00857950" w:rsidRPr="00F52ACE" w:rsidRDefault="00857950" w:rsidP="00857950">
            <w:pPr>
              <w:pStyle w:val="TAC"/>
              <w:rPr>
                <w:rFonts w:cs="Arial"/>
                <w:sz w:val="16"/>
                <w:szCs w:val="16"/>
              </w:rPr>
            </w:pPr>
            <w:r w:rsidRPr="00F52ACE">
              <w:rPr>
                <w:rFonts w:cs="Arial"/>
                <w:sz w:val="16"/>
                <w:szCs w:val="16"/>
              </w:rPr>
              <w:t>18.7.0</w:t>
            </w:r>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6DD7E" w14:textId="77777777" w:rsidR="00FA59BC" w:rsidRDefault="00FA59BC">
      <w:r>
        <w:separator/>
      </w:r>
    </w:p>
  </w:endnote>
  <w:endnote w:type="continuationSeparator" w:id="0">
    <w:p w14:paraId="05A0A651" w14:textId="77777777" w:rsidR="00FA59BC" w:rsidRDefault="00FA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EDF5E" w14:textId="77777777" w:rsidR="00FA59BC" w:rsidRDefault="00FA59BC">
      <w:r>
        <w:separator/>
      </w:r>
    </w:p>
  </w:footnote>
  <w:footnote w:type="continuationSeparator" w:id="0">
    <w:p w14:paraId="0A4CFFD3" w14:textId="77777777" w:rsidR="00FA59BC" w:rsidRDefault="00FA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4F286" w14:textId="6D64D231"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4F24">
      <w:rPr>
        <w:rFonts w:ascii="Arial" w:hAnsi="Arial" w:cs="Arial"/>
        <w:b/>
        <w:noProof/>
        <w:sz w:val="18"/>
        <w:szCs w:val="18"/>
      </w:rPr>
      <w:t>3GPP TS 29.525 V18.7.0 (2024-09)</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76BF7D2D"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4F24">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7712"/>
    <w:rsid w:val="00720335"/>
    <w:rsid w:val="00722F90"/>
    <w:rsid w:val="00727E2B"/>
    <w:rsid w:val="00732C8F"/>
    <w:rsid w:val="0073369A"/>
    <w:rsid w:val="00734AF6"/>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4F24"/>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5F7A"/>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48517</Words>
  <Characters>276548</Characters>
  <Application>Microsoft Office Word</Application>
  <DocSecurity>0</DocSecurity>
  <Lines>2304</Lines>
  <Paragraphs>648</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324417</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5</cp:revision>
  <cp:lastPrinted>2008-09-16T13:14:00Z</cp:lastPrinted>
  <dcterms:created xsi:type="dcterms:W3CDTF">2024-08-28T06:36:00Z</dcterms:created>
  <dcterms:modified xsi:type="dcterms:W3CDTF">2024-08-30T05:54:00Z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