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B54FF1C" w:rsidR="00E60FE0" w:rsidRDefault="00C872B4" w:rsidP="00A540DF">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A540DF">
              <w:t>7</w:t>
            </w:r>
            <w:r>
              <w:t xml:space="preserve">.0 </w:t>
            </w:r>
            <w:r>
              <w:rPr>
                <w:sz w:val="32"/>
              </w:rPr>
              <w:t>(</w:t>
            </w:r>
            <w:r w:rsidR="00E016B5">
              <w:rPr>
                <w:sz w:val="32"/>
              </w:rPr>
              <w:t>202</w:t>
            </w:r>
            <w:r w:rsidR="00213449">
              <w:rPr>
                <w:sz w:val="32"/>
              </w:rPr>
              <w:t>4</w:t>
            </w:r>
            <w:r>
              <w:rPr>
                <w:sz w:val="32"/>
              </w:rPr>
              <w:t>-</w:t>
            </w:r>
            <w:r w:rsidR="002B4238">
              <w:rPr>
                <w:sz w:val="32"/>
              </w:rPr>
              <w:t>0</w:t>
            </w:r>
            <w:r w:rsidR="00A540DF">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4.05pt" o:ole="">
                  <v:imagedata r:id="rId9" o:title=""/>
                </v:shape>
                <o:OLEObject Type="Embed" ProgID="Word.Picture.8" ShapeID="_x0000_i1025" DrawAspect="Content" ObjectID="_1787581572"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75760509"/>
      <w:bookmarkEnd w:id="11"/>
      <w:r>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75760510"/>
      <w:r>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75760511"/>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75760512"/>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75760513"/>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75760514"/>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75760515"/>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75760516"/>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75760517"/>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75760518"/>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75760519"/>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75760520"/>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75760521"/>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05pt" o:ole="">
            <v:imagedata r:id="rId13" o:title=""/>
          </v:shape>
          <o:OLEObject Type="Embed" ProgID="Visio.Drawing.15" ShapeID="_x0000_i1026" DrawAspect="Content" ObjectID="_1787581573"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5pt;height:122.95pt" o:ole="">
            <v:imagedata r:id="rId15" o:title=""/>
          </v:shape>
          <o:OLEObject Type="Embed" ProgID="Visio.Drawing.15" ShapeID="_x0000_i1027" DrawAspect="Content" ObjectID="_178758157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75760522"/>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75760523"/>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75760524"/>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75760525"/>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75760526"/>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75760527"/>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75760528"/>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75760529"/>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1pt" o:ole="">
            <v:imagedata r:id="rId17" o:title=""/>
          </v:shape>
          <o:OLEObject Type="Embed" ProgID="Visio.Drawing.15" ShapeID="_x0000_i1028" DrawAspect="Content" ObjectID="_1787581575"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75760530"/>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55pt;height:165.95pt" o:ole="">
            <v:imagedata r:id="rId19" o:title=""/>
          </v:shape>
          <o:OLEObject Type="Embed" ProgID="Visio.Drawing.15" ShapeID="_x0000_i1029" DrawAspect="Content" ObjectID="_178758157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75760531"/>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pt;height:150.1pt" o:ole="">
            <v:imagedata r:id="rId21" o:title=""/>
          </v:shape>
          <o:OLEObject Type="Embed" ProgID="Visio.Drawing.15" ShapeID="_x0000_i1030" DrawAspect="Content" ObjectID="_178758157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75760532"/>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05pt" o:ole="">
            <v:imagedata r:id="rId23" o:title=""/>
          </v:shape>
          <o:OLEObject Type="Embed" ProgID="Visio.Drawing.15" ShapeID="_x0000_i1031" DrawAspect="Content" ObjectID="_178758157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75760533"/>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75760534"/>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75760535"/>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1pt" o:ole="">
            <v:imagedata r:id="rId25" o:title=""/>
          </v:shape>
          <o:OLEObject Type="Embed" ProgID="Visio.Drawing.15" ShapeID="_x0000_i1032" DrawAspect="Content" ObjectID="_178758157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75760536"/>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95pt;height:151pt" o:ole="">
            <v:imagedata r:id="rId27" o:title=""/>
          </v:shape>
          <o:OLEObject Type="Embed" ProgID="Visio.Drawing.15" ShapeID="_x0000_i1033" DrawAspect="Content" ObjectID="_1787581580"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75760537"/>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75760538"/>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75760539"/>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75760540"/>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75760541"/>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75760542"/>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75760543"/>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55pt" o:ole="">
            <v:imagedata r:id="rId29" o:title=""/>
          </v:shape>
          <o:OLEObject Type="Embed" ProgID="Visio.Drawing.15" ShapeID="_x0000_i1034" DrawAspect="Content" ObjectID="_178758158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75760544"/>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75760545"/>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75760546"/>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5pt;height:165.05pt" o:ole="">
            <v:imagedata r:id="rId31" o:title=""/>
          </v:shape>
          <o:OLEObject Type="Embed" ProgID="Visio.Drawing.15" ShapeID="_x0000_i1035" DrawAspect="Content" ObjectID="_1787581582"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75760547"/>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75760548"/>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75760549"/>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75760550"/>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75760551"/>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75760552"/>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87581583"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5pt" o:ole="">
            <v:imagedata r:id="rId35" o:title=""/>
          </v:shape>
          <o:OLEObject Type="Embed" ProgID="Visio.Drawing.15" ShapeID="_x0000_i1037" DrawAspect="Content" ObjectID="_1787581584"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75760553"/>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75760554"/>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75760555"/>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75760556"/>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75760557"/>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75760558"/>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75760559"/>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75760560"/>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1.5pt" o:ole="">
            <v:imagedata r:id="rId37" o:title=""/>
          </v:shape>
          <o:OLEObject Type="Embed" ProgID="Visio.Drawing.15" ShapeID="_x0000_i1038" DrawAspect="Content" ObjectID="_1787581585"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75760561"/>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75760562"/>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75760563"/>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5.95pt" o:ole="">
            <v:imagedata r:id="rId39" o:title=""/>
          </v:shape>
          <o:OLEObject Type="Embed" ProgID="Visio.Drawing.15" ShapeID="_x0000_i1039" DrawAspect="Content" ObjectID="_1787581586"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75760564"/>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75760565"/>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75760566"/>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55pt" o:ole="">
            <v:imagedata r:id="rId41" o:title=""/>
          </v:shape>
          <o:OLEObject Type="Embed" ProgID="Visio.Drawing.15" ShapeID="_x0000_i1040" DrawAspect="Content" ObjectID="_1787581587"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75760567"/>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75760568"/>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75760569"/>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75760570"/>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75760571"/>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75760572"/>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75760573"/>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75760574"/>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75760575"/>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75760576"/>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75760577"/>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pt" o:ole="">
            <v:imagedata r:id="rId43" o:title=""/>
          </v:shape>
          <o:OLEObject Type="Embed" ProgID="Visio.Drawing.15" ShapeID="_x0000_i1041" DrawAspect="Content" ObjectID="_1787581588"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75760578"/>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75760579"/>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75760580"/>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75760581"/>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75760582"/>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75760583"/>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75760584"/>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75760585"/>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75760586"/>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75760587"/>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75760588"/>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75760589"/>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75760590"/>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75760591"/>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75760592"/>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75760593"/>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75760594"/>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75760595"/>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75760596"/>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75760597"/>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75760598"/>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75760599"/>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75760600"/>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75760601"/>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75760602"/>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75760603"/>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75760604"/>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75760605"/>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75760606"/>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75760607"/>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5pt;height:94.45pt" o:ole="">
            <v:imagedata r:id="rId45" o:title="" cropbottom="7081f" cropright="4734f"/>
          </v:shape>
          <o:OLEObject Type="Embed" ProgID="Visio.Drawing.15" ShapeID="_x0000_i1042" DrawAspect="Content" ObjectID="_1787581589"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75760608"/>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75760609"/>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75760610"/>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75760611"/>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75760612"/>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75760613"/>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75760614"/>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75760615"/>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75760616"/>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75760617"/>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75760618"/>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75760619"/>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75760620"/>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75760621"/>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75760622"/>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75760623"/>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75760624"/>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75760625"/>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75760626"/>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75760627"/>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75760628"/>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75760629"/>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75760630"/>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75760631"/>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75760632"/>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75760633"/>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75760634"/>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75760635"/>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75760636"/>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75760637"/>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75760638"/>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75760639"/>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75760640"/>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75760641"/>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75760642"/>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75760643"/>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75760644"/>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75760645"/>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75760646"/>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75760647"/>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75760648"/>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75760649"/>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75760650"/>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75760651"/>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75760652"/>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75760653"/>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75760654"/>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75760655"/>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75760656"/>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75760658"/>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75760659"/>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75760660"/>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75760661"/>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75760662"/>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75760663"/>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75760664"/>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75760665"/>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75760666"/>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75760667"/>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75760668"/>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75760669"/>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75760670"/>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75760671"/>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75760672"/>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75760673"/>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75760674"/>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8pt;height:97.25pt" o:ole="">
            <v:imagedata r:id="rId47" o:title=""/>
          </v:shape>
          <o:OLEObject Type="Embed" ProgID="Visio.Drawing.15" ShapeID="_x0000_i1043" DrawAspect="Content" ObjectID="_1787581590"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75760675"/>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75760676"/>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75760677"/>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75760678"/>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75760679"/>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75760680"/>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75760681"/>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75760682"/>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75760683"/>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75760684"/>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75760685"/>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75760686"/>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75760687"/>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75760688"/>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75760689"/>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75760690"/>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75760691"/>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75760692"/>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75760693"/>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75760694"/>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75760695"/>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75760696"/>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75760697"/>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75760699"/>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75760700"/>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75760701"/>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75760702"/>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75760703"/>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75760704"/>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75760705"/>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75760706"/>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75760707"/>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75760708"/>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66D18D5" w:rsidR="00C675A0" w:rsidRPr="001C7C10" w:rsidRDefault="00C675A0" w:rsidP="00C675A0">
      <w:pPr>
        <w:pStyle w:val="PL"/>
      </w:pPr>
      <w:r>
        <w:t xml:space="preserve">  </w:t>
      </w:r>
      <w:r w:rsidRPr="001C7C10">
        <w:t>version: 1.</w:t>
      </w:r>
      <w:r w:rsidR="00137655">
        <w:t>1</w:t>
      </w:r>
      <w:r w:rsidRPr="001C7C10">
        <w:t>.</w:t>
      </w:r>
      <w:r w:rsidR="00EE729B">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25E8D67"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EE729B">
        <w:t>7</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B871D" w14:textId="77777777" w:rsidR="005C30D8" w:rsidRDefault="005C30D8">
      <w:r>
        <w:separator/>
      </w:r>
    </w:p>
  </w:endnote>
  <w:endnote w:type="continuationSeparator" w:id="0">
    <w:p w14:paraId="12EBCE8C" w14:textId="77777777" w:rsidR="005C30D8" w:rsidRDefault="005C3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1C986" w14:textId="77777777" w:rsidR="005C30D8" w:rsidRDefault="005C30D8">
      <w:r>
        <w:separator/>
      </w:r>
    </w:p>
  </w:footnote>
  <w:footnote w:type="continuationSeparator" w:id="0">
    <w:p w14:paraId="0E614300" w14:textId="77777777" w:rsidR="005C30D8" w:rsidRDefault="005C3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991">
      <w:rPr>
        <w:rFonts w:ascii="Arial" w:hAnsi="Arial" w:cs="Arial"/>
        <w:b/>
        <w:noProof/>
        <w:sz w:val="18"/>
        <w:szCs w:val="18"/>
      </w:rPr>
      <w:t>3GPP TS 29.574 V18.76.0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1991">
      <w:rPr>
        <w:rFonts w:ascii="Arial" w:hAnsi="Arial" w:cs="Arial"/>
        <w:b/>
        <w:noProof/>
        <w:sz w:val="18"/>
        <w:szCs w:val="18"/>
      </w:rPr>
      <w:t>101</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991">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DCD8-0564-4A6E-8CFF-CEE34698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2136</TotalTime>
  <Pages>2</Pages>
  <Words>34834</Words>
  <Characters>198560</Characters>
  <Application>Microsoft Office Word</Application>
  <DocSecurity>0</DocSecurity>
  <Lines>1654</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341</cp:revision>
  <cp:lastPrinted>2019-02-25T14:05:00Z</cp:lastPrinted>
  <dcterms:created xsi:type="dcterms:W3CDTF">2022-04-14T09:44:00Z</dcterms:created>
  <dcterms:modified xsi:type="dcterms:W3CDTF">2024-09-11T09:29:00Z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