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64CC9" w14:textId="77777777" w:rsidR="003310F4" w:rsidRDefault="003310F4"/>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2CC77B7" w:rsidR="00E60FE0" w:rsidRDefault="00C872B4" w:rsidP="0066395A">
            <w:pPr>
              <w:pStyle w:val="ZA"/>
              <w:framePr w:w="0" w:hRule="auto" w:wrap="auto" w:vAnchor="margin" w:hAnchor="text" w:yAlign="inline"/>
            </w:pPr>
            <w:bookmarkStart w:id="0" w:name="page1"/>
            <w:r>
              <w:rPr>
                <w:sz w:val="64"/>
              </w:rPr>
              <w:t xml:space="preserve">3GPP TS 29.574 </w:t>
            </w:r>
            <w:r w:rsidR="0066395A">
              <w:t>V19</w:t>
            </w:r>
            <w:r>
              <w:t>.</w:t>
            </w:r>
            <w:r w:rsidR="0066395A">
              <w:t>0</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D083792"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86463609"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78646361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25pt" o:ole="">
            <v:imagedata r:id="rId15" o:title=""/>
          </v:shape>
          <o:OLEObject Type="Embed" ProgID="Visio.Drawing.15" ShapeID="_x0000_i1027" DrawAspect="Content" ObjectID="_178646361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1.05pt" o:ole="">
            <v:imagedata r:id="rId17" o:title=""/>
          </v:shape>
          <o:OLEObject Type="Embed" ProgID="Visio.Drawing.15" ShapeID="_x0000_i1028" DrawAspect="Content" ObjectID="_1786463612"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5pt;height:166.1pt" o:ole="">
            <v:imagedata r:id="rId19" o:title=""/>
          </v:shape>
          <o:OLEObject Type="Embed" ProgID="Visio.Drawing.15" ShapeID="_x0000_i1029" DrawAspect="Content" ObjectID="_178646361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pt;height:149.75pt" o:ole="">
            <v:imagedata r:id="rId21" o:title=""/>
          </v:shape>
          <o:OLEObject Type="Embed" ProgID="Visio.Drawing.15" ShapeID="_x0000_i1030" DrawAspect="Content" ObjectID="_178646361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2pt" o:ole="">
            <v:imagedata r:id="rId23" o:title=""/>
          </v:shape>
          <o:OLEObject Type="Embed" ProgID="Visio.Drawing.15" ShapeID="_x0000_i1031" DrawAspect="Content" ObjectID="_178646361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8646361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05pt" o:ole="">
            <v:imagedata r:id="rId27" o:title=""/>
          </v:shape>
          <o:OLEObject Type="Embed" ProgID="Visio.Drawing.15" ShapeID="_x0000_i1033" DrawAspect="Content" ObjectID="_178646361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8646361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2pt" o:ole="">
            <v:imagedata r:id="rId31" o:title=""/>
          </v:shape>
          <o:OLEObject Type="Embed" ProgID="Visio.Drawing.15" ShapeID="_x0000_i1035" DrawAspect="Content" ObjectID="_178646361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1FC8EA34"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646362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78646362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8646362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6.1pt" o:ole="">
            <v:imagedata r:id="rId39" o:title=""/>
          </v:shape>
          <o:OLEObject Type="Embed" ProgID="Visio.Drawing.15" ShapeID="_x0000_i1039" DrawAspect="Content" ObjectID="_178646362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65pt" o:ole="">
            <v:imagedata r:id="rId41" o:title=""/>
          </v:shape>
          <o:OLEObject Type="Embed" ProgID="Visio.Drawing.15" ShapeID="_x0000_i1040" DrawAspect="Content" ObjectID="_178646362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05pt" o:ole="">
            <v:imagedata r:id="rId43" o:title=""/>
          </v:shape>
          <o:OLEObject Type="Embed" ProgID="Visio.Drawing.15" ShapeID="_x0000_i1041" DrawAspect="Content" ObjectID="_178646362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pt;height:94.55pt" o:ole="">
            <v:imagedata r:id="rId45" o:title="" cropbottom="7081f" cropright="4734f"/>
          </v:shape>
          <o:OLEObject Type="Embed" ProgID="Visio.Drawing.15" ShapeID="_x0000_i1042" DrawAspect="Content" ObjectID="_178646362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092B20DB"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2610D919"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6F655F88"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39F3F6D9"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016D4B7"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0BF6DEAA"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C6A7A37"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BDF3EBC"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E769952"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2pt" o:ole="">
            <v:imagedata r:id="rId47" o:title=""/>
          </v:shape>
          <o:OLEObject Type="Embed" ProgID="Visio.Drawing.15" ShapeID="_x0000_i1043" DrawAspect="Content" ObjectID="_178646362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AFD1A2A"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AE19812"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303DEBB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3310F4">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3310F4">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3310F4">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3310F4">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3310F4">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3310F4">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3310F4">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3310F4">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3310F4">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3310F4">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3310F4">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3310F4">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3310F4">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3310F4">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3310F4">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3310F4">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3310F4">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3310F4">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3310F4">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3310F4">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3310F4">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3310F4">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3310F4">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3310F4">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3310F4">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3310F4">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3310F4">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3310F4">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3310F4">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3310F4">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3310F4">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3310F4">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3310F4">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3310F4">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3310F4">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3310F4">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3310F4">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3310F4">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3310F4">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3310F4">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3310F4">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3310F4">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3310F4">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3310F4">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3310F4">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3310F4">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3310F4">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3310F4">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3310F4">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3310F4">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3310F4">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3310F4">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3310F4">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3310F4">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3310F4">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3310F4">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3310F4">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3310F4">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3310F4">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3310F4">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3310F4">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3310F4">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3310F4">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3310F4">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3D5D9F19"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77D5837F" w:rsidR="009F4EE7" w:rsidRPr="002D66EF" w:rsidRDefault="001C763A" w:rsidP="009F4EE7">
            <w:pPr>
              <w:pStyle w:val="TAC"/>
              <w:keepNext w:val="0"/>
              <w:keepLines w:val="0"/>
              <w:rPr>
                <w:rFonts w:cs="Arial"/>
                <w:sz w:val="16"/>
                <w:szCs w:val="16"/>
              </w:rPr>
            </w:pPr>
            <w:r w:rsidRPr="008850AE">
              <w:rPr>
                <w:rFonts w:cs="Arial"/>
                <w:sz w:val="16"/>
                <w:szCs w:val="16"/>
              </w:rPr>
              <w:t>C3-244131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0B6329B"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507F1F20" w:rsidR="009F4EE7" w:rsidRPr="002D66EF" w:rsidRDefault="001C763A" w:rsidP="009F4EE7">
            <w:pPr>
              <w:pStyle w:val="TAC"/>
              <w:keepNext w:val="0"/>
              <w:keepLines w:val="0"/>
              <w:rPr>
                <w:rFonts w:cs="Arial"/>
                <w:sz w:val="16"/>
                <w:szCs w:val="16"/>
              </w:rPr>
            </w:pPr>
            <w:r w:rsidRPr="008850AE">
              <w:rPr>
                <w:rFonts w:cs="Arial"/>
                <w:sz w:val="16"/>
                <w:szCs w:val="16"/>
              </w:rPr>
              <w:t>C3-244484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9F4EE7" w:rsidRPr="00A2432B" w14:paraId="3D17D403"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427AFE1" w14:textId="5889BC9F"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932CE6" w14:textId="49909A3D"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62E2515" w14:textId="606308CE" w:rsidR="009F4EE7" w:rsidRPr="002D66EF" w:rsidRDefault="001C763A" w:rsidP="009F4EE7">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C3-244231</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5172F1" w14:textId="1AA9AD71"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B35900" w14:textId="1CA8F3CC"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6A197C" w14:textId="189D8ACA"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6084A4" w14:textId="5BD0485E" w:rsidR="009F4EE7" w:rsidRPr="006608C8" w:rsidRDefault="001C763A" w:rsidP="009F4EE7">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FCD2BD8" w14:textId="440BF7CE"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210333BF" w:rsidR="001C763A" w:rsidRPr="00A2432B" w:rsidRDefault="001C763A" w:rsidP="001C763A">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rFonts w:cs="Arial"/>
                <w:sz w:val="16"/>
                <w:szCs w:val="16"/>
              </w:rPr>
            </w:pPr>
            <w:r w:rsidRPr="008850AE">
              <w:rPr>
                <w:rFonts w:cs="Arial"/>
                <w:sz w:val="16"/>
                <w:szCs w:val="16"/>
              </w:rPr>
              <w:t>C3-244615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B1EFF" w14:textId="77777777" w:rsidR="00623C6A" w:rsidRDefault="00623C6A">
      <w:r>
        <w:separator/>
      </w:r>
    </w:p>
  </w:endnote>
  <w:endnote w:type="continuationSeparator" w:id="0">
    <w:p w14:paraId="542B55A0" w14:textId="77777777" w:rsidR="00623C6A" w:rsidRDefault="0062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8EC92" w14:textId="77777777" w:rsidR="00623C6A" w:rsidRDefault="00623C6A">
      <w:r>
        <w:separator/>
      </w:r>
    </w:p>
  </w:footnote>
  <w:footnote w:type="continuationSeparator" w:id="0">
    <w:p w14:paraId="2AC038DB" w14:textId="77777777" w:rsidR="00623C6A" w:rsidRDefault="00623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0F4">
      <w:rPr>
        <w:rFonts w:ascii="Arial" w:hAnsi="Arial" w:cs="Arial"/>
        <w:b/>
        <w:noProof/>
        <w:sz w:val="18"/>
        <w:szCs w:val="18"/>
      </w:rPr>
      <w:t>3GPP TS 29.574 V18V19.60.0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10F4">
      <w:rPr>
        <w:rFonts w:ascii="Arial" w:hAnsi="Arial" w:cs="Arial"/>
        <w:b/>
        <w:noProof/>
        <w:sz w:val="18"/>
        <w:szCs w:val="18"/>
      </w:rPr>
      <w:t>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0F4">
      <w:rPr>
        <w:rFonts w:ascii="Arial" w:hAnsi="Arial" w:cs="Arial"/>
        <w:b/>
        <w:noProof/>
        <w:sz w:val="18"/>
        <w:szCs w:val="18"/>
      </w:rPr>
      <w:t>Release 1819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10F4"/>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23C6A"/>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B4029-258A-4EE5-AE51-9EA210EF1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3</Pages>
  <Words>34842</Words>
  <Characters>198601</Characters>
  <Application>Microsoft Office Word</Application>
  <DocSecurity>0</DocSecurity>
  <Lines>1655</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CR#0107</cp:lastModifiedBy>
  <cp:revision>339</cp:revision>
  <cp:lastPrinted>2019-02-25T14:05:00Z</cp:lastPrinted>
  <dcterms:created xsi:type="dcterms:W3CDTF">2022-04-14T09:44:00Z</dcterms:created>
  <dcterms:modified xsi:type="dcterms:W3CDTF">2024-08-29T10:57:00Z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(3)GCgPWCTeRvBpT70eg2LYD0cnucoyOd1ThplwJ8xi/UVNR8nayf28KAgzSopJgWEv25SKyLuh
LoYR7IyiL8Z8u2I5+G2CBUVXLY8j45jvsML4e5DwBq2Rq/RK0BAgDu/2VsE1NlhGnYxcH8/C
EzatRCN9oIyvZVd44V/LhHDYJ60D+6HodYDS+N+APFAgvc0ac5i//CdjxnZX2Mwzo1bzoAXd
ulH589mw1CMmoG69cd</vt:lpwstr>
  </property>
  <property fmtid="{D5CDD505-2E9C-101B-9397-08002B2CF9AE}" pid="3" name="_2015_ms_pID_7253431">
    <vt:lpwstr>8x2wdTp+ceGtVuBXXpLVU5/EnLWYNcMC/B6WV+HsoPrx+2EU1PyOFx
de7wYqs7bda1L/f72y9uUNh+x8et2XbHKlZgG0S/hDHf1NXpGB7XcoJx+jrbVJ8fXHE+5m5L
QkdXXcwSu8zvIFxSkC/CZO4+WZusFfjDy4HddqxEqTiELPA5+qTmHe16NGWkleVYtfu6MTdg
nFWB6jFrq0NLgvRy1ZV3O8WL24M6pJ+bMWHB</vt:lpwstr>
  </property>
  <property fmtid="{D5CDD505-2E9C-101B-9397-08002B2CF9AE}" pid="4" name="_2015_ms_pID_7253432">
    <vt:lpwstr>EaoyCNnGYLtxsArVQxghFtM=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