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DBFCE6D"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C42A1F">
              <w:rPr>
                <w:rFonts w:eastAsiaTheme="minorEastAsia"/>
                <w:lang w:val="fr-FR" w:eastAsia="zh-CN"/>
              </w:rPr>
              <w:t>2</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86469106" r:id="rId10"/>
              </w:object>
            </w:r>
          </w:p>
        </w:tc>
        <w:tc>
          <w:tcPr>
            <w:tcW w:w="5540" w:type="dxa"/>
            <w:shd w:val="clear" w:color="auto" w:fill="auto"/>
          </w:tcPr>
          <w:p w14:paraId="47562F6D" w14:textId="55FCA510" w:rsidR="00F112E4" w:rsidRPr="00D3062E" w:rsidRDefault="001F4DB5" w:rsidP="00F112E4">
            <w:pPr>
              <w:jc w:val="right"/>
            </w:pPr>
            <w:bookmarkStart w:id="3" w:name="logos"/>
            <w:r>
              <w:rPr>
                <w:noProof/>
              </w:rPr>
              <w:pict w14:anchorId="4170798A">
                <v:shape id="_x0000_i1026" type="#_x0000_t75" alt="" style="width:126pt;height:77.4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175855326"/>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510696584"/>
      <w:bookmarkStart w:id="65" w:name="_Toc35971376"/>
      <w:bookmarkStart w:id="66" w:name="_Toc175855329"/>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786469107"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175855336"/>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86469108"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86469109"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6pt;height:125.4pt" o:ole="">
            <v:imagedata r:id="rId19" o:title=""/>
          </v:shape>
          <o:OLEObject Type="Embed" ProgID="Word.Document.8" ShapeID="_x0000_i1030" DrawAspect="Content" ObjectID="_1786469110"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6469111"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6pt;height:125.4pt" o:ole="">
            <v:imagedata r:id="rId23" o:title=""/>
          </v:shape>
          <o:OLEObject Type="Embed" ProgID="Word.Document.8" ShapeID="_x0000_i1032" DrawAspect="Content" ObjectID="_1786469112"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175855352"/>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786469113"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786469114"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786469115"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6pt" o:ole="">
            <v:imagedata r:id="rId31" o:title=""/>
          </v:shape>
          <o:OLEObject Type="Embed" ProgID="Word.Document.8" ShapeID="_x0000_i1036" DrawAspect="Content" ObjectID="_1786469116"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60649686"/>
      <w:bookmarkStart w:id="269" w:name="_Toc175855364"/>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60649688"/>
      <w:bookmarkStart w:id="279" w:name="_Toc175855366"/>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6pt;height:137.4pt" o:ole="">
            <v:imagedata r:id="rId33" o:title=""/>
          </v:shape>
          <o:OLEObject Type="Embed" ProgID="Word.Document.8" ShapeID="_x0000_i1037" DrawAspect="Content" ObjectID="_1786469117"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8"/>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6pt;height:137.4pt" o:ole="">
            <v:imagedata r:id="rId35" o:title=""/>
          </v:shape>
          <o:OLEObject Type="Embed" ProgID="Word.Document.8" ShapeID="_x0000_i1038" DrawAspect="Content" ObjectID="_1786469118"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60649692"/>
      <w:bookmarkStart w:id="302" w:name="_Toc175855370"/>
      <w:bookmarkEnd w:id="296"/>
      <w:r w:rsidRPr="00D3062E">
        <w:t>5.3.2.6</w:t>
      </w:r>
      <w:r w:rsidRPr="00D3062E">
        <w:tab/>
        <w:t>NSCE_NetSliceLifeCycleMngt_Recommend</w:t>
      </w:r>
      <w:bookmarkEnd w:id="298"/>
      <w:bookmarkEnd w:id="299"/>
      <w:bookmarkEnd w:id="300"/>
      <w:bookmarkEnd w:id="302"/>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1"/>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786469119" r:id="rId38">
            <o:FieldCodes>\s</o:FieldCodes>
          </o:OLEObject>
        </w:object>
      </w:r>
      <w:bookmarkStart w:id="312" w:name="_MON_1774071283"/>
      <w:bookmarkEnd w:id="312"/>
      <w:r w:rsidRPr="00D3062E">
        <w:rPr>
          <w:noProof/>
        </w:rPr>
        <w:object w:dxaOrig="9620" w:dyaOrig="2749" w14:anchorId="7038CF12">
          <v:shape id="_x0000_i1040" type="#_x0000_t75" alt="" style="width:480.6pt;height:137.4pt" o:ole="">
            <v:imagedata r:id="rId39" o:title=""/>
          </v:shape>
          <o:OLEObject Type="Embed" ProgID="Word.Document.8" ShapeID="_x0000_i1040" DrawAspect="Content" ObjectID="_1786469120"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1F4DB5">
        <w:rPr>
          <w:noProof/>
        </w:rPr>
        <w:fldChar w:fldCharType="separate"/>
      </w:r>
      <w:r w:rsidRPr="00D3062E">
        <w:rPr>
          <w:noProof/>
        </w:rPr>
        <w:fldChar w:fldCharType="end"/>
      </w:r>
      <w:r w:rsidRPr="00D3062E">
        <w:rPr>
          <w:noProof/>
        </w:rPr>
        <w:fldChar w:fldCharType="begin"/>
      </w:r>
      <w:r w:rsidR="001F4DB5">
        <w:rPr>
          <w:noProof/>
        </w:rPr>
        <w:fldChar w:fldCharType="separate"/>
      </w:r>
      <w:r w:rsidRPr="00D3062E">
        <w:rPr>
          <w:noProof/>
        </w:rPr>
        <w:fldChar w:fldCharType="end"/>
      </w:r>
      <w:r w:rsidR="00FB6FC0" w:rsidRPr="00D3062E">
        <w:rPr>
          <w:noProof/>
        </w:rPr>
        <w:fldChar w:fldCharType="begin"/>
      </w:r>
      <w:r w:rsidR="001F4DB5">
        <w:rPr>
          <w:noProof/>
        </w:rPr>
        <w:fldChar w:fldCharType="separate"/>
      </w:r>
      <w:r w:rsidR="00FB6FC0" w:rsidRPr="00D3062E">
        <w:rPr>
          <w:noProof/>
        </w:rPr>
        <w:fldChar w:fldCharType="end"/>
      </w:r>
      <w:r w:rsidR="005812E4" w:rsidRPr="00D3062E">
        <w:rPr>
          <w:noProof/>
        </w:rPr>
        <w:fldChar w:fldCharType="begin"/>
      </w:r>
      <w:r w:rsidR="001F4DB5">
        <w:rPr>
          <w:noProof/>
        </w:rPr>
        <w:fldChar w:fldCharType="separate"/>
      </w:r>
      <w:r w:rsidR="005812E4" w:rsidRPr="00D3062E">
        <w:rPr>
          <w:noProof/>
        </w:rPr>
        <w:fldChar w:fldCharType="end"/>
      </w:r>
      <w:r w:rsidR="000368D9" w:rsidRPr="00D3062E">
        <w:rPr>
          <w:noProof/>
        </w:rPr>
        <w:fldChar w:fldCharType="begin"/>
      </w:r>
      <w:r w:rsidR="001F4DB5">
        <w:rPr>
          <w:noProof/>
        </w:rPr>
        <w:fldChar w:fldCharType="separate"/>
      </w:r>
      <w:r w:rsidR="000368D9" w:rsidRPr="00D3062E">
        <w:rPr>
          <w:noProof/>
        </w:rPr>
        <w:fldChar w:fldCharType="end"/>
      </w:r>
      <w:r w:rsidR="006518E5" w:rsidRPr="00D3062E">
        <w:rPr>
          <w:noProof/>
        </w:rPr>
        <w:fldChar w:fldCharType="begin"/>
      </w:r>
      <w:r w:rsidR="001F4DB5">
        <w:rPr>
          <w:noProof/>
        </w:rPr>
        <w:fldChar w:fldCharType="separate"/>
      </w:r>
      <w:r w:rsidR="006518E5" w:rsidRPr="00D3062E">
        <w:rPr>
          <w:noProof/>
        </w:rPr>
        <w:fldChar w:fldCharType="end"/>
      </w:r>
      <w:r w:rsidR="000368D9" w:rsidRPr="00D3062E">
        <w:rPr>
          <w:noProof/>
        </w:rPr>
        <w:fldChar w:fldCharType="begin"/>
      </w:r>
      <w:r w:rsidR="001F4DB5">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1"/>
      <w:r w:rsidR="003C2A5F" w:rsidRPr="00D3062E">
        <w:t>5.4</w:t>
      </w:r>
      <w:r w:rsidR="003C2A5F" w:rsidRPr="00D3062E">
        <w:tab/>
      </w:r>
      <w:r w:rsidR="003C2A5F" w:rsidRPr="00D3062E">
        <w:rPr>
          <w:lang w:val="en-US"/>
        </w:rPr>
        <w:t>NSCE_PolicyManagement</w:t>
      </w:r>
      <w:bookmarkEnd w:id="202"/>
      <w:bookmarkEnd w:id="203"/>
      <w:bookmarkEnd w:id="204"/>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2pt;mso-width-percent:0;mso-height-percent:0;mso-width-percent:0;mso-height-percent:0" o:ole="">
            <v:imagedata r:id="rId41" o:title=""/>
          </v:shape>
          <o:OLEObject Type="Embed" ProgID="Word.Document.8" ShapeID="_x0000_i1041" DrawAspect="Content" ObjectID="_1786469121"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2pt;mso-width-percent:0;mso-height-percent:0;mso-width-percent:0;mso-height-percent:0" o:ole="">
            <v:imagedata r:id="rId43" o:title=""/>
          </v:shape>
          <o:OLEObject Type="Embed" ProgID="Word.Document.8" ShapeID="_x0000_i1042" DrawAspect="Content" ObjectID="_1786469122"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57434477"/>
      <w:bookmarkStart w:id="462" w:name="_Toc157436192"/>
      <w:bookmarkStart w:id="463" w:name="_Toc157440032"/>
      <w:bookmarkStart w:id="464" w:name="_Toc151743077"/>
      <w:bookmarkStart w:id="465" w:name="_Toc151743542"/>
      <w:bookmarkStart w:id="466" w:name="_Toc175855385"/>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6"/>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786469123"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1"/>
      <w:bookmarkEnd w:id="462"/>
      <w:bookmarkEnd w:id="463"/>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57434480"/>
      <w:bookmarkStart w:id="493" w:name="_Toc157436195"/>
      <w:bookmarkStart w:id="494" w:name="_Toc157440035"/>
      <w:bookmarkStart w:id="495" w:name="_Toc175855388"/>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5"/>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6pt" o:ole="">
            <v:imagedata r:id="rId47" o:title=""/>
          </v:shape>
          <o:OLEObject Type="Embed" ProgID="Word.Document.8" ShapeID="_x0000_i1044" DrawAspect="Content" ObjectID="_1786469124"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4"/>
      <w:bookmarkEnd w:id="465"/>
      <w:bookmarkEnd w:id="492"/>
      <w:bookmarkEnd w:id="493"/>
      <w:bookmarkEnd w:id="494"/>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786469125"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6pt;mso-width-percent:0;mso-height-percent:0;mso-width-percent:0;mso-height-percent:0" o:ole="">
            <v:imagedata r:id="rId51" o:title=""/>
          </v:shape>
          <o:OLEObject Type="Embed" ProgID="Word.Document.8" ShapeID="_x0000_i1046" DrawAspect="Content" ObjectID="_1786469126"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44024139"/>
      <w:bookmarkStart w:id="540" w:name="_Toc148176838"/>
      <w:bookmarkStart w:id="541" w:name="_Toc148358888"/>
      <w:bookmarkStart w:id="542" w:name="_Toc151743082"/>
      <w:bookmarkStart w:id="543" w:name="_Toc151743547"/>
      <w:bookmarkStart w:id="544" w:name="_Toc157434485"/>
      <w:bookmarkStart w:id="545" w:name="_Toc157436200"/>
      <w:bookmarkStart w:id="546" w:name="_Toc157440040"/>
      <w:bookmarkStart w:id="547" w:name="_Toc175855393"/>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786469127"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39"/>
      <w:bookmarkEnd w:id="540"/>
      <w:bookmarkEnd w:id="541"/>
      <w:r w:rsidRPr="00D3062E">
        <w:rPr>
          <w:lang w:val="en-US"/>
        </w:rPr>
        <w:t>NSCE_PolicyManagement_Notify</w:t>
      </w:r>
      <w:bookmarkEnd w:id="542"/>
      <w:bookmarkEnd w:id="543"/>
      <w:bookmarkEnd w:id="544"/>
      <w:bookmarkEnd w:id="545"/>
      <w:bookmarkEnd w:id="546"/>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51743053"/>
      <w:bookmarkStart w:id="588" w:name="_Toc151743518"/>
      <w:bookmarkStart w:id="589" w:name="_Toc157434488"/>
      <w:bookmarkStart w:id="590" w:name="_Toc157436203"/>
      <w:bookmarkStart w:id="591" w:name="_Toc157440043"/>
      <w:bookmarkStart w:id="592" w:name="_Toc148176845"/>
      <w:bookmarkStart w:id="593" w:name="_Toc148358895"/>
      <w:bookmarkStart w:id="594" w:name="_Toc151743054"/>
      <w:bookmarkStart w:id="595" w:name="_Toc151743519"/>
      <w:bookmarkStart w:id="596" w:name="_Toc175855396"/>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96"/>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6pt" o:ole="">
            <v:imagedata r:id="rId54" o:title=""/>
          </v:shape>
          <o:OLEObject Type="Embed" ProgID="Word.Document.8" ShapeID="_x0000_i1048" DrawAspect="Content" ObjectID="_1786469128"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7"/>
      <w:bookmarkEnd w:id="588"/>
      <w:bookmarkEnd w:id="589"/>
      <w:bookmarkEnd w:id="590"/>
      <w:bookmarkEnd w:id="591"/>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48176846"/>
      <w:bookmarkStart w:id="611" w:name="_Toc148358896"/>
      <w:bookmarkStart w:id="612" w:name="_Toc151743055"/>
      <w:bookmarkStart w:id="613" w:name="_Toc151743520"/>
      <w:bookmarkStart w:id="614" w:name="_Toc175855398"/>
      <w:bookmarkEnd w:id="592"/>
      <w:bookmarkEnd w:id="593"/>
      <w:bookmarkEnd w:id="594"/>
      <w:bookmarkEnd w:id="595"/>
      <w:r w:rsidRPr="00D3062E">
        <w:t>5.5.1</w:t>
      </w:r>
      <w:r w:rsidRPr="00D3062E">
        <w:tab/>
        <w:t>Service Description</w:t>
      </w:r>
      <w:bookmarkEnd w:id="603"/>
      <w:bookmarkEnd w:id="604"/>
      <w:bookmarkEnd w:id="605"/>
      <w:bookmarkEnd w:id="606"/>
      <w:bookmarkEnd w:id="607"/>
      <w:bookmarkEnd w:id="608"/>
      <w:bookmarkEnd w:id="609"/>
      <w:bookmarkEnd w:id="61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48176847"/>
      <w:bookmarkStart w:id="623" w:name="_Toc148358897"/>
      <w:bookmarkStart w:id="624" w:name="_Toc151743056"/>
      <w:bookmarkStart w:id="625" w:name="_Toc151743521"/>
      <w:bookmarkStart w:id="626" w:name="_Toc175855399"/>
      <w:bookmarkEnd w:id="610"/>
      <w:bookmarkEnd w:id="611"/>
      <w:bookmarkEnd w:id="612"/>
      <w:bookmarkEnd w:id="613"/>
      <w:r w:rsidRPr="00D3062E">
        <w:t>5.5.2</w:t>
      </w:r>
      <w:r w:rsidRPr="00D3062E">
        <w:tab/>
        <w:t>Service Operations</w:t>
      </w:r>
      <w:bookmarkEnd w:id="615"/>
      <w:bookmarkEnd w:id="616"/>
      <w:bookmarkEnd w:id="617"/>
      <w:bookmarkEnd w:id="618"/>
      <w:bookmarkEnd w:id="619"/>
      <w:bookmarkEnd w:id="620"/>
      <w:bookmarkEnd w:id="621"/>
      <w:bookmarkEnd w:id="626"/>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2"/>
      <w:bookmarkEnd w:id="623"/>
      <w:bookmarkEnd w:id="624"/>
      <w:bookmarkEnd w:id="625"/>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48176834"/>
      <w:bookmarkStart w:id="643" w:name="_Toc148358884"/>
      <w:bookmarkStart w:id="644" w:name="_Toc151743058"/>
      <w:bookmarkStart w:id="645" w:name="_Toc151743523"/>
      <w:bookmarkStart w:id="646" w:name="_Toc175855401"/>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6"/>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2"/>
      <w:bookmarkEnd w:id="643"/>
      <w:bookmarkEnd w:id="644"/>
      <w:bookmarkEnd w:id="645"/>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786469129"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48176837"/>
      <w:bookmarkStart w:id="673" w:name="_Toc148358887"/>
      <w:bookmarkStart w:id="674" w:name="_Toc151743061"/>
      <w:bookmarkStart w:id="675" w:name="_Toc151743526"/>
      <w:bookmarkStart w:id="676" w:name="_Toc175855404"/>
      <w:r w:rsidRPr="00D3062E">
        <w:t>5.5.2.2.3</w:t>
      </w:r>
      <w:r w:rsidRPr="00D3062E">
        <w:tab/>
        <w:t>Network Slice Optimization Subscription Update</w:t>
      </w:r>
      <w:bookmarkEnd w:id="665"/>
      <w:bookmarkEnd w:id="666"/>
      <w:bookmarkEnd w:id="667"/>
      <w:bookmarkEnd w:id="668"/>
      <w:bookmarkEnd w:id="669"/>
      <w:bookmarkEnd w:id="670"/>
      <w:bookmarkEnd w:id="671"/>
      <w:bookmarkEnd w:id="676"/>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6pt;mso-width-percent:0;mso-height-percent:0;mso-width-percent:0;mso-height-percent:0" o:ole="">
            <v:imagedata r:id="rId58" o:title=""/>
          </v:shape>
          <o:OLEObject Type="Embed" ProgID="Word.Document.8" ShapeID="_x0000_i1050" DrawAspect="Content" ObjectID="_1786469130"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51743062"/>
      <w:bookmarkStart w:id="685" w:name="_Toc151743527"/>
      <w:bookmarkStart w:id="686" w:name="_Toc175855405"/>
      <w:bookmarkEnd w:id="672"/>
      <w:bookmarkEnd w:id="673"/>
      <w:bookmarkEnd w:id="674"/>
      <w:bookmarkEnd w:id="675"/>
      <w:r w:rsidRPr="00D3062E">
        <w:t>5.5.2.2.4</w:t>
      </w:r>
      <w:r w:rsidRPr="00D3062E">
        <w:tab/>
        <w:t>Network Slice Optimization Subscription Deletion</w:t>
      </w:r>
      <w:bookmarkEnd w:id="677"/>
      <w:bookmarkEnd w:id="678"/>
      <w:bookmarkEnd w:id="679"/>
      <w:bookmarkEnd w:id="680"/>
      <w:bookmarkEnd w:id="681"/>
      <w:bookmarkEnd w:id="682"/>
      <w:bookmarkEnd w:id="683"/>
      <w:bookmarkEnd w:id="68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786469131"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51743063"/>
      <w:bookmarkStart w:id="695" w:name="_Toc151743528"/>
      <w:bookmarkStart w:id="696" w:name="_Toc175855406"/>
      <w:bookmarkEnd w:id="684"/>
      <w:bookmarkEnd w:id="685"/>
      <w:r w:rsidRPr="00D3062E">
        <w:t>5.5.2.3</w:t>
      </w:r>
      <w:r w:rsidRPr="00D3062E">
        <w:tab/>
        <w:t>NSCE_NSOptimization_Notify</w:t>
      </w:r>
      <w:bookmarkEnd w:id="687"/>
      <w:bookmarkEnd w:id="688"/>
      <w:bookmarkEnd w:id="689"/>
      <w:bookmarkEnd w:id="690"/>
      <w:bookmarkEnd w:id="691"/>
      <w:bookmarkEnd w:id="692"/>
      <w:bookmarkEnd w:id="693"/>
      <w:bookmarkEnd w:id="696"/>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51743064"/>
      <w:bookmarkStart w:id="705" w:name="_Toc151743529"/>
      <w:bookmarkStart w:id="706" w:name="_Toc175855407"/>
      <w:bookmarkEnd w:id="694"/>
      <w:bookmarkEnd w:id="695"/>
      <w:r w:rsidRPr="00D3062E">
        <w:t>5.5.2.3.1</w:t>
      </w:r>
      <w:r w:rsidRPr="00D3062E">
        <w:tab/>
        <w:t>General</w:t>
      </w:r>
      <w:bookmarkEnd w:id="697"/>
      <w:bookmarkEnd w:id="698"/>
      <w:bookmarkEnd w:id="699"/>
      <w:bookmarkEnd w:id="700"/>
      <w:bookmarkEnd w:id="701"/>
      <w:bookmarkEnd w:id="702"/>
      <w:bookmarkEnd w:id="703"/>
      <w:bookmarkEnd w:id="70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4"/>
      <w:bookmarkEnd w:id="705"/>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8pt;mso-width-percent:0;mso-height-percent:0;mso-width-percent:0;mso-height-percent:0" o:ole="">
            <v:imagedata r:id="rId62" o:title=""/>
          </v:shape>
          <o:OLEObject Type="Embed" ProgID="Word.Document.8" ShapeID="_x0000_i1052" DrawAspect="Content" ObjectID="_1786469132"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57434502"/>
      <w:bookmarkStart w:id="736" w:name="_Toc157436217"/>
      <w:bookmarkStart w:id="737" w:name="_Toc157440057"/>
      <w:bookmarkStart w:id="738" w:name="_Toc175855411"/>
      <w:r w:rsidRPr="00D3062E">
        <w:lastRenderedPageBreak/>
        <w:t>5.6.2</w:t>
      </w:r>
      <w:r w:rsidRPr="00D3062E">
        <w:tab/>
        <w:t>Service Operations</w:t>
      </w:r>
      <w:bookmarkEnd w:id="731"/>
      <w:bookmarkEnd w:id="732"/>
      <w:bookmarkEnd w:id="733"/>
      <w:bookmarkEnd w:id="734"/>
      <w:bookmarkEnd w:id="738"/>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5"/>
      <w:bookmarkEnd w:id="736"/>
      <w:bookmarkEnd w:id="737"/>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2pt;mso-width-percent:0;mso-height-percent:0;mso-width-percent:0;mso-height-percent:0" o:ole="">
            <v:imagedata r:id="rId64" o:title=""/>
          </v:shape>
          <o:OLEObject Type="Embed" ProgID="Word.Document.8" ShapeID="_x0000_i1053" DrawAspect="Content" ObjectID="_1786469133"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6pt;mso-width-percent:0;mso-height-percent:0;mso-width-percent:0;mso-height-percent:0" o:ole="">
            <v:imagedata r:id="rId66" o:title=""/>
          </v:shape>
          <o:OLEObject Type="Embed" ProgID="Word.Document.8" ShapeID="_x0000_i1054" DrawAspect="Content" ObjectID="_1786469134"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2pt;mso-width-percent:0;mso-height-percent:0;mso-width-percent:0;mso-height-percent:0" o:ole="">
            <v:imagedata r:id="rId29" o:title=""/>
          </v:shape>
          <o:OLEObject Type="Embed" ProgID="Word.Document.8" ShapeID="_x0000_i1055" DrawAspect="Content" ObjectID="_1786469135"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4pt;mso-width-percent:0;mso-height-percent:0;mso-width-percent:0;mso-height-percent:0" o:ole="">
            <v:imagedata r:id="rId69" o:title=""/>
          </v:shape>
          <o:OLEObject Type="Embed" ProgID="Word.Document.8" ShapeID="_x0000_i1056" DrawAspect="Content" ObjectID="_1786469136"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57434513"/>
      <w:bookmarkStart w:id="833" w:name="_Toc157436228"/>
      <w:bookmarkStart w:id="834" w:name="_Toc157440068"/>
      <w:bookmarkStart w:id="835" w:name="_Toc175855423"/>
      <w:r w:rsidRPr="00D3062E">
        <w:t>5.7.2</w:t>
      </w:r>
      <w:r w:rsidRPr="00D3062E">
        <w:tab/>
        <w:t>Service Operations</w:t>
      </w:r>
      <w:bookmarkEnd w:id="828"/>
      <w:bookmarkEnd w:id="829"/>
      <w:bookmarkEnd w:id="830"/>
      <w:bookmarkEnd w:id="831"/>
      <w:bookmarkEnd w:id="835"/>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2"/>
      <w:bookmarkEnd w:id="833"/>
      <w:bookmarkEnd w:id="834"/>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57434517"/>
      <w:bookmarkStart w:id="862" w:name="_Toc157436232"/>
      <w:bookmarkStart w:id="863" w:name="_Toc157440072"/>
      <w:bookmarkStart w:id="864" w:name="_Toc175855427"/>
      <w:r w:rsidRPr="00D3062E">
        <w:t>5.7.2.2.2</w:t>
      </w:r>
      <w:r w:rsidRPr="00D3062E">
        <w:tab/>
        <w:t>Monitoring Job Creation</w:t>
      </w:r>
      <w:bookmarkEnd w:id="857"/>
      <w:bookmarkEnd w:id="858"/>
      <w:bookmarkEnd w:id="859"/>
      <w:bookmarkEnd w:id="860"/>
      <w:bookmarkEnd w:id="86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8pt;mso-width-percent:0;mso-height-percent:0;mso-width-percent:0;mso-height-percent:0" o:ole="">
            <v:imagedata r:id="rId71" o:title=""/>
          </v:shape>
          <o:OLEObject Type="Embed" ProgID="Word.Document.8" ShapeID="_x0000_i1057" DrawAspect="Content" ObjectID="_1786469137"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1"/>
      <w:bookmarkEnd w:id="862"/>
      <w:bookmarkEnd w:id="863"/>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6pt;mso-width-percent:0;mso-height-percent:0;mso-width-percent:0;mso-height-percent:0" o:ole="">
            <v:imagedata r:id="rId73" o:title=""/>
          </v:shape>
          <o:OLEObject Type="Embed" ProgID="Word.Document.8" ShapeID="_x0000_i1058" DrawAspect="Content" ObjectID="_1786469138"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pt;mso-width-percent:0;mso-height-percent:0;mso-width-percent:0;mso-height-percent:0" o:ole="">
            <v:imagedata r:id="rId75" o:title=""/>
          </v:shape>
          <o:OLEObject Type="Embed" ProgID="Word.Document.8" ShapeID="_x0000_i1059" DrawAspect="Content" ObjectID="_1786469139"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pt;mso-width-percent:0;mso-height-percent:0;mso-width-percent:0;mso-height-percent:0" o:ole="">
            <v:imagedata r:id="rId77" o:title=""/>
          </v:shape>
          <o:OLEObject Type="Embed" ProgID="Word.Document.8" ShapeID="_x0000_i1060" DrawAspect="Content" ObjectID="_1786469140"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6pt;mso-width-percent:0;mso-height-percent:0;mso-width-percent:0;mso-height-percent:0" o:ole="">
            <v:imagedata r:id="rId79" o:title=""/>
          </v:shape>
          <o:OLEObject Type="Embed" ProgID="Word.Document.8" ShapeID="_x0000_i1061" DrawAspect="Content" ObjectID="_1786469141"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pt;mso-width-percent:0;mso-height-percent:0;mso-width-percent:0;mso-height-percent:0" o:ole="">
            <v:imagedata r:id="rId81" o:title=""/>
          </v:shape>
          <o:OLEObject Type="Embed" ProgID="Word.Document.8" ShapeID="_x0000_i1062" DrawAspect="Content" ObjectID="_1786469142"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51379187"/>
      <w:bookmarkStart w:id="945" w:name="_Toc151445369"/>
      <w:bookmarkStart w:id="946" w:name="_Toc151536527"/>
      <w:bookmarkStart w:id="947" w:name="_Toc157434527"/>
      <w:bookmarkStart w:id="948" w:name="_Toc157436242"/>
      <w:bookmarkStart w:id="949" w:name="_Toc157440082"/>
      <w:bookmarkStart w:id="950" w:name="_Toc175855437"/>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5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786469143"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4"/>
      <w:bookmarkEnd w:id="945"/>
      <w:bookmarkEnd w:id="946"/>
      <w:bookmarkEnd w:id="947"/>
      <w:bookmarkEnd w:id="948"/>
      <w:bookmarkEnd w:id="949"/>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57434530"/>
      <w:bookmarkStart w:id="978" w:name="_Toc157436245"/>
      <w:bookmarkStart w:id="979" w:name="_Toc157440085"/>
      <w:bookmarkStart w:id="980" w:name="_Toc45133689"/>
      <w:bookmarkStart w:id="981" w:name="_Toc129338935"/>
      <w:bookmarkStart w:id="982" w:name="_Toc36038419"/>
      <w:bookmarkStart w:id="983" w:name="_Toc28012461"/>
      <w:bookmarkStart w:id="984" w:name="_Toc51762443"/>
      <w:bookmarkStart w:id="985" w:name="_Toc59017015"/>
      <w:bookmarkStart w:id="986" w:name="_Toc138750223"/>
      <w:bookmarkStart w:id="987" w:name="_Toc175855440"/>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8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8pt;mso-width-percent:0;mso-height-percent:0;mso-width-percent:0;mso-height-percent:0" o:ole="">
            <v:imagedata r:id="rId85" o:title=""/>
          </v:shape>
          <o:OLEObject Type="Embed" ProgID="Word.Document.8" ShapeID="_x0000_i1064" DrawAspect="Content" ObjectID="_1786469144"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7"/>
      <w:bookmarkEnd w:id="978"/>
      <w:bookmarkEnd w:id="979"/>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0"/>
    <w:bookmarkEnd w:id="981"/>
    <w:bookmarkEnd w:id="982"/>
    <w:bookmarkEnd w:id="983"/>
    <w:bookmarkEnd w:id="984"/>
    <w:bookmarkEnd w:id="985"/>
    <w:bookmarkEnd w:id="98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57434542"/>
      <w:bookmarkStart w:id="1087" w:name="_Toc157436257"/>
      <w:bookmarkStart w:id="1088" w:name="_Toc157440097"/>
      <w:bookmarkStart w:id="1089" w:name="_Toc175855453"/>
      <w:r w:rsidRPr="00D3062E">
        <w:t>5.</w:t>
      </w:r>
      <w:r>
        <w:t>9</w:t>
      </w:r>
      <w:r w:rsidRPr="00D3062E">
        <w:tab/>
      </w:r>
      <w:r w:rsidR="00E804B9" w:rsidRPr="00D3062E">
        <w:t>NSCE_ServiceContinuity</w:t>
      </w:r>
      <w:bookmarkEnd w:id="1082"/>
      <w:bookmarkEnd w:id="1083"/>
      <w:bookmarkEnd w:id="1084"/>
      <w:bookmarkEnd w:id="1085"/>
      <w:bookmarkEnd w:id="1089"/>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2pt;height:125.4pt" o:ole="">
            <v:imagedata r:id="rId87" o:title=""/>
          </v:shape>
          <o:OLEObject Type="Embed" ProgID="Word.Document.8" ShapeID="_x0000_i1065" DrawAspect="Content" ObjectID="_1786469145"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2pt;height:137.4pt" o:ole="">
            <v:imagedata r:id="rId89" o:title=""/>
          </v:shape>
          <o:OLEObject Type="Embed" ProgID="Word.Document.8" ShapeID="_x0000_i1066" DrawAspect="Content" ObjectID="_1786469146"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2pt;height:125.4pt" o:ole="">
            <v:imagedata r:id="rId91" o:title=""/>
          </v:shape>
          <o:OLEObject Type="Embed" ProgID="Word.Document.8" ShapeID="_x0000_i1067" DrawAspect="Content" ObjectID="_1786469147"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2pt;height:137.4pt" o:ole="">
            <v:imagedata r:id="rId93" o:title=""/>
          </v:shape>
          <o:OLEObject Type="Embed" ProgID="Word.Document.8" ShapeID="_x0000_i1068" DrawAspect="Content" ObjectID="_1786469148"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2pt;mso-width-percent:0;mso-height-percent:0;mso-width-percent:0;mso-height-percent:0" o:ole="">
            <v:imagedata r:id="rId95" o:title=""/>
          </v:shape>
          <o:OLEObject Type="Embed" ProgID="Word.Document.8" ShapeID="_x0000_i1069" DrawAspect="Content" ObjectID="_1786469149"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6"/>
      <w:bookmarkEnd w:id="1087"/>
      <w:bookmarkEnd w:id="1088"/>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57434544"/>
      <w:bookmarkStart w:id="1199" w:name="_Toc157436259"/>
      <w:bookmarkStart w:id="1200" w:name="_Toc157440099"/>
      <w:bookmarkStart w:id="1201" w:name="_Toc175855477"/>
      <w:r w:rsidRPr="00D3062E">
        <w:t>5.11.1</w:t>
      </w:r>
      <w:r w:rsidRPr="00D3062E">
        <w:tab/>
        <w:t>Service Description</w:t>
      </w:r>
      <w:bookmarkEnd w:id="1194"/>
      <w:bookmarkEnd w:id="1195"/>
      <w:bookmarkEnd w:id="1196"/>
      <w:bookmarkEnd w:id="1197"/>
      <w:bookmarkEnd w:id="120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57434545"/>
      <w:bookmarkStart w:id="1212" w:name="_Toc157436260"/>
      <w:bookmarkStart w:id="1213" w:name="_Toc157440100"/>
      <w:bookmarkStart w:id="1214" w:name="_Toc175855479"/>
      <w:bookmarkEnd w:id="1198"/>
      <w:bookmarkEnd w:id="1199"/>
      <w:bookmarkEnd w:id="1200"/>
      <w:r w:rsidRPr="00D3062E">
        <w:t>5.11.2.1</w:t>
      </w:r>
      <w:r w:rsidRPr="00D3062E">
        <w:tab/>
        <w:t>Introduction</w:t>
      </w:r>
      <w:bookmarkEnd w:id="1207"/>
      <w:bookmarkEnd w:id="1208"/>
      <w:bookmarkEnd w:id="1209"/>
      <w:bookmarkEnd w:id="1210"/>
      <w:bookmarkEnd w:id="1214"/>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1"/>
      <w:bookmarkEnd w:id="1212"/>
      <w:bookmarkEnd w:id="1213"/>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2pt;mso-width-percent:0;mso-height-percent:0;mso-width-percent:0;mso-height-percent:0" o:ole="">
            <v:imagedata r:id="rId97" o:title=""/>
          </v:shape>
          <o:OLEObject Type="Embed" ProgID="Word.Document.8" ShapeID="_x0000_i1070" DrawAspect="Content" ObjectID="_1786469150"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786469151"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57434550"/>
      <w:bookmarkStart w:id="1271" w:name="_Toc157436265"/>
      <w:bookmarkStart w:id="1272" w:name="_Toc157440105"/>
      <w:bookmarkStart w:id="1273" w:name="_Toc175855488"/>
      <w:r w:rsidRPr="00D3062E">
        <w:lastRenderedPageBreak/>
        <w:t>5.12.2</w:t>
      </w:r>
      <w:r w:rsidRPr="00D3062E">
        <w:tab/>
        <w:t>Service Operations</w:t>
      </w:r>
      <w:bookmarkEnd w:id="1266"/>
      <w:bookmarkEnd w:id="1267"/>
      <w:bookmarkEnd w:id="1268"/>
      <w:bookmarkEnd w:id="1269"/>
      <w:bookmarkEnd w:id="1273"/>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0"/>
      <w:bookmarkEnd w:id="1271"/>
      <w:bookmarkEnd w:id="1272"/>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pt;mso-width-percent:0;mso-height-percent:0;mso-width-percent:0;mso-height-percent:0" o:ole="">
            <v:imagedata r:id="rId101" o:title=""/>
          </v:shape>
          <o:OLEObject Type="Embed" ProgID="Word.Document.8" ShapeID="_x0000_i1072" DrawAspect="Content" ObjectID="_1786469152"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57434557"/>
      <w:bookmarkStart w:id="1324" w:name="_Toc157436272"/>
      <w:bookmarkStart w:id="1325" w:name="_Toc157440112"/>
      <w:bookmarkStart w:id="1326" w:name="_Toc175855495"/>
      <w:r w:rsidRPr="00D3062E">
        <w:t>5.12.2.3.2</w:t>
      </w:r>
      <w:r w:rsidRPr="00D3062E">
        <w:tab/>
        <w:t>Slice Related Communication Service Reconfiguration</w:t>
      </w:r>
      <w:bookmarkEnd w:id="1319"/>
      <w:bookmarkEnd w:id="1320"/>
      <w:bookmarkEnd w:id="1321"/>
      <w:bookmarkEnd w:id="1322"/>
      <w:bookmarkEnd w:id="1326"/>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8pt;mso-width-percent:0;mso-height-percent:0;mso-width-percent:0;mso-height-percent:0" o:ole="">
            <v:imagedata r:id="rId103" o:title=""/>
          </v:shape>
          <o:OLEObject Type="Embed" ProgID="Word.Document.8" ShapeID="_x0000_i1073" DrawAspect="Content" ObjectID="_1786469153"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lastRenderedPageBreak/>
        <w:t>5.12.2.4</w:t>
      </w:r>
      <w:r w:rsidRPr="00D3062E">
        <w:tab/>
      </w:r>
      <w:r w:rsidRPr="00D3062E">
        <w:rPr>
          <w:lang w:val="en-US"/>
        </w:rPr>
        <w:t>NSCE_SliceCommService</w:t>
      </w:r>
      <w:r w:rsidRPr="00D3062E">
        <w:t>_</w:t>
      </w:r>
      <w:r w:rsidRPr="00D3062E">
        <w:rPr>
          <w:lang w:val="en-US"/>
        </w:rPr>
        <w:t>Disengage</w:t>
      </w:r>
      <w:bookmarkEnd w:id="1323"/>
      <w:bookmarkEnd w:id="1324"/>
      <w:bookmarkEnd w:id="1325"/>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90661423"/>
      <w:bookmarkStart w:id="1348" w:name="_Toc138754924"/>
      <w:bookmarkStart w:id="1349" w:name="_Toc151885628"/>
      <w:bookmarkStart w:id="1350" w:name="_Toc152075693"/>
      <w:bookmarkStart w:id="1351" w:name="_Toc153793408"/>
      <w:bookmarkStart w:id="1352" w:name="_Toc157434560"/>
      <w:bookmarkStart w:id="1353" w:name="_Toc157436275"/>
      <w:bookmarkStart w:id="1354" w:name="_Toc157440115"/>
      <w:bookmarkStart w:id="1355" w:name="_Toc175855498"/>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8pt;mso-width-percent:0;mso-height-percent:0;mso-width-percent:0;mso-height-percent:0" o:ole="">
            <v:imagedata r:id="rId105" o:title=""/>
          </v:shape>
          <o:OLEObject Type="Embed" ProgID="Word.Document.8" ShapeID="_x0000_i1074" DrawAspect="Content" ObjectID="_1786469154"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2pt" o:ole="">
            <v:imagedata r:id="rId107" o:title=""/>
          </v:shape>
          <o:OLEObject Type="Embed" ProgID="Word.Document.8" ShapeID="_x0000_i1075" DrawAspect="Content" ObjectID="_1786469155"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786469156"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7"/>
      <w:bookmarkEnd w:id="1348"/>
      <w:bookmarkEnd w:id="1349"/>
      <w:bookmarkEnd w:id="1350"/>
      <w:bookmarkEnd w:id="1351"/>
      <w:r w:rsidR="002E1025" w:rsidRPr="00D3062E">
        <w:t>NSCE_NSDiagnostics</w:t>
      </w:r>
      <w:bookmarkEnd w:id="1352"/>
      <w:bookmarkEnd w:id="1353"/>
      <w:bookmarkEnd w:id="1354"/>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2pt;mso-width-percent:0;mso-height-percent:0;mso-width-percent:0;mso-height-percent:0" o:ole="">
            <v:imagedata r:id="rId111" o:title=""/>
          </v:shape>
          <o:OLEObject Type="Embed" ProgID="Word.Document.8" ShapeID="_x0000_i1077" DrawAspect="Content" ObjectID="_1786469157"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pt;mso-width-percent:0;mso-height-percent:0;mso-width-percent:0;mso-height-percent:0" o:ole="">
            <v:imagedata r:id="rId113" o:title=""/>
          </v:shape>
          <o:OLEObject Type="Embed" ProgID="Word.Document.8" ShapeID="_x0000_i1078" DrawAspect="Content" ObjectID="_1786469158"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6pt;mso-width-percent:0;mso-height-percent:0;mso-width-percent:0;mso-height-percent:0" o:ole="">
            <v:imagedata r:id="rId115" o:title=""/>
          </v:shape>
          <o:OLEObject Type="Embed" ProgID="Word.Document.8" ShapeID="_x0000_i1079" DrawAspect="Content" ObjectID="_1786469159"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pt;mso-width-percent:0;mso-height-percent:0;mso-width-percent:0;mso-height-percent:0" o:ole="">
            <v:imagedata r:id="rId60" o:title=""/>
          </v:shape>
          <o:OLEObject Type="Embed" ProgID="Word.Document.8" ShapeID="_x0000_i1080" DrawAspect="Content" ObjectID="_1786469160"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8pt;mso-width-percent:0;mso-height-percent:0;mso-width-percent:0;mso-height-percent:0" o:ole="">
            <v:imagedata r:id="rId118" o:title=""/>
          </v:shape>
          <o:OLEObject Type="Embed" ProgID="Word.Document.8" ShapeID="_x0000_i1081" DrawAspect="Content" ObjectID="_1786469161"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57434579"/>
      <w:bookmarkStart w:id="1600" w:name="_Toc157436294"/>
      <w:bookmarkStart w:id="1601" w:name="_Toc157440134"/>
      <w:bookmarkStart w:id="1602" w:name="_Toc175855528"/>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602"/>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2pt" o:ole="">
            <v:imagedata r:id="rId120" o:title=""/>
          </v:shape>
          <o:OLEObject Type="Embed" ProgID="Word.Document.8" ShapeID="_x0000_i1082" DrawAspect="Content" ObjectID="_1786469162"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4pt" o:ole="">
            <v:imagedata r:id="rId122" o:title=""/>
          </v:shape>
          <o:OLEObject Type="Embed" ProgID="Word.Document.8" ShapeID="_x0000_i1083" DrawAspect="Content" ObjectID="_1786469163"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2pt" o:ole="">
            <v:imagedata r:id="rId60" o:title=""/>
          </v:shape>
          <o:OLEObject Type="Embed" ProgID="Word.Document.8" ShapeID="_x0000_i1084" DrawAspect="Content" ObjectID="_1786469164"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786469165"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599"/>
      <w:bookmarkEnd w:id="1600"/>
      <w:bookmarkEnd w:id="1601"/>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57434581"/>
      <w:bookmarkStart w:id="1677" w:name="_Toc157436296"/>
      <w:bookmarkStart w:id="1678" w:name="_Toc157440136"/>
      <w:bookmarkStart w:id="1679" w:name="_Toc175855542"/>
      <w:r w:rsidRPr="00D3062E">
        <w:t>5.17.2</w:t>
      </w:r>
      <w:r w:rsidRPr="00D3062E">
        <w:tab/>
        <w:t>Service Operations</w:t>
      </w:r>
      <w:bookmarkEnd w:id="1672"/>
      <w:bookmarkEnd w:id="1673"/>
      <w:bookmarkEnd w:id="1674"/>
      <w:bookmarkEnd w:id="1675"/>
      <w:bookmarkEnd w:id="1679"/>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6"/>
      <w:bookmarkEnd w:id="1677"/>
      <w:bookmarkEnd w:id="1678"/>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57434584"/>
      <w:bookmarkStart w:id="1701" w:name="_Toc157436299"/>
      <w:bookmarkStart w:id="1702" w:name="_Toc157440139"/>
      <w:bookmarkStart w:id="1703" w:name="_Toc175855545"/>
      <w:r w:rsidRPr="00D3062E">
        <w:t>5.17.2.2.1</w:t>
      </w:r>
      <w:r w:rsidRPr="00D3062E">
        <w:tab/>
        <w:t>General</w:t>
      </w:r>
      <w:bookmarkEnd w:id="1693"/>
      <w:bookmarkEnd w:id="1694"/>
      <w:bookmarkEnd w:id="1695"/>
      <w:bookmarkEnd w:id="1696"/>
      <w:bookmarkEnd w:id="1697"/>
      <w:bookmarkEnd w:id="1698"/>
      <w:bookmarkEnd w:id="1699"/>
      <w:bookmarkEnd w:id="170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57434585"/>
      <w:bookmarkStart w:id="1709" w:name="_Toc157436300"/>
      <w:bookmarkStart w:id="1710" w:name="_Toc157440140"/>
      <w:bookmarkStart w:id="1711" w:name="_Toc175855546"/>
      <w:bookmarkEnd w:id="1700"/>
      <w:bookmarkEnd w:id="1701"/>
      <w:bookmarkEnd w:id="1702"/>
      <w:r w:rsidRPr="00D3062E">
        <w:t>5.17.2.2.2</w:t>
      </w:r>
      <w:r w:rsidRPr="00D3062E">
        <w:tab/>
        <w:t>Network Slice Information Retrieval</w:t>
      </w:r>
      <w:bookmarkEnd w:id="1704"/>
      <w:bookmarkEnd w:id="1705"/>
      <w:bookmarkEnd w:id="1706"/>
      <w:bookmarkEnd w:id="1707"/>
      <w:bookmarkEnd w:id="171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8pt;mso-width-percent:0;mso-height-percent:0;mso-width-percent:0;mso-height-percent:0" o:ole="">
            <v:imagedata r:id="rId127" o:title=""/>
          </v:shape>
          <o:OLEObject Type="Embed" ProgID="Word.Document.8" ShapeID="_x0000_i1086" DrawAspect="Content" ObjectID="_1786469166"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8"/>
      <w:bookmarkEnd w:id="1709"/>
      <w:bookmarkEnd w:id="1710"/>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69167"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57434586"/>
      <w:bookmarkStart w:id="1722" w:name="_Toc157436301"/>
      <w:bookmarkStart w:id="1723" w:name="_Toc157440141"/>
      <w:bookmarkStart w:id="1724" w:name="_Toc160649855"/>
      <w:bookmarkStart w:id="1725" w:name="_Toc164928070"/>
      <w:bookmarkStart w:id="1726" w:name="_Toc175855548"/>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6"/>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1"/>
      <w:bookmarkEnd w:id="1722"/>
      <w:bookmarkEnd w:id="1723"/>
      <w:bookmarkEnd w:id="1724"/>
      <w:bookmarkEnd w:id="1725"/>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786469168"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lastRenderedPageBreak/>
        <w:t>6</w:t>
      </w:r>
      <w:r w:rsidR="008A6D4A" w:rsidRPr="00D3062E">
        <w:tab/>
        <w:t>API Definitions</w:t>
      </w:r>
      <w:bookmarkEnd w:id="205"/>
      <w:bookmarkEnd w:id="206"/>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2pt;height:220.2pt" o:ole="">
            <v:imagedata r:id="rId133" o:title=""/>
          </v:shape>
          <o:OLEObject Type="Embed" ProgID="Word.Document.8" ShapeID="_x0000_i1089" DrawAspect="Content" ObjectID="_1786469169"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6pt;height:96pt" o:ole="">
            <v:imagedata r:id="rId135" o:title=""/>
          </v:shape>
          <o:OLEObject Type="Embed" ProgID="Word.Document.8" ShapeID="_x0000_i1090" DrawAspect="Content" ObjectID="_1786469170"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510696625"/>
      <w:bookmarkStart w:id="1894" w:name="_Toc35971416"/>
      <w:bookmarkStart w:id="1895" w:name="_Toc157434608"/>
      <w:bookmarkStart w:id="1896" w:name="_Toc157436323"/>
      <w:bookmarkStart w:id="1897" w:name="_Toc157440163"/>
      <w:bookmarkStart w:id="1898" w:name="_Toc175855582"/>
      <w:r w:rsidRPr="00644644">
        <w:rPr>
          <w:noProof/>
          <w:lang w:eastAsia="zh-CN"/>
        </w:rPr>
        <w:t>6.</w:t>
      </w:r>
      <w:r>
        <w:rPr>
          <w:noProof/>
          <w:lang w:eastAsia="zh-CN"/>
        </w:rPr>
        <w:t>1</w:t>
      </w:r>
      <w:r w:rsidRPr="00FC29E8">
        <w:t>.4.2.1</w:t>
      </w:r>
      <w:r w:rsidRPr="00FC29E8">
        <w:tab/>
        <w:t>Description</w:t>
      </w:r>
      <w:bookmarkEnd w:id="1891"/>
      <w:bookmarkEnd w:id="1892"/>
      <w:bookmarkEnd w:id="189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3"/>
      <w:bookmarkEnd w:id="1894"/>
      <w:bookmarkEnd w:id="1895"/>
      <w:bookmarkEnd w:id="1896"/>
      <w:bookmarkEnd w:id="1897"/>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Hlk159272147"/>
      <w:bookmarkStart w:id="2008" w:name="_Toc157434641"/>
      <w:bookmarkStart w:id="2009" w:name="_Toc157436356"/>
      <w:bookmarkStart w:id="2010" w:name="_Toc157440196"/>
      <w:bookmarkStart w:id="2011" w:name="_Toc510696649"/>
      <w:bookmarkStart w:id="2012" w:name="_Toc35971449"/>
      <w:bookmarkStart w:id="2013" w:name="_Toc175855614"/>
      <w:r>
        <w:rPr>
          <w:noProof/>
          <w:lang w:eastAsia="zh-CN"/>
        </w:rPr>
        <w:t>6.2</w:t>
      </w:r>
      <w:r w:rsidRPr="00FC29E8">
        <w:tab/>
      </w:r>
      <w:r>
        <w:t>NSCE_NetSliceLifeCycleMngt</w:t>
      </w:r>
      <w:r w:rsidRPr="00FC29E8">
        <w:t xml:space="preserve"> API</w:t>
      </w:r>
      <w:bookmarkEnd w:id="2004"/>
      <w:bookmarkEnd w:id="2005"/>
      <w:bookmarkEnd w:id="2006"/>
      <w:bookmarkEnd w:id="2013"/>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2pt;height:169.8pt" o:ole="">
            <v:imagedata r:id="rId137" o:title=""/>
          </v:shape>
          <o:OLEObject Type="Embed" ProgID="Word.Document.8" ShapeID="_x0000_i1091" DrawAspect="Content" ObjectID="_1786469171"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170118026"/>
      <w:bookmarkStart w:id="2096" w:name="_Toc175855635"/>
      <w:r>
        <w:rPr>
          <w:noProof/>
          <w:lang w:eastAsia="zh-CN"/>
        </w:rPr>
        <w:t>6.2.3.3</w:t>
      </w:r>
      <w:r>
        <w:t>.4.2</w:t>
      </w:r>
      <w:r>
        <w:tab/>
        <w:t>Operation: QoEMetricNotify</w:t>
      </w:r>
      <w:bookmarkEnd w:id="2096"/>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5"/>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64928122"/>
      <w:bookmarkStart w:id="2189" w:name="_Toc164928123"/>
      <w:bookmarkStart w:id="2190" w:name="_Toc175855659"/>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9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lastRenderedPageBreak/>
        <w:t>6.2.6.2</w:t>
      </w:r>
      <w:r w:rsidRPr="00FC29E8">
        <w:t>.</w:t>
      </w:r>
      <w:r>
        <w:t>1</w:t>
      </w:r>
      <w:r w:rsidRPr="00FC29E8">
        <w:tab/>
        <w:t xml:space="preserve">Type: </w:t>
      </w:r>
      <w:r>
        <w:t>NSLCM</w:t>
      </w:r>
      <w:r w:rsidRPr="00FC29E8">
        <w:t>Subsc</w:t>
      </w:r>
      <w:bookmarkEnd w:id="2188"/>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89"/>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lastRenderedPageBreak/>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lastRenderedPageBreak/>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1F4DB5">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7"/>
      <w:r w:rsidR="00BF1CFD" w:rsidRPr="00D3062E">
        <w:rPr>
          <w:noProof/>
          <w:lang w:eastAsia="zh-CN"/>
        </w:rPr>
        <w:t>6.3</w:t>
      </w:r>
      <w:r w:rsidR="00BF1CFD" w:rsidRPr="00D3062E">
        <w:tab/>
        <w:t>NSCE_PolicyManagement API</w:t>
      </w:r>
      <w:bookmarkEnd w:id="2008"/>
      <w:bookmarkEnd w:id="2009"/>
      <w:bookmarkEnd w:id="2010"/>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9" o:title=""/>
          </v:shape>
          <o:OLEObject Type="Embed" ProgID="Word.Document.8" ShapeID="_x0000_i1092" DrawAspect="Content" ObjectID="_1786469172"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96843429"/>
      <w:bookmarkStart w:id="2609" w:name="_Toc96844404"/>
      <w:bookmarkStart w:id="2610" w:name="_Toc100739977"/>
      <w:bookmarkStart w:id="2611" w:name="_Toc129252550"/>
      <w:bookmarkStart w:id="2612" w:name="_Toc175855707"/>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8"/>
      <w:bookmarkEnd w:id="2609"/>
      <w:bookmarkEnd w:id="2610"/>
      <w:bookmarkEnd w:id="2611"/>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93679383"/>
      <w:bookmarkStart w:id="2639" w:name="_Toc96843431"/>
      <w:bookmarkStart w:id="2640" w:name="_Toc96844406"/>
      <w:bookmarkStart w:id="2641" w:name="_Toc100739979"/>
      <w:bookmarkStart w:id="2642" w:name="_Toc129252552"/>
      <w:bookmarkStart w:id="2643" w:name="_Toc144024257"/>
      <w:bookmarkStart w:id="2644" w:name="_Toc144459689"/>
      <w:bookmarkStart w:id="2645" w:name="_Toc17585570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45"/>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8"/>
      <w:r w:rsidRPr="00D3062E">
        <w:t>Custom Operations without associated resources</w:t>
      </w:r>
      <w:bookmarkEnd w:id="2639"/>
      <w:bookmarkEnd w:id="2640"/>
      <w:bookmarkEnd w:id="2641"/>
      <w:bookmarkEnd w:id="2642"/>
      <w:bookmarkEnd w:id="2643"/>
      <w:bookmarkEnd w:id="2644"/>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44024265"/>
      <w:bookmarkStart w:id="2826" w:name="_Toc144459697"/>
      <w:bookmarkStart w:id="2827" w:name="_Toc96843453"/>
      <w:bookmarkStart w:id="2828" w:name="_Toc96844428"/>
      <w:bookmarkStart w:id="2829" w:name="_Toc100740001"/>
      <w:bookmarkStart w:id="2830" w:name="_Toc129252574"/>
      <w:bookmarkStart w:id="2831" w:name="_Toc175855726"/>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57434688"/>
      <w:bookmarkStart w:id="2890" w:name="_Toc157436403"/>
      <w:bookmarkStart w:id="2891" w:name="_Toc157440243"/>
      <w:bookmarkStart w:id="2892" w:name="_Toc175855732"/>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9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89"/>
      <w:bookmarkEnd w:id="2890"/>
      <w:bookmarkEnd w:id="2891"/>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lastRenderedPageBreak/>
        <w:t>6.3</w:t>
      </w:r>
      <w:r w:rsidRPr="00D3062E">
        <w:t>.6</w:t>
      </w:r>
      <w:r w:rsidRPr="00D3062E">
        <w:tab/>
        <w:t>Data Model</w:t>
      </w:r>
      <w:bookmarkEnd w:id="2825"/>
      <w:bookmarkEnd w:id="2826"/>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51743226"/>
      <w:bookmarkStart w:id="2973" w:name="_Toc151743691"/>
      <w:bookmarkStart w:id="2974" w:name="_Toc157434695"/>
      <w:bookmarkStart w:id="2975" w:name="_Toc157436410"/>
      <w:bookmarkStart w:id="2976" w:name="_Toc157440250"/>
      <w:bookmarkStart w:id="2977" w:name="_Toc96843444"/>
      <w:bookmarkStart w:id="2978" w:name="_Toc96844419"/>
      <w:bookmarkStart w:id="2979" w:name="_Toc100739992"/>
      <w:bookmarkStart w:id="2980" w:name="_Toc129252565"/>
      <w:bookmarkStart w:id="2981" w:name="_Toc144024270"/>
      <w:bookmarkStart w:id="2982" w:name="_Toc144459702"/>
      <w:bookmarkStart w:id="2983" w:name="_Toc175855739"/>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8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2"/>
      <w:bookmarkEnd w:id="2973"/>
      <w:bookmarkEnd w:id="2974"/>
      <w:bookmarkEnd w:id="2975"/>
      <w:bookmarkEnd w:id="2976"/>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51743228"/>
      <w:bookmarkStart w:id="2994" w:name="_Toc151743693"/>
      <w:bookmarkStart w:id="2995" w:name="_Toc157434697"/>
      <w:bookmarkStart w:id="2996" w:name="_Toc157436412"/>
      <w:bookmarkStart w:id="2997" w:name="_Toc157440252"/>
      <w:bookmarkStart w:id="2998" w:name="_Toc96843447"/>
      <w:bookmarkStart w:id="2999" w:name="_Toc96844422"/>
      <w:bookmarkStart w:id="3000" w:name="_Toc100739995"/>
      <w:bookmarkStart w:id="3001" w:name="_Toc129252568"/>
      <w:bookmarkStart w:id="3002" w:name="_Toc144024278"/>
      <w:bookmarkStart w:id="3003" w:name="_Toc144459710"/>
      <w:bookmarkStart w:id="3004" w:name="_Toc175855741"/>
      <w:bookmarkEnd w:id="2977"/>
      <w:bookmarkEnd w:id="2978"/>
      <w:bookmarkEnd w:id="2979"/>
      <w:bookmarkEnd w:id="2980"/>
      <w:bookmarkEnd w:id="2981"/>
      <w:bookmarkEnd w:id="2982"/>
      <w:r w:rsidRPr="00D3062E">
        <w:rPr>
          <w:noProof/>
          <w:lang w:eastAsia="zh-CN"/>
        </w:rPr>
        <w:lastRenderedPageBreak/>
        <w:t>6.3</w:t>
      </w:r>
      <w:r w:rsidRPr="00D3062E">
        <w:t>.6.2.4</w:t>
      </w:r>
      <w:r w:rsidRPr="00D3062E">
        <w:tab/>
        <w:t>Type: PolicyData</w:t>
      </w:r>
      <w:bookmarkEnd w:id="2989"/>
      <w:bookmarkEnd w:id="2990"/>
      <w:bookmarkEnd w:id="2991"/>
      <w:bookmarkEnd w:id="2992"/>
      <w:bookmarkEnd w:id="300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51743229"/>
      <w:bookmarkStart w:id="3010" w:name="_Toc151743694"/>
      <w:bookmarkStart w:id="3011" w:name="_Toc157434698"/>
      <w:bookmarkStart w:id="3012" w:name="_Toc157436413"/>
      <w:bookmarkStart w:id="3013" w:name="_Toc157440253"/>
      <w:bookmarkStart w:id="3014" w:name="_Toc175855742"/>
      <w:bookmarkEnd w:id="2993"/>
      <w:bookmarkEnd w:id="2994"/>
      <w:bookmarkEnd w:id="2995"/>
      <w:bookmarkEnd w:id="2996"/>
      <w:bookmarkEnd w:id="2997"/>
      <w:r w:rsidRPr="00D3062E">
        <w:rPr>
          <w:noProof/>
          <w:lang w:eastAsia="zh-CN"/>
        </w:rPr>
        <w:t>6.3</w:t>
      </w:r>
      <w:r w:rsidRPr="00D3062E">
        <w:t>.6.2.5</w:t>
      </w:r>
      <w:r w:rsidRPr="00D3062E">
        <w:tab/>
        <w:t>Type: PolUsageSubsc</w:t>
      </w:r>
      <w:bookmarkEnd w:id="3005"/>
      <w:bookmarkEnd w:id="3006"/>
      <w:bookmarkEnd w:id="3007"/>
      <w:bookmarkEnd w:id="3008"/>
      <w:bookmarkEnd w:id="301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09"/>
      <w:bookmarkEnd w:id="3010"/>
      <w:bookmarkEnd w:id="3011"/>
      <w:bookmarkEnd w:id="3012"/>
      <w:bookmarkEnd w:id="3013"/>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57434703"/>
      <w:bookmarkStart w:id="3064" w:name="_Toc157436418"/>
      <w:bookmarkStart w:id="3065" w:name="_Toc157440258"/>
      <w:bookmarkStart w:id="3066" w:name="_Toc151743233"/>
      <w:bookmarkStart w:id="3067" w:name="_Toc151743698"/>
      <w:bookmarkStart w:id="3068" w:name="_Toc175855747"/>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57434704"/>
      <w:bookmarkStart w:id="3074" w:name="_Toc157436419"/>
      <w:bookmarkStart w:id="3075" w:name="_Toc157440259"/>
      <w:bookmarkStart w:id="3076" w:name="_Toc175855748"/>
      <w:bookmarkEnd w:id="3063"/>
      <w:bookmarkEnd w:id="3064"/>
      <w:bookmarkEnd w:id="3065"/>
      <w:r w:rsidRPr="00D3062E">
        <w:rPr>
          <w:noProof/>
          <w:lang w:eastAsia="zh-CN"/>
        </w:rPr>
        <w:t>6.3</w:t>
      </w:r>
      <w:r w:rsidRPr="00D3062E">
        <w:t>.6.2.11</w:t>
      </w:r>
      <w:r w:rsidRPr="00D3062E">
        <w:tab/>
        <w:t>Type: PolDeleteResp</w:t>
      </w:r>
      <w:bookmarkEnd w:id="3069"/>
      <w:bookmarkEnd w:id="3070"/>
      <w:bookmarkEnd w:id="3071"/>
      <w:bookmarkEnd w:id="3072"/>
      <w:bookmarkEnd w:id="307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3"/>
      <w:bookmarkEnd w:id="3074"/>
      <w:bookmarkEnd w:id="3075"/>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57434708"/>
      <w:bookmarkStart w:id="3111" w:name="_Toc157436423"/>
      <w:bookmarkStart w:id="3112" w:name="_Toc157440263"/>
      <w:bookmarkStart w:id="3113" w:name="_Toc175855753"/>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8"/>
      <w:bookmarkEnd w:id="2999"/>
      <w:bookmarkEnd w:id="3000"/>
      <w:bookmarkEnd w:id="3001"/>
      <w:bookmarkEnd w:id="3002"/>
      <w:bookmarkEnd w:id="3003"/>
      <w:bookmarkEnd w:id="3066"/>
      <w:bookmarkEnd w:id="3067"/>
      <w:bookmarkEnd w:id="3110"/>
      <w:bookmarkEnd w:id="3111"/>
      <w:bookmarkEnd w:id="3112"/>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96843450"/>
      <w:bookmarkStart w:id="3169" w:name="_Toc96844425"/>
      <w:bookmarkStart w:id="3170" w:name="_Toc100739998"/>
      <w:bookmarkStart w:id="3171" w:name="_Toc129252571"/>
      <w:bookmarkStart w:id="3172" w:name="_Toc144024283"/>
      <w:bookmarkStart w:id="3173" w:name="_Toc144459715"/>
      <w:bookmarkStart w:id="3174" w:name="_Toc151743236"/>
      <w:bookmarkStart w:id="3175" w:name="_Toc151743701"/>
      <w:bookmarkStart w:id="3176" w:name="_Toc157434712"/>
      <w:bookmarkStart w:id="3177" w:name="_Toc157436427"/>
      <w:bookmarkStart w:id="3178" w:name="_Toc157440267"/>
      <w:bookmarkStart w:id="3179" w:name="_Toc175855759"/>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8"/>
      <w:bookmarkEnd w:id="3169"/>
      <w:bookmarkEnd w:id="3170"/>
      <w:bookmarkEnd w:id="3171"/>
      <w:bookmarkEnd w:id="3172"/>
      <w:bookmarkEnd w:id="3173"/>
      <w:bookmarkEnd w:id="3174"/>
      <w:bookmarkEnd w:id="3175"/>
      <w:bookmarkEnd w:id="3176"/>
      <w:bookmarkEnd w:id="3177"/>
      <w:bookmarkEnd w:id="3178"/>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7"/>
      <w:bookmarkEnd w:id="2828"/>
      <w:bookmarkEnd w:id="2829"/>
      <w:bookmarkEnd w:id="2830"/>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48176945"/>
      <w:bookmarkStart w:id="3322" w:name="_Toc148358995"/>
      <w:bookmarkStart w:id="3323" w:name="_Toc151743134"/>
      <w:bookmarkStart w:id="3324" w:name="_Toc151743599"/>
      <w:bookmarkStart w:id="3325" w:name="_Toc175855770"/>
      <w:bookmarkEnd w:id="2011"/>
      <w:bookmarkEnd w:id="2012"/>
      <w:r w:rsidRPr="00D3062E">
        <w:t>6.4</w:t>
      </w:r>
      <w:r w:rsidRPr="00D3062E">
        <w:tab/>
        <w:t>NSCE_NSOptimization API</w:t>
      </w:r>
      <w:bookmarkEnd w:id="3314"/>
      <w:bookmarkEnd w:id="3315"/>
      <w:bookmarkEnd w:id="3316"/>
      <w:bookmarkEnd w:id="3317"/>
      <w:bookmarkEnd w:id="3318"/>
      <w:bookmarkEnd w:id="3319"/>
      <w:bookmarkEnd w:id="3320"/>
      <w:bookmarkEnd w:id="3325"/>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44311618"/>
      <w:bookmarkStart w:id="3334" w:name="_Toc151743135"/>
      <w:bookmarkStart w:id="3335" w:name="_Toc151743600"/>
      <w:bookmarkStart w:id="3336" w:name="_Toc175855771"/>
      <w:bookmarkEnd w:id="3321"/>
      <w:bookmarkEnd w:id="3322"/>
      <w:bookmarkEnd w:id="3323"/>
      <w:bookmarkEnd w:id="3324"/>
      <w:r w:rsidRPr="00D3062E">
        <w:t>6.4.1</w:t>
      </w:r>
      <w:r w:rsidRPr="00D3062E">
        <w:tab/>
        <w:t>Introduction</w:t>
      </w:r>
      <w:bookmarkEnd w:id="3326"/>
      <w:bookmarkEnd w:id="3327"/>
      <w:bookmarkEnd w:id="3328"/>
      <w:bookmarkEnd w:id="3329"/>
      <w:bookmarkEnd w:id="3330"/>
      <w:bookmarkEnd w:id="3331"/>
      <w:bookmarkEnd w:id="3332"/>
      <w:bookmarkEnd w:id="333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48176947"/>
      <w:bookmarkStart w:id="3346" w:name="_Toc148358997"/>
      <w:bookmarkStart w:id="3347" w:name="_Toc151743136"/>
      <w:bookmarkStart w:id="3348" w:name="_Toc151743601"/>
      <w:bookmarkStart w:id="3349" w:name="_Toc175855772"/>
      <w:bookmarkEnd w:id="3333"/>
      <w:bookmarkEnd w:id="3334"/>
      <w:bookmarkEnd w:id="3335"/>
      <w:r w:rsidRPr="00D3062E">
        <w:lastRenderedPageBreak/>
        <w:t>6.4.2</w:t>
      </w:r>
      <w:r w:rsidRPr="00D3062E">
        <w:tab/>
        <w:t>Usage of HTTP</w:t>
      </w:r>
      <w:bookmarkEnd w:id="3338"/>
      <w:bookmarkEnd w:id="3339"/>
      <w:bookmarkEnd w:id="3340"/>
      <w:bookmarkEnd w:id="3341"/>
      <w:bookmarkEnd w:id="3342"/>
      <w:bookmarkEnd w:id="3343"/>
      <w:bookmarkEnd w:id="3344"/>
      <w:bookmarkEnd w:id="334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48176948"/>
      <w:bookmarkStart w:id="3358" w:name="_Toc148358998"/>
      <w:bookmarkStart w:id="3359" w:name="_Toc151743137"/>
      <w:bookmarkStart w:id="3360" w:name="_Toc151743602"/>
      <w:bookmarkStart w:id="3361" w:name="_Toc175855773"/>
      <w:bookmarkEnd w:id="3345"/>
      <w:bookmarkEnd w:id="3346"/>
      <w:bookmarkEnd w:id="3347"/>
      <w:bookmarkEnd w:id="3348"/>
      <w:r w:rsidRPr="00D3062E">
        <w:t>6.4.3</w:t>
      </w:r>
      <w:r w:rsidRPr="00D3062E">
        <w:tab/>
        <w:t>Resources</w:t>
      </w:r>
      <w:bookmarkEnd w:id="3350"/>
      <w:bookmarkEnd w:id="3351"/>
      <w:bookmarkEnd w:id="3352"/>
      <w:bookmarkEnd w:id="3353"/>
      <w:bookmarkEnd w:id="3354"/>
      <w:bookmarkEnd w:id="3355"/>
      <w:bookmarkEnd w:id="3356"/>
      <w:bookmarkEnd w:id="3361"/>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7"/>
      <w:bookmarkEnd w:id="3358"/>
      <w:bookmarkEnd w:id="3359"/>
      <w:bookmarkEnd w:id="3360"/>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786469173"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85734329"/>
      <w:bookmarkStart w:id="3381" w:name="_Toc89431628"/>
      <w:bookmarkStart w:id="3382" w:name="_Toc97042440"/>
      <w:bookmarkStart w:id="3383" w:name="_Toc97045584"/>
      <w:bookmarkStart w:id="3384" w:name="_Toc97155329"/>
      <w:bookmarkStart w:id="3385" w:name="_Toc101521466"/>
      <w:bookmarkStart w:id="3386" w:name="_Toc120537576"/>
      <w:bookmarkStart w:id="3387" w:name="_Toc151743139"/>
      <w:bookmarkStart w:id="3388" w:name="_Toc151743604"/>
      <w:bookmarkStart w:id="3389" w:name="_Toc175855775"/>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9"/>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85734330"/>
      <w:bookmarkStart w:id="3398" w:name="_Toc89431629"/>
      <w:bookmarkStart w:id="3399" w:name="_Toc97042441"/>
      <w:bookmarkStart w:id="3400" w:name="_Toc97045585"/>
      <w:bookmarkStart w:id="3401" w:name="_Toc97155330"/>
      <w:bookmarkStart w:id="3402" w:name="_Toc101521467"/>
      <w:bookmarkStart w:id="3403" w:name="_Toc120537577"/>
      <w:bookmarkStart w:id="3404" w:name="_Toc151743140"/>
      <w:bookmarkStart w:id="3405" w:name="_Toc151743605"/>
      <w:bookmarkStart w:id="3406" w:name="_Toc175855776"/>
      <w:bookmarkEnd w:id="3380"/>
      <w:bookmarkEnd w:id="3381"/>
      <w:bookmarkEnd w:id="3382"/>
      <w:bookmarkEnd w:id="3383"/>
      <w:bookmarkEnd w:id="3384"/>
      <w:bookmarkEnd w:id="3385"/>
      <w:bookmarkEnd w:id="3386"/>
      <w:bookmarkEnd w:id="3387"/>
      <w:bookmarkEnd w:id="3388"/>
      <w:r w:rsidRPr="00D3062E">
        <w:t>6.4.3.2.1</w:t>
      </w:r>
      <w:r w:rsidRPr="00D3062E">
        <w:tab/>
        <w:t>Description</w:t>
      </w:r>
      <w:bookmarkEnd w:id="3390"/>
      <w:bookmarkEnd w:id="3391"/>
      <w:bookmarkEnd w:id="3392"/>
      <w:bookmarkEnd w:id="3393"/>
      <w:bookmarkEnd w:id="3394"/>
      <w:bookmarkEnd w:id="3395"/>
      <w:bookmarkEnd w:id="3396"/>
      <w:bookmarkEnd w:id="340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85734331"/>
      <w:bookmarkStart w:id="3415" w:name="_Toc89431630"/>
      <w:bookmarkStart w:id="3416" w:name="_Toc97042442"/>
      <w:bookmarkStart w:id="3417" w:name="_Toc97045586"/>
      <w:bookmarkStart w:id="3418" w:name="_Toc97155331"/>
      <w:bookmarkStart w:id="3419" w:name="_Toc101521468"/>
      <w:bookmarkStart w:id="3420" w:name="_Toc120537578"/>
      <w:bookmarkStart w:id="3421" w:name="_Toc151743141"/>
      <w:bookmarkStart w:id="3422" w:name="_Toc151743606"/>
      <w:bookmarkStart w:id="3423" w:name="_Toc175855777"/>
      <w:bookmarkEnd w:id="3397"/>
      <w:bookmarkEnd w:id="3398"/>
      <w:bookmarkEnd w:id="3399"/>
      <w:bookmarkEnd w:id="3400"/>
      <w:bookmarkEnd w:id="3401"/>
      <w:bookmarkEnd w:id="3402"/>
      <w:bookmarkEnd w:id="3403"/>
      <w:bookmarkEnd w:id="3404"/>
      <w:bookmarkEnd w:id="3405"/>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2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85734332"/>
      <w:bookmarkStart w:id="3432" w:name="_Toc89431631"/>
      <w:bookmarkStart w:id="3433" w:name="_Toc97042443"/>
      <w:bookmarkStart w:id="3434" w:name="_Toc97045587"/>
      <w:bookmarkStart w:id="3435" w:name="_Toc97155332"/>
      <w:bookmarkStart w:id="3436" w:name="_Toc101521469"/>
      <w:bookmarkStart w:id="3437" w:name="_Toc120537579"/>
      <w:bookmarkStart w:id="3438" w:name="_Toc151743142"/>
      <w:bookmarkStart w:id="3439" w:name="_Toc151743607"/>
      <w:bookmarkStart w:id="3440" w:name="_Toc175855778"/>
      <w:bookmarkEnd w:id="3414"/>
      <w:bookmarkEnd w:id="3415"/>
      <w:bookmarkEnd w:id="3416"/>
      <w:bookmarkEnd w:id="3417"/>
      <w:bookmarkEnd w:id="3418"/>
      <w:bookmarkEnd w:id="3419"/>
      <w:bookmarkEnd w:id="3420"/>
      <w:bookmarkEnd w:id="3421"/>
      <w:bookmarkEnd w:id="3422"/>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40"/>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85734333"/>
      <w:bookmarkStart w:id="3449" w:name="_Toc89431632"/>
      <w:bookmarkStart w:id="3450" w:name="_Toc97042444"/>
      <w:bookmarkStart w:id="3451" w:name="_Toc97045588"/>
      <w:bookmarkStart w:id="3452" w:name="_Toc97155333"/>
      <w:bookmarkStart w:id="3453" w:name="_Toc101521470"/>
      <w:bookmarkStart w:id="3454" w:name="_Toc120537580"/>
      <w:bookmarkStart w:id="3455" w:name="_Toc151743143"/>
      <w:bookmarkStart w:id="3456" w:name="_Toc151743608"/>
      <w:bookmarkStart w:id="3457" w:name="_Toc175855779"/>
      <w:bookmarkEnd w:id="3431"/>
      <w:bookmarkEnd w:id="3432"/>
      <w:bookmarkEnd w:id="3433"/>
      <w:bookmarkEnd w:id="3434"/>
      <w:bookmarkEnd w:id="3435"/>
      <w:bookmarkEnd w:id="3436"/>
      <w:bookmarkEnd w:id="3437"/>
      <w:bookmarkEnd w:id="3438"/>
      <w:bookmarkEnd w:id="3439"/>
      <w:r w:rsidRPr="00D3062E">
        <w:t>6.4.3.2.3.1</w:t>
      </w:r>
      <w:r w:rsidRPr="00D3062E">
        <w:tab/>
        <w:t>POST</w:t>
      </w:r>
      <w:bookmarkEnd w:id="3441"/>
      <w:bookmarkEnd w:id="3442"/>
      <w:bookmarkEnd w:id="3443"/>
      <w:bookmarkEnd w:id="3444"/>
      <w:bookmarkEnd w:id="3445"/>
      <w:bookmarkEnd w:id="3446"/>
      <w:bookmarkEnd w:id="3447"/>
      <w:bookmarkEnd w:id="345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85734334"/>
      <w:bookmarkStart w:id="3466" w:name="_Toc89431633"/>
      <w:bookmarkStart w:id="3467" w:name="_Toc97042445"/>
      <w:bookmarkStart w:id="3468" w:name="_Toc97045589"/>
      <w:bookmarkStart w:id="3469" w:name="_Toc97155334"/>
      <w:bookmarkStart w:id="3470" w:name="_Toc101521471"/>
      <w:bookmarkStart w:id="3471" w:name="_Toc120537581"/>
      <w:bookmarkStart w:id="3472" w:name="_Toc151743144"/>
      <w:bookmarkStart w:id="3473" w:name="_Toc151743609"/>
      <w:bookmarkStart w:id="3474" w:name="_Toc175855780"/>
      <w:bookmarkEnd w:id="3448"/>
      <w:bookmarkEnd w:id="3449"/>
      <w:bookmarkEnd w:id="3450"/>
      <w:bookmarkEnd w:id="3451"/>
      <w:bookmarkEnd w:id="3452"/>
      <w:bookmarkEnd w:id="3453"/>
      <w:bookmarkEnd w:id="3454"/>
      <w:bookmarkEnd w:id="3455"/>
      <w:bookmarkEnd w:id="3456"/>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7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85734335"/>
      <w:bookmarkStart w:id="3483" w:name="_Toc89431634"/>
      <w:bookmarkStart w:id="3484" w:name="_Toc97042446"/>
      <w:bookmarkStart w:id="3485" w:name="_Toc97045590"/>
      <w:bookmarkStart w:id="3486" w:name="_Toc97155335"/>
      <w:bookmarkStart w:id="3487" w:name="_Toc101521472"/>
      <w:bookmarkStart w:id="3488" w:name="_Toc120537582"/>
      <w:bookmarkStart w:id="3489" w:name="_Toc151743145"/>
      <w:bookmarkStart w:id="3490" w:name="_Toc151743610"/>
      <w:bookmarkStart w:id="3491" w:name="_Toc175855781"/>
      <w:bookmarkEnd w:id="3465"/>
      <w:bookmarkEnd w:id="3466"/>
      <w:bookmarkEnd w:id="3467"/>
      <w:bookmarkEnd w:id="3468"/>
      <w:bookmarkEnd w:id="3469"/>
      <w:bookmarkEnd w:id="3470"/>
      <w:bookmarkEnd w:id="3471"/>
      <w:bookmarkEnd w:id="3472"/>
      <w:bookmarkEnd w:id="3473"/>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91"/>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85734336"/>
      <w:bookmarkStart w:id="3500" w:name="_Toc89431635"/>
      <w:bookmarkStart w:id="3501" w:name="_Toc97042447"/>
      <w:bookmarkStart w:id="3502" w:name="_Toc97045591"/>
      <w:bookmarkStart w:id="3503" w:name="_Toc97155336"/>
      <w:bookmarkStart w:id="3504" w:name="_Toc101521473"/>
      <w:bookmarkStart w:id="3505" w:name="_Toc120537583"/>
      <w:bookmarkStart w:id="3506" w:name="_Toc151743146"/>
      <w:bookmarkStart w:id="3507" w:name="_Toc151743611"/>
      <w:bookmarkStart w:id="3508" w:name="_Toc175855782"/>
      <w:bookmarkEnd w:id="3482"/>
      <w:bookmarkEnd w:id="3483"/>
      <w:bookmarkEnd w:id="3484"/>
      <w:bookmarkEnd w:id="3485"/>
      <w:bookmarkEnd w:id="3486"/>
      <w:bookmarkEnd w:id="3487"/>
      <w:bookmarkEnd w:id="3488"/>
      <w:bookmarkEnd w:id="3489"/>
      <w:bookmarkEnd w:id="3490"/>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50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85734337"/>
      <w:bookmarkStart w:id="3517" w:name="_Toc89431636"/>
      <w:bookmarkStart w:id="3518" w:name="_Toc97042448"/>
      <w:bookmarkStart w:id="3519" w:name="_Toc97045592"/>
      <w:bookmarkStart w:id="3520" w:name="_Toc97155337"/>
      <w:bookmarkStart w:id="3521" w:name="_Toc101521474"/>
      <w:bookmarkStart w:id="3522" w:name="_Toc120537584"/>
      <w:bookmarkStart w:id="3523" w:name="_Toc151743147"/>
      <w:bookmarkStart w:id="3524" w:name="_Toc151743612"/>
      <w:bookmarkStart w:id="3525" w:name="_Toc175855783"/>
      <w:bookmarkEnd w:id="3499"/>
      <w:bookmarkEnd w:id="3500"/>
      <w:bookmarkEnd w:id="3501"/>
      <w:bookmarkEnd w:id="3502"/>
      <w:bookmarkEnd w:id="3503"/>
      <w:bookmarkEnd w:id="3504"/>
      <w:bookmarkEnd w:id="3505"/>
      <w:bookmarkEnd w:id="3506"/>
      <w:bookmarkEnd w:id="3507"/>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2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85734338"/>
      <w:bookmarkStart w:id="3534" w:name="_Toc89431637"/>
      <w:bookmarkStart w:id="3535" w:name="_Toc97042449"/>
      <w:bookmarkStart w:id="3536" w:name="_Toc97045593"/>
      <w:bookmarkStart w:id="3537" w:name="_Toc97155338"/>
      <w:bookmarkStart w:id="3538" w:name="_Toc101521475"/>
      <w:bookmarkStart w:id="3539" w:name="_Toc120537585"/>
      <w:bookmarkStart w:id="3540" w:name="_Toc151743148"/>
      <w:bookmarkStart w:id="3541" w:name="_Toc151743613"/>
      <w:bookmarkStart w:id="3542" w:name="_Toc175855784"/>
      <w:bookmarkEnd w:id="3516"/>
      <w:bookmarkEnd w:id="3517"/>
      <w:bookmarkEnd w:id="3518"/>
      <w:bookmarkEnd w:id="3519"/>
      <w:bookmarkEnd w:id="3520"/>
      <w:bookmarkEnd w:id="3521"/>
      <w:bookmarkEnd w:id="3522"/>
      <w:bookmarkEnd w:id="3523"/>
      <w:bookmarkEnd w:id="3524"/>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42"/>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85734340"/>
      <w:bookmarkStart w:id="3551" w:name="_Toc89431639"/>
      <w:bookmarkStart w:id="3552" w:name="_Toc97042451"/>
      <w:bookmarkStart w:id="3553" w:name="_Toc97045595"/>
      <w:bookmarkStart w:id="3554" w:name="_Toc97155340"/>
      <w:bookmarkStart w:id="3555" w:name="_Toc101521477"/>
      <w:bookmarkStart w:id="3556" w:name="_Toc120537587"/>
      <w:bookmarkStart w:id="3557" w:name="_Toc151743149"/>
      <w:bookmarkStart w:id="3558" w:name="_Toc151743614"/>
      <w:bookmarkStart w:id="3559" w:name="_Toc175855785"/>
      <w:bookmarkEnd w:id="3533"/>
      <w:bookmarkEnd w:id="3534"/>
      <w:bookmarkEnd w:id="3535"/>
      <w:bookmarkEnd w:id="3536"/>
      <w:bookmarkEnd w:id="3537"/>
      <w:bookmarkEnd w:id="3538"/>
      <w:bookmarkEnd w:id="3539"/>
      <w:bookmarkEnd w:id="3540"/>
      <w:bookmarkEnd w:id="3541"/>
      <w:r w:rsidRPr="00D3062E">
        <w:t>6.4.3.3.3.1</w:t>
      </w:r>
      <w:r w:rsidRPr="00D3062E">
        <w:tab/>
        <w:t>GET</w:t>
      </w:r>
      <w:bookmarkEnd w:id="3543"/>
      <w:bookmarkEnd w:id="3544"/>
      <w:bookmarkEnd w:id="3545"/>
      <w:bookmarkEnd w:id="3546"/>
      <w:bookmarkEnd w:id="3547"/>
      <w:bookmarkEnd w:id="3548"/>
      <w:bookmarkEnd w:id="3549"/>
      <w:bookmarkEnd w:id="355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48176962"/>
      <w:bookmarkStart w:id="3568" w:name="_Toc148359012"/>
      <w:bookmarkStart w:id="3569" w:name="_Toc151743150"/>
      <w:bookmarkStart w:id="3570" w:name="_Toc151743615"/>
      <w:bookmarkStart w:id="3571" w:name="_Toc175855786"/>
      <w:bookmarkEnd w:id="3550"/>
      <w:bookmarkEnd w:id="3551"/>
      <w:bookmarkEnd w:id="3552"/>
      <w:bookmarkEnd w:id="3553"/>
      <w:bookmarkEnd w:id="3554"/>
      <w:bookmarkEnd w:id="3555"/>
      <w:bookmarkEnd w:id="3556"/>
      <w:bookmarkEnd w:id="3557"/>
      <w:bookmarkEnd w:id="3558"/>
      <w:r w:rsidRPr="00D3062E">
        <w:t>6.4.3.3.3.2</w:t>
      </w:r>
      <w:r w:rsidRPr="00D3062E">
        <w:tab/>
        <w:t>PUT</w:t>
      </w:r>
      <w:bookmarkEnd w:id="3560"/>
      <w:bookmarkEnd w:id="3561"/>
      <w:bookmarkEnd w:id="3562"/>
      <w:bookmarkEnd w:id="3563"/>
      <w:bookmarkEnd w:id="3564"/>
      <w:bookmarkEnd w:id="3565"/>
      <w:bookmarkEnd w:id="3566"/>
      <w:bookmarkEnd w:id="357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85734342"/>
      <w:bookmarkStart w:id="3588" w:name="_Toc89431641"/>
      <w:bookmarkStart w:id="3589" w:name="_Toc97042453"/>
      <w:bookmarkStart w:id="3590" w:name="_Toc97045597"/>
      <w:bookmarkStart w:id="3591" w:name="_Toc97155342"/>
      <w:bookmarkStart w:id="3592" w:name="_Toc101521479"/>
      <w:bookmarkStart w:id="3593" w:name="_Toc120537589"/>
      <w:bookmarkStart w:id="3594" w:name="_Toc151743151"/>
      <w:bookmarkStart w:id="3595" w:name="_Toc151743616"/>
      <w:bookmarkStart w:id="3596" w:name="_Toc175855788"/>
      <w:bookmarkEnd w:id="3567"/>
      <w:bookmarkEnd w:id="3568"/>
      <w:bookmarkEnd w:id="3569"/>
      <w:bookmarkEnd w:id="3570"/>
      <w:r w:rsidRPr="00D3062E">
        <w:t>6.4.3.3.3.4</w:t>
      </w:r>
      <w:r w:rsidRPr="00D3062E">
        <w:tab/>
        <w:t>DELETE</w:t>
      </w:r>
      <w:bookmarkEnd w:id="3580"/>
      <w:bookmarkEnd w:id="3581"/>
      <w:bookmarkEnd w:id="3582"/>
      <w:bookmarkEnd w:id="3583"/>
      <w:bookmarkEnd w:id="3584"/>
      <w:bookmarkEnd w:id="3585"/>
      <w:bookmarkEnd w:id="3586"/>
      <w:bookmarkEnd w:id="3596"/>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85734343"/>
      <w:bookmarkStart w:id="3605" w:name="_Toc89431642"/>
      <w:bookmarkStart w:id="3606" w:name="_Toc97042454"/>
      <w:bookmarkStart w:id="3607" w:name="_Toc97045598"/>
      <w:bookmarkStart w:id="3608" w:name="_Toc97155343"/>
      <w:bookmarkStart w:id="3609" w:name="_Toc101521480"/>
      <w:bookmarkStart w:id="3610" w:name="_Toc120537590"/>
      <w:bookmarkStart w:id="3611" w:name="_Toc151743152"/>
      <w:bookmarkStart w:id="3612" w:name="_Toc151743617"/>
      <w:bookmarkStart w:id="3613" w:name="_Toc175855789"/>
      <w:bookmarkEnd w:id="3587"/>
      <w:bookmarkEnd w:id="3588"/>
      <w:bookmarkEnd w:id="3589"/>
      <w:bookmarkEnd w:id="3590"/>
      <w:bookmarkEnd w:id="3591"/>
      <w:bookmarkEnd w:id="3592"/>
      <w:bookmarkEnd w:id="3593"/>
      <w:bookmarkEnd w:id="3594"/>
      <w:bookmarkEnd w:id="3595"/>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13"/>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48176971"/>
      <w:bookmarkStart w:id="3622" w:name="_Toc148359021"/>
      <w:bookmarkStart w:id="3623" w:name="_Toc151743153"/>
      <w:bookmarkStart w:id="3624" w:name="_Toc151743618"/>
      <w:bookmarkStart w:id="3625" w:name="_Toc175855790"/>
      <w:bookmarkEnd w:id="3604"/>
      <w:bookmarkEnd w:id="3605"/>
      <w:bookmarkEnd w:id="3606"/>
      <w:bookmarkEnd w:id="3607"/>
      <w:bookmarkEnd w:id="3608"/>
      <w:bookmarkEnd w:id="3609"/>
      <w:bookmarkEnd w:id="3610"/>
      <w:bookmarkEnd w:id="3611"/>
      <w:bookmarkEnd w:id="3612"/>
      <w:r w:rsidRPr="00D3062E">
        <w:t>6.4.4</w:t>
      </w:r>
      <w:r w:rsidRPr="00D3062E">
        <w:tab/>
        <w:t>Custom Operations without associated resources</w:t>
      </w:r>
      <w:bookmarkEnd w:id="3614"/>
      <w:bookmarkEnd w:id="3615"/>
      <w:bookmarkEnd w:id="3616"/>
      <w:bookmarkEnd w:id="3617"/>
      <w:bookmarkEnd w:id="3618"/>
      <w:bookmarkEnd w:id="3619"/>
      <w:bookmarkEnd w:id="3620"/>
      <w:bookmarkEnd w:id="362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96843433"/>
      <w:bookmarkStart w:id="3634" w:name="_Toc96844408"/>
      <w:bookmarkStart w:id="3635" w:name="_Toc100739981"/>
      <w:bookmarkStart w:id="3636" w:name="_Toc129252554"/>
      <w:bookmarkStart w:id="3637" w:name="_Toc144024259"/>
      <w:bookmarkStart w:id="3638" w:name="_Toc148176972"/>
      <w:bookmarkStart w:id="3639" w:name="_Toc148359022"/>
      <w:bookmarkStart w:id="3640" w:name="_Toc151743154"/>
      <w:bookmarkStart w:id="3641" w:name="_Toc151743619"/>
      <w:bookmarkStart w:id="3642" w:name="_Toc175855791"/>
      <w:bookmarkEnd w:id="3621"/>
      <w:bookmarkEnd w:id="3622"/>
      <w:bookmarkEnd w:id="3623"/>
      <w:bookmarkEnd w:id="3624"/>
      <w:r w:rsidRPr="00D3062E">
        <w:t>6.4.5</w:t>
      </w:r>
      <w:r w:rsidRPr="00D3062E">
        <w:tab/>
        <w:t>Notifications</w:t>
      </w:r>
      <w:bookmarkEnd w:id="3626"/>
      <w:bookmarkEnd w:id="3627"/>
      <w:bookmarkEnd w:id="3628"/>
      <w:bookmarkEnd w:id="3629"/>
      <w:bookmarkEnd w:id="3630"/>
      <w:bookmarkEnd w:id="3631"/>
      <w:bookmarkEnd w:id="3632"/>
      <w:bookmarkEnd w:id="3642"/>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96843434"/>
      <w:bookmarkStart w:id="3651" w:name="_Toc96844409"/>
      <w:bookmarkStart w:id="3652" w:name="_Toc100739982"/>
      <w:bookmarkStart w:id="3653" w:name="_Toc129252555"/>
      <w:bookmarkStart w:id="3654" w:name="_Toc144024260"/>
      <w:bookmarkStart w:id="3655" w:name="_Toc148176973"/>
      <w:bookmarkStart w:id="3656" w:name="_Toc148359023"/>
      <w:bookmarkStart w:id="3657" w:name="_Toc151743155"/>
      <w:bookmarkStart w:id="3658" w:name="_Toc151743620"/>
      <w:bookmarkStart w:id="3659" w:name="_Toc175855792"/>
      <w:bookmarkEnd w:id="3633"/>
      <w:bookmarkEnd w:id="3634"/>
      <w:bookmarkEnd w:id="3635"/>
      <w:bookmarkEnd w:id="3636"/>
      <w:bookmarkEnd w:id="3637"/>
      <w:bookmarkEnd w:id="3638"/>
      <w:bookmarkEnd w:id="3639"/>
      <w:bookmarkEnd w:id="3640"/>
      <w:bookmarkEnd w:id="3641"/>
      <w:r w:rsidRPr="00D3062E">
        <w:t>6.4.5.1</w:t>
      </w:r>
      <w:r w:rsidRPr="00D3062E">
        <w:tab/>
        <w:t>General</w:t>
      </w:r>
      <w:bookmarkEnd w:id="3643"/>
      <w:bookmarkEnd w:id="3644"/>
      <w:bookmarkEnd w:id="3645"/>
      <w:bookmarkEnd w:id="3646"/>
      <w:bookmarkEnd w:id="3647"/>
      <w:bookmarkEnd w:id="3648"/>
      <w:bookmarkEnd w:id="3649"/>
      <w:bookmarkEnd w:id="3659"/>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0"/>
      <w:bookmarkEnd w:id="3651"/>
      <w:bookmarkEnd w:id="3652"/>
      <w:bookmarkEnd w:id="3653"/>
      <w:bookmarkEnd w:id="3654"/>
      <w:bookmarkEnd w:id="3655"/>
      <w:bookmarkEnd w:id="3656"/>
      <w:bookmarkEnd w:id="3657"/>
      <w:bookmarkEnd w:id="365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96843436"/>
      <w:bookmarkStart w:id="3685" w:name="_Toc96844411"/>
      <w:bookmarkStart w:id="3686" w:name="_Toc100739984"/>
      <w:bookmarkStart w:id="3687" w:name="_Toc129252557"/>
      <w:bookmarkStart w:id="3688" w:name="_Toc144024262"/>
      <w:bookmarkStart w:id="3689" w:name="_Toc148176975"/>
      <w:bookmarkStart w:id="3690" w:name="_Toc148359025"/>
      <w:bookmarkStart w:id="3691" w:name="_Toc151743157"/>
      <w:bookmarkStart w:id="3692" w:name="_Toc151743622"/>
      <w:bookmarkStart w:id="3693" w:name="_Toc175855794"/>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9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96843437"/>
      <w:bookmarkStart w:id="3702" w:name="_Toc96844412"/>
      <w:bookmarkStart w:id="3703" w:name="_Toc100739985"/>
      <w:bookmarkStart w:id="3704" w:name="_Toc129252558"/>
      <w:bookmarkStart w:id="3705" w:name="_Toc144024263"/>
      <w:bookmarkStart w:id="3706" w:name="_Toc148176976"/>
      <w:bookmarkStart w:id="3707" w:name="_Toc148359026"/>
      <w:bookmarkStart w:id="3708" w:name="_Toc151743158"/>
      <w:bookmarkStart w:id="3709" w:name="_Toc151743623"/>
      <w:bookmarkStart w:id="3710" w:name="_Toc175855795"/>
      <w:bookmarkEnd w:id="3684"/>
      <w:bookmarkEnd w:id="3685"/>
      <w:bookmarkEnd w:id="3686"/>
      <w:bookmarkEnd w:id="3687"/>
      <w:bookmarkEnd w:id="3688"/>
      <w:bookmarkEnd w:id="3689"/>
      <w:bookmarkEnd w:id="3690"/>
      <w:bookmarkEnd w:id="3691"/>
      <w:bookmarkEnd w:id="3692"/>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1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96843438"/>
      <w:bookmarkStart w:id="3719" w:name="_Toc96844413"/>
      <w:bookmarkStart w:id="3720" w:name="_Toc100739986"/>
      <w:bookmarkStart w:id="3721" w:name="_Toc129252559"/>
      <w:bookmarkStart w:id="3722" w:name="_Toc144024264"/>
      <w:bookmarkStart w:id="3723" w:name="_Toc148176977"/>
      <w:bookmarkStart w:id="3724" w:name="_Toc148359027"/>
      <w:bookmarkStart w:id="3725" w:name="_Toc151743159"/>
      <w:bookmarkStart w:id="3726" w:name="_Toc151743624"/>
      <w:bookmarkStart w:id="3727" w:name="_Toc175855796"/>
      <w:bookmarkEnd w:id="3701"/>
      <w:bookmarkEnd w:id="3702"/>
      <w:bookmarkEnd w:id="3703"/>
      <w:bookmarkEnd w:id="3704"/>
      <w:bookmarkEnd w:id="3705"/>
      <w:bookmarkEnd w:id="3706"/>
      <w:bookmarkEnd w:id="3707"/>
      <w:bookmarkEnd w:id="3708"/>
      <w:bookmarkEnd w:id="3709"/>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27"/>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85734349"/>
      <w:bookmarkStart w:id="3736" w:name="_Toc89431648"/>
      <w:bookmarkStart w:id="3737" w:name="_Toc97042460"/>
      <w:bookmarkStart w:id="3738" w:name="_Toc97045604"/>
      <w:bookmarkStart w:id="3739" w:name="_Toc97155349"/>
      <w:bookmarkStart w:id="3740" w:name="_Toc101521486"/>
      <w:bookmarkStart w:id="3741" w:name="_Toc120537598"/>
      <w:bookmarkStart w:id="3742" w:name="_Toc151743160"/>
      <w:bookmarkStart w:id="3743" w:name="_Toc151743625"/>
      <w:bookmarkStart w:id="3744" w:name="_Toc175855797"/>
      <w:bookmarkEnd w:id="3718"/>
      <w:bookmarkEnd w:id="3719"/>
      <w:bookmarkEnd w:id="3720"/>
      <w:bookmarkEnd w:id="3721"/>
      <w:bookmarkEnd w:id="3722"/>
      <w:bookmarkEnd w:id="3723"/>
      <w:bookmarkEnd w:id="3724"/>
      <w:bookmarkEnd w:id="3725"/>
      <w:bookmarkEnd w:id="3726"/>
      <w:r w:rsidRPr="00D3062E">
        <w:t>6.4.5.2.3.1</w:t>
      </w:r>
      <w:r w:rsidRPr="00D3062E">
        <w:tab/>
        <w:t>POST</w:t>
      </w:r>
      <w:bookmarkEnd w:id="3728"/>
      <w:bookmarkEnd w:id="3729"/>
      <w:bookmarkEnd w:id="3730"/>
      <w:bookmarkEnd w:id="3731"/>
      <w:bookmarkEnd w:id="3732"/>
      <w:bookmarkEnd w:id="3733"/>
      <w:bookmarkEnd w:id="3734"/>
      <w:bookmarkEnd w:id="374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85734350"/>
      <w:bookmarkStart w:id="3753" w:name="_Toc89431649"/>
      <w:bookmarkStart w:id="3754" w:name="_Toc97042461"/>
      <w:bookmarkStart w:id="3755" w:name="_Toc97045605"/>
      <w:bookmarkStart w:id="3756" w:name="_Toc97155350"/>
      <w:bookmarkStart w:id="3757" w:name="_Toc101521487"/>
      <w:bookmarkStart w:id="3758" w:name="_Toc120537599"/>
      <w:bookmarkStart w:id="3759" w:name="_Toc151743161"/>
      <w:bookmarkStart w:id="3760" w:name="_Toc151743626"/>
      <w:bookmarkStart w:id="3761" w:name="_Toc175855798"/>
      <w:bookmarkEnd w:id="3735"/>
      <w:bookmarkEnd w:id="3736"/>
      <w:bookmarkEnd w:id="3737"/>
      <w:bookmarkEnd w:id="3738"/>
      <w:bookmarkEnd w:id="3739"/>
      <w:bookmarkEnd w:id="3740"/>
      <w:bookmarkEnd w:id="3741"/>
      <w:bookmarkEnd w:id="3742"/>
      <w:bookmarkEnd w:id="3743"/>
      <w:r w:rsidRPr="00D3062E">
        <w:t>6.4.6</w:t>
      </w:r>
      <w:r w:rsidRPr="00D3062E">
        <w:tab/>
        <w:t>Data Model</w:t>
      </w:r>
      <w:bookmarkEnd w:id="3745"/>
      <w:bookmarkEnd w:id="3746"/>
      <w:bookmarkEnd w:id="3747"/>
      <w:bookmarkEnd w:id="3748"/>
      <w:bookmarkEnd w:id="3749"/>
      <w:bookmarkEnd w:id="3750"/>
      <w:bookmarkEnd w:id="3751"/>
      <w:bookmarkEnd w:id="3761"/>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85734351"/>
      <w:bookmarkStart w:id="3770" w:name="_Toc89431650"/>
      <w:bookmarkStart w:id="3771" w:name="_Toc97042462"/>
      <w:bookmarkStart w:id="3772" w:name="_Toc97045606"/>
      <w:bookmarkStart w:id="3773" w:name="_Toc97155351"/>
      <w:bookmarkStart w:id="3774" w:name="_Toc101521488"/>
      <w:bookmarkStart w:id="3775" w:name="_Toc120537600"/>
      <w:bookmarkStart w:id="3776" w:name="_Toc151743162"/>
      <w:bookmarkStart w:id="3777" w:name="_Toc151743627"/>
      <w:bookmarkStart w:id="3778" w:name="_Toc175855799"/>
      <w:bookmarkEnd w:id="3752"/>
      <w:bookmarkEnd w:id="3753"/>
      <w:bookmarkEnd w:id="3754"/>
      <w:bookmarkEnd w:id="3755"/>
      <w:bookmarkEnd w:id="3756"/>
      <w:bookmarkEnd w:id="3757"/>
      <w:bookmarkEnd w:id="3758"/>
      <w:bookmarkEnd w:id="3759"/>
      <w:bookmarkEnd w:id="3760"/>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78"/>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85734352"/>
      <w:bookmarkStart w:id="3787" w:name="_Toc89431651"/>
      <w:bookmarkStart w:id="3788" w:name="_Toc97042463"/>
      <w:bookmarkStart w:id="3789" w:name="_Toc97045607"/>
      <w:bookmarkStart w:id="3790" w:name="_Toc97155352"/>
      <w:bookmarkStart w:id="3791" w:name="_Toc101521489"/>
      <w:bookmarkStart w:id="3792" w:name="_Toc120537601"/>
      <w:bookmarkStart w:id="3793" w:name="_Toc151743163"/>
      <w:bookmarkStart w:id="3794" w:name="_Toc151743628"/>
      <w:bookmarkStart w:id="3795" w:name="_Toc175855800"/>
      <w:bookmarkEnd w:id="3769"/>
      <w:bookmarkEnd w:id="3770"/>
      <w:bookmarkEnd w:id="3771"/>
      <w:bookmarkEnd w:id="3772"/>
      <w:bookmarkEnd w:id="3773"/>
      <w:bookmarkEnd w:id="3774"/>
      <w:bookmarkEnd w:id="3775"/>
      <w:bookmarkEnd w:id="3776"/>
      <w:bookmarkEnd w:id="3777"/>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95"/>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6"/>
      <w:bookmarkEnd w:id="3787"/>
      <w:bookmarkEnd w:id="3788"/>
      <w:bookmarkEnd w:id="3789"/>
      <w:bookmarkEnd w:id="3790"/>
      <w:bookmarkEnd w:id="3791"/>
      <w:bookmarkEnd w:id="3792"/>
      <w:bookmarkEnd w:id="3793"/>
      <w:bookmarkEnd w:id="3794"/>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51743166"/>
      <w:bookmarkStart w:id="3824" w:name="_Toc151743631"/>
      <w:bookmarkStart w:id="3825" w:name="_Toc175855804"/>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48176992"/>
      <w:bookmarkStart w:id="3838" w:name="_Toc148359042"/>
      <w:bookmarkStart w:id="3839" w:name="_Toc151743168"/>
      <w:bookmarkStart w:id="3840" w:name="_Toc151743633"/>
      <w:bookmarkStart w:id="3841" w:name="_Toc175855805"/>
      <w:bookmarkEnd w:id="3823"/>
      <w:bookmarkEnd w:id="3824"/>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41"/>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48176993"/>
      <w:bookmarkStart w:id="3850" w:name="_Toc148359043"/>
      <w:bookmarkStart w:id="3851" w:name="_Toc151743169"/>
      <w:bookmarkStart w:id="3852" w:name="_Toc151743634"/>
      <w:bookmarkStart w:id="3853" w:name="_Toc175855806"/>
      <w:bookmarkEnd w:id="3837"/>
      <w:bookmarkEnd w:id="3838"/>
      <w:bookmarkEnd w:id="3839"/>
      <w:bookmarkEnd w:id="3840"/>
      <w:r w:rsidRPr="00D3062E">
        <w:t>6.4.6.3.1</w:t>
      </w:r>
      <w:r w:rsidRPr="00D3062E">
        <w:tab/>
        <w:t>Introduction</w:t>
      </w:r>
      <w:bookmarkEnd w:id="3842"/>
      <w:bookmarkEnd w:id="3843"/>
      <w:bookmarkEnd w:id="3844"/>
      <w:bookmarkEnd w:id="3845"/>
      <w:bookmarkEnd w:id="3846"/>
      <w:bookmarkEnd w:id="3847"/>
      <w:bookmarkEnd w:id="3848"/>
      <w:bookmarkEnd w:id="385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49"/>
      <w:bookmarkEnd w:id="3850"/>
      <w:bookmarkEnd w:id="3851"/>
      <w:bookmarkEnd w:id="3852"/>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48176997"/>
      <w:bookmarkStart w:id="3870" w:name="_Toc148359047"/>
      <w:bookmarkStart w:id="3871" w:name="_Toc151743171"/>
      <w:bookmarkStart w:id="3872" w:name="_Toc151743636"/>
      <w:bookmarkStart w:id="3873" w:name="_Toc175855808"/>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7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48176998"/>
      <w:bookmarkStart w:id="3882" w:name="_Toc148359048"/>
      <w:bookmarkStart w:id="3883" w:name="_Toc151743172"/>
      <w:bookmarkStart w:id="3884" w:name="_Toc151743637"/>
      <w:bookmarkStart w:id="3885" w:name="_Toc175855809"/>
      <w:bookmarkEnd w:id="3869"/>
      <w:bookmarkEnd w:id="3870"/>
      <w:bookmarkEnd w:id="3871"/>
      <w:bookmarkEnd w:id="3872"/>
      <w:r w:rsidRPr="00D3062E">
        <w:t>6.4.6.5</w:t>
      </w:r>
      <w:r w:rsidRPr="00D3062E">
        <w:tab/>
        <w:t>Binary data</w:t>
      </w:r>
      <w:bookmarkEnd w:id="3874"/>
      <w:bookmarkEnd w:id="3875"/>
      <w:bookmarkEnd w:id="3876"/>
      <w:bookmarkEnd w:id="3877"/>
      <w:bookmarkEnd w:id="3878"/>
      <w:bookmarkEnd w:id="3879"/>
      <w:bookmarkEnd w:id="3880"/>
      <w:bookmarkEnd w:id="3885"/>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1"/>
      <w:bookmarkEnd w:id="3882"/>
      <w:bookmarkEnd w:id="3883"/>
      <w:bookmarkEnd w:id="3884"/>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97039983"/>
      <w:bookmarkStart w:id="3902" w:name="_Toc101521497"/>
      <w:bookmarkStart w:id="3903" w:name="_Toc120537609"/>
      <w:bookmarkStart w:id="3904" w:name="_Toc151743174"/>
      <w:bookmarkStart w:id="3905" w:name="_Toc151743639"/>
      <w:bookmarkStart w:id="3906" w:name="_Toc175855811"/>
      <w:r w:rsidRPr="00D3062E">
        <w:t>6.4.7</w:t>
      </w:r>
      <w:r w:rsidRPr="00D3062E">
        <w:tab/>
        <w:t>Error Handling</w:t>
      </w:r>
      <w:bookmarkEnd w:id="3894"/>
      <w:bookmarkEnd w:id="3895"/>
      <w:bookmarkEnd w:id="3896"/>
      <w:bookmarkEnd w:id="3897"/>
      <w:bookmarkEnd w:id="3898"/>
      <w:bookmarkEnd w:id="3899"/>
      <w:bookmarkEnd w:id="3900"/>
      <w:bookmarkEnd w:id="3906"/>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97039984"/>
      <w:bookmarkStart w:id="3915" w:name="_Toc101521498"/>
      <w:bookmarkStart w:id="3916" w:name="_Toc120537610"/>
      <w:bookmarkStart w:id="3917" w:name="_Toc151743175"/>
      <w:bookmarkStart w:id="3918" w:name="_Toc151743640"/>
      <w:bookmarkStart w:id="3919" w:name="_Toc175855812"/>
      <w:bookmarkEnd w:id="3901"/>
      <w:bookmarkEnd w:id="3902"/>
      <w:bookmarkEnd w:id="3903"/>
      <w:bookmarkEnd w:id="3904"/>
      <w:bookmarkEnd w:id="3905"/>
      <w:r w:rsidRPr="00D3062E">
        <w:t>6.4.7.1</w:t>
      </w:r>
      <w:r w:rsidRPr="00D3062E">
        <w:tab/>
        <w:t>General</w:t>
      </w:r>
      <w:bookmarkEnd w:id="3907"/>
      <w:bookmarkEnd w:id="3908"/>
      <w:bookmarkEnd w:id="3909"/>
      <w:bookmarkEnd w:id="3910"/>
      <w:bookmarkEnd w:id="3911"/>
      <w:bookmarkEnd w:id="3912"/>
      <w:bookmarkEnd w:id="3913"/>
      <w:bookmarkEnd w:id="3919"/>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4"/>
      <w:bookmarkEnd w:id="3915"/>
      <w:bookmarkEnd w:id="3916"/>
      <w:bookmarkEnd w:id="3917"/>
      <w:bookmarkEnd w:id="391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67903565"/>
      <w:bookmarkStart w:id="3949" w:name="_Toc144311652"/>
      <w:bookmarkStart w:id="3950" w:name="_Toc175855815"/>
      <w:r w:rsidRPr="00D3062E">
        <w:t>6.4.8</w:t>
      </w:r>
      <w:r w:rsidRPr="00D3062E">
        <w:rPr>
          <w:lang w:eastAsia="zh-CN"/>
        </w:rPr>
        <w:tab/>
        <w:t>Feature negotiation</w:t>
      </w:r>
      <w:bookmarkEnd w:id="3941"/>
      <w:bookmarkEnd w:id="3942"/>
      <w:bookmarkEnd w:id="3943"/>
      <w:bookmarkEnd w:id="3944"/>
      <w:bookmarkEnd w:id="3945"/>
      <w:bookmarkEnd w:id="3946"/>
      <w:bookmarkEnd w:id="3947"/>
      <w:bookmarkEnd w:id="395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51743179"/>
      <w:bookmarkStart w:id="3959" w:name="_Toc151743644"/>
      <w:bookmarkStart w:id="3960" w:name="_Toc175855816"/>
      <w:bookmarkEnd w:id="3948"/>
      <w:bookmarkEnd w:id="3949"/>
      <w:r w:rsidRPr="00D3062E">
        <w:t>6.4.9</w:t>
      </w:r>
      <w:r w:rsidRPr="00D3062E">
        <w:tab/>
        <w:t>Security</w:t>
      </w:r>
      <w:bookmarkEnd w:id="3951"/>
      <w:bookmarkEnd w:id="3952"/>
      <w:bookmarkEnd w:id="3953"/>
      <w:bookmarkEnd w:id="3954"/>
      <w:bookmarkEnd w:id="3955"/>
      <w:bookmarkEnd w:id="3956"/>
      <w:bookmarkEnd w:id="3957"/>
      <w:bookmarkEnd w:id="3960"/>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Hlk156248432"/>
      <w:bookmarkStart w:id="3970" w:name="_Toc175855817"/>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70"/>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9pt;mso-width-percent:0;mso-height-percent:0;mso-width-percent:0;mso-height-percent:0" o:ole="">
            <v:imagedata r:id="rId143" o:title=""/>
          </v:shape>
          <o:OLEObject Type="Embed" ProgID="Word.Document.8" ShapeID="_x0000_i1094" DrawAspect="Content" ObjectID="_1786469174"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57434800"/>
      <w:bookmarkStart w:id="4227" w:name="_Toc157436515"/>
      <w:bookmarkStart w:id="4228" w:name="_Toc157440355"/>
      <w:bookmarkStart w:id="4229" w:name="_Toc160650027"/>
      <w:bookmarkStart w:id="4230" w:name="_Toc164928310"/>
      <w:bookmarkStart w:id="4231" w:name="_Toc175855849"/>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31"/>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57434801"/>
      <w:bookmarkStart w:id="4236" w:name="_Toc157436516"/>
      <w:bookmarkStart w:id="4237" w:name="_Toc157440356"/>
      <w:bookmarkStart w:id="4238" w:name="_Toc160650028"/>
      <w:bookmarkStart w:id="4239" w:name="_Toc164928311"/>
      <w:bookmarkStart w:id="4240" w:name="_Toc175855850"/>
      <w:bookmarkEnd w:id="4226"/>
      <w:bookmarkEnd w:id="4227"/>
      <w:bookmarkEnd w:id="4228"/>
      <w:bookmarkEnd w:id="4229"/>
      <w:bookmarkEnd w:id="4230"/>
      <w:r w:rsidRPr="00D3062E">
        <w:rPr>
          <w:noProof/>
          <w:lang w:eastAsia="zh-CN"/>
        </w:rPr>
        <w:t>6.5</w:t>
      </w:r>
      <w:r w:rsidRPr="00D3062E">
        <w:t>.6.2.4</w:t>
      </w:r>
      <w:r w:rsidRPr="00D3062E">
        <w:tab/>
        <w:t>Type: MnSDiscNotif</w:t>
      </w:r>
      <w:bookmarkEnd w:id="4232"/>
      <w:bookmarkEnd w:id="4233"/>
      <w:bookmarkEnd w:id="4234"/>
      <w:bookmarkEnd w:id="424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5"/>
      <w:bookmarkEnd w:id="4236"/>
      <w:bookmarkEnd w:id="4237"/>
      <w:bookmarkEnd w:id="4238"/>
      <w:bookmarkEnd w:id="4239"/>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57434804"/>
      <w:bookmarkStart w:id="4269" w:name="_Toc157436519"/>
      <w:bookmarkStart w:id="4270" w:name="_Toc157440359"/>
      <w:bookmarkStart w:id="4271" w:name="_Toc160650031"/>
      <w:bookmarkStart w:id="4272" w:name="_Toc164928314"/>
      <w:bookmarkStart w:id="4273" w:name="_Toc175855856"/>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7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8"/>
      <w:bookmarkEnd w:id="4269"/>
      <w:bookmarkEnd w:id="4270"/>
      <w:bookmarkEnd w:id="4271"/>
      <w:bookmarkEnd w:id="4272"/>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9"/>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15pt;mso-width-percent:0;mso-height-percent:0;mso-width-percent:0;mso-height-percent:0" o:ole="">
            <v:imagedata r:id="rId145" o:title=""/>
          </v:shape>
          <o:OLEObject Type="Embed" ProgID="Word.Document.8" ShapeID="_x0000_i1095" DrawAspect="Content" ObjectID="_1786469175"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57434831"/>
      <w:bookmarkStart w:id="4490" w:name="_Toc157436546"/>
      <w:bookmarkStart w:id="4491" w:name="_Toc157440386"/>
      <w:bookmarkStart w:id="4492" w:name="_Toc175855884"/>
      <w:r w:rsidRPr="00D3062E">
        <w:t>6.6.3.3.3.3</w:t>
      </w:r>
      <w:r w:rsidRPr="00D3062E">
        <w:tab/>
        <w:t>PATCH</w:t>
      </w:r>
      <w:bookmarkEnd w:id="4482"/>
      <w:bookmarkEnd w:id="4483"/>
      <w:bookmarkEnd w:id="4484"/>
      <w:bookmarkEnd w:id="4485"/>
      <w:bookmarkEnd w:id="4486"/>
      <w:bookmarkEnd w:id="4487"/>
      <w:bookmarkEnd w:id="4488"/>
      <w:bookmarkEnd w:id="449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89"/>
      <w:bookmarkEnd w:id="4490"/>
      <w:bookmarkEnd w:id="4491"/>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57434838"/>
      <w:bookmarkStart w:id="4546" w:name="_Toc157436553"/>
      <w:bookmarkStart w:id="4547" w:name="_Toc157440393"/>
      <w:bookmarkStart w:id="4548" w:name="_Toc175855891"/>
      <w:r w:rsidRPr="00D3062E">
        <w:t>6.6.3.4.3.2</w:t>
      </w:r>
      <w:r w:rsidRPr="00D3062E">
        <w:tab/>
        <w:t>POST</w:t>
      </w:r>
      <w:bookmarkEnd w:id="4538"/>
      <w:bookmarkEnd w:id="4539"/>
      <w:bookmarkEnd w:id="4540"/>
      <w:bookmarkEnd w:id="4541"/>
      <w:bookmarkEnd w:id="4542"/>
      <w:bookmarkEnd w:id="4543"/>
      <w:bookmarkEnd w:id="4544"/>
      <w:bookmarkEnd w:id="454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5"/>
      <w:bookmarkEnd w:id="4546"/>
      <w:bookmarkEnd w:id="4547"/>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05pt;mso-width-percent:0;mso-height-percent:0;mso-width-percent:0;mso-height-percent:0" o:ole="">
            <v:imagedata r:id="rId147" o:title=""/>
          </v:shape>
          <o:OLEObject Type="Embed" ProgID="Word.Document.8" ShapeID="_x0000_i1096" DrawAspect="Content" ObjectID="_1786469176"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57434852"/>
      <w:bookmarkStart w:id="4671" w:name="_Toc157436567"/>
      <w:bookmarkStart w:id="4672" w:name="_Toc157440407"/>
      <w:bookmarkStart w:id="4673" w:name="_Toc175855905"/>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0"/>
      <w:bookmarkEnd w:id="4671"/>
      <w:bookmarkEnd w:id="4672"/>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57434854"/>
      <w:bookmarkStart w:id="4688" w:name="_Toc157436569"/>
      <w:bookmarkStart w:id="4689" w:name="_Toc157440409"/>
      <w:bookmarkStart w:id="4690" w:name="_Toc175855907"/>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9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7"/>
      <w:bookmarkEnd w:id="4688"/>
      <w:bookmarkEnd w:id="4689"/>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57434858"/>
      <w:bookmarkStart w:id="4725" w:name="_Toc157436573"/>
      <w:bookmarkStart w:id="4726" w:name="_Toc157440413"/>
      <w:bookmarkStart w:id="4727" w:name="_Toc175855912"/>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4"/>
      <w:bookmarkEnd w:id="4725"/>
      <w:bookmarkEnd w:id="4726"/>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57434860"/>
      <w:bookmarkStart w:id="4741" w:name="_Toc157436575"/>
      <w:bookmarkStart w:id="4742" w:name="_Toc157440415"/>
      <w:bookmarkStart w:id="4743" w:name="_Toc175855914"/>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0"/>
      <w:bookmarkEnd w:id="4741"/>
      <w:bookmarkEnd w:id="4742"/>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57434865"/>
      <w:bookmarkStart w:id="4781" w:name="_Toc157436580"/>
      <w:bookmarkStart w:id="4782" w:name="_Toc157440420"/>
      <w:bookmarkStart w:id="4783" w:name="_Toc175855919"/>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3"/>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57434866"/>
      <w:bookmarkStart w:id="4789" w:name="_Toc157436581"/>
      <w:bookmarkStart w:id="4790" w:name="_Toc157440421"/>
      <w:bookmarkStart w:id="4791" w:name="_Toc175855920"/>
      <w:bookmarkEnd w:id="4780"/>
      <w:bookmarkEnd w:id="4781"/>
      <w:bookmarkEnd w:id="4782"/>
      <w:r w:rsidRPr="00D3062E">
        <w:rPr>
          <w:noProof/>
          <w:lang w:eastAsia="zh-CN"/>
        </w:rPr>
        <w:t>6.6</w:t>
      </w:r>
      <w:r w:rsidRPr="00D3062E">
        <w:t>.6.2.5</w:t>
      </w:r>
      <w:r w:rsidRPr="00D3062E">
        <w:tab/>
        <w:t>Type: MonPerfAnalytics</w:t>
      </w:r>
      <w:bookmarkEnd w:id="4784"/>
      <w:bookmarkEnd w:id="4785"/>
      <w:bookmarkEnd w:id="4786"/>
      <w:bookmarkEnd w:id="4787"/>
      <w:bookmarkEnd w:id="479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lastRenderedPageBreak/>
        <w:t>6.6</w:t>
      </w:r>
      <w:r w:rsidRPr="00D3062E">
        <w:t>.6.2.6</w:t>
      </w:r>
      <w:r w:rsidRPr="00D3062E">
        <w:tab/>
        <w:t>Type: MonitoringSubsc</w:t>
      </w:r>
      <w:bookmarkEnd w:id="4788"/>
      <w:bookmarkEnd w:id="4789"/>
      <w:bookmarkEnd w:id="4790"/>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57434869"/>
      <w:bookmarkStart w:id="4813" w:name="_Toc157436584"/>
      <w:bookmarkStart w:id="4814" w:name="_Toc157440424"/>
      <w:bookmarkStart w:id="4815" w:name="_Toc175855923"/>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2"/>
      <w:bookmarkEnd w:id="4813"/>
      <w:bookmarkEnd w:id="4814"/>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57434871"/>
      <w:bookmarkStart w:id="4829" w:name="_Toc157436586"/>
      <w:bookmarkStart w:id="4830" w:name="_Toc157440426"/>
      <w:bookmarkStart w:id="4831" w:name="_Toc175855925"/>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3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57434872"/>
      <w:bookmarkStart w:id="4837" w:name="_Toc157436587"/>
      <w:bookmarkStart w:id="4838" w:name="_Toc157440427"/>
      <w:bookmarkStart w:id="4839" w:name="_Toc175855926"/>
      <w:bookmarkEnd w:id="4828"/>
      <w:bookmarkEnd w:id="4829"/>
      <w:bookmarkEnd w:id="4830"/>
      <w:r w:rsidRPr="00D3062E">
        <w:rPr>
          <w:noProof/>
          <w:lang w:eastAsia="zh-CN"/>
        </w:rPr>
        <w:t>6.6</w:t>
      </w:r>
      <w:r w:rsidRPr="00D3062E">
        <w:t>.6.2.11</w:t>
      </w:r>
      <w:r w:rsidRPr="00D3062E">
        <w:tab/>
        <w:t>Type: MonPerfAnalyRes</w:t>
      </w:r>
      <w:bookmarkEnd w:id="4832"/>
      <w:bookmarkEnd w:id="4833"/>
      <w:bookmarkEnd w:id="4834"/>
      <w:bookmarkEnd w:id="4835"/>
      <w:bookmarkEnd w:id="48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6"/>
      <w:bookmarkEnd w:id="4837"/>
      <w:bookmarkEnd w:id="4838"/>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57434875"/>
      <w:bookmarkStart w:id="4861" w:name="_Toc157436590"/>
      <w:bookmarkStart w:id="4862" w:name="_Toc157440430"/>
      <w:bookmarkStart w:id="4863" w:name="_Toc175855929"/>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3"/>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57434876"/>
      <w:bookmarkStart w:id="4869" w:name="_Toc157436591"/>
      <w:bookmarkStart w:id="4870" w:name="_Toc157440431"/>
      <w:bookmarkStart w:id="4871" w:name="_Toc175855930"/>
      <w:bookmarkEnd w:id="4860"/>
      <w:bookmarkEnd w:id="4861"/>
      <w:bookmarkEnd w:id="4862"/>
      <w:r w:rsidRPr="00D3062E">
        <w:rPr>
          <w:noProof/>
          <w:lang w:eastAsia="zh-CN"/>
        </w:rPr>
        <w:lastRenderedPageBreak/>
        <w:t>6.6</w:t>
      </w:r>
      <w:r w:rsidRPr="00D3062E">
        <w:t>.6.2.15</w:t>
      </w:r>
      <w:r w:rsidRPr="00D3062E">
        <w:tab/>
        <w:t>Type: MonRespRepData</w:t>
      </w:r>
      <w:bookmarkEnd w:id="4864"/>
      <w:bookmarkEnd w:id="4865"/>
      <w:bookmarkEnd w:id="4866"/>
      <w:bookmarkEnd w:id="4867"/>
      <w:bookmarkEnd w:id="4871"/>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8"/>
      <w:bookmarkEnd w:id="4869"/>
      <w:bookmarkEnd w:id="4870"/>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57434880"/>
      <w:bookmarkStart w:id="4898" w:name="_Toc157436595"/>
      <w:bookmarkStart w:id="4899" w:name="_Toc157440435"/>
      <w:bookmarkStart w:id="4900" w:name="_Toc175855934"/>
      <w:r w:rsidRPr="00D3062E">
        <w:rPr>
          <w:noProof/>
          <w:lang w:eastAsia="zh-CN"/>
        </w:rPr>
        <w:t>6.6</w:t>
      </w:r>
      <w:r w:rsidRPr="00D3062E">
        <w:t>.6.3.3</w:t>
      </w:r>
      <w:r w:rsidRPr="00D3062E">
        <w:tab/>
        <w:t>Enumeration: MonPerfMetric</w:t>
      </w:r>
      <w:bookmarkEnd w:id="4893"/>
      <w:bookmarkEnd w:id="4894"/>
      <w:bookmarkEnd w:id="4895"/>
      <w:bookmarkEnd w:id="4896"/>
      <w:bookmarkEnd w:id="490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7"/>
      <w:bookmarkEnd w:id="4898"/>
      <w:bookmarkEnd w:id="4899"/>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45pt;height:163pt" o:ole="">
            <v:imagedata r:id="rId149" o:title=""/>
          </v:shape>
          <o:OLEObject Type="Embed" ProgID="Word.Document.8" ShapeID="_x0000_i1097" DrawAspect="Content" ObjectID="_1786469177"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57434924"/>
      <w:bookmarkStart w:id="5235" w:name="_Toc157436639"/>
      <w:bookmarkStart w:id="5236" w:name="_Toc157440479"/>
      <w:bookmarkStart w:id="5237" w:name="_Toc175855976"/>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60650151"/>
      <w:bookmarkStart w:id="5253" w:name="_Toc175855978"/>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2"/>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4"/>
      <w:bookmarkEnd w:id="5235"/>
      <w:bookmarkEnd w:id="5236"/>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57434936"/>
      <w:bookmarkStart w:id="5396" w:name="_Toc157436651"/>
      <w:bookmarkStart w:id="5397" w:name="_Toc157440491"/>
      <w:bookmarkStart w:id="5398" w:name="_Toc175855994"/>
      <w:r>
        <w:t>6.8</w:t>
      </w:r>
      <w:r w:rsidRPr="00D3062E">
        <w:tab/>
        <w:t>NSCE_ServiceContinuity API</w:t>
      </w:r>
      <w:bookmarkEnd w:id="5391"/>
      <w:bookmarkEnd w:id="5392"/>
      <w:bookmarkEnd w:id="5393"/>
      <w:bookmarkEnd w:id="5394"/>
      <w:bookmarkEnd w:id="539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9pt;height:151.45pt" o:ole="">
            <v:imagedata r:id="rId151" o:title=""/>
          </v:shape>
          <o:OLEObject Type="Embed" ProgID="Word.Document.8" ShapeID="_x0000_i1098" DrawAspect="Content" ObjectID="_1786469178"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510696634"/>
      <w:bookmarkStart w:id="5472" w:name="_Toc35971429"/>
      <w:bookmarkStart w:id="5473" w:name="_Toc175856010"/>
      <w:r w:rsidRPr="00431785">
        <w:t>6.8.6.1</w:t>
      </w:r>
      <w:r w:rsidRPr="00431785">
        <w:tab/>
        <w:t>General</w:t>
      </w:r>
      <w:bookmarkEnd w:id="5463"/>
      <w:bookmarkEnd w:id="5464"/>
      <w:bookmarkEnd w:id="5465"/>
      <w:bookmarkEnd w:id="5466"/>
      <w:bookmarkEnd w:id="5467"/>
      <w:bookmarkEnd w:id="5468"/>
      <w:bookmarkEnd w:id="5469"/>
      <w:bookmarkEnd w:id="5470"/>
      <w:bookmarkEnd w:id="5473"/>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1"/>
      <w:bookmarkEnd w:id="5472"/>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6pt;height:95.1pt;mso-width-percent:0;mso-height-percent:0;mso-width-percent:0;mso-height-percent:0" o:ole="">
            <v:imagedata r:id="rId153" o:title=""/>
          </v:shape>
          <o:OLEObject Type="Embed" ProgID="Word.Document.8" ShapeID="_x0000_i1099" DrawAspect="Content" ObjectID="_1786469179"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5"/>
      <w:bookmarkEnd w:id="5396"/>
      <w:bookmarkEnd w:id="5397"/>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pt;height:95.1pt;mso-width-percent:0;mso-height-percent:0;mso-width-percent:0;mso-height-percent:0" o:ole="">
            <v:imagedata r:id="rId155" o:title=""/>
          </v:shape>
          <o:OLEObject Type="Embed" ProgID="Word.Document.8" ShapeID="_x0000_i1100" DrawAspect="Content" ObjectID="_1786469180"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57434945"/>
      <w:bookmarkStart w:id="5774" w:name="_Toc157436660"/>
      <w:bookmarkStart w:id="5775" w:name="_Toc157440500"/>
      <w:bookmarkStart w:id="5776" w:name="_Toc175856059"/>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57434946"/>
      <w:bookmarkStart w:id="5782" w:name="_Toc157436661"/>
      <w:bookmarkStart w:id="5783" w:name="_Toc157440501"/>
      <w:bookmarkStart w:id="5784" w:name="_Toc175856060"/>
      <w:bookmarkEnd w:id="5773"/>
      <w:bookmarkEnd w:id="5774"/>
      <w:bookmarkEnd w:id="5775"/>
      <w:r w:rsidRPr="00D3062E">
        <w:rPr>
          <w:noProof/>
          <w:lang w:eastAsia="zh-CN"/>
        </w:rPr>
        <w:t>6.10</w:t>
      </w:r>
      <w:r w:rsidRPr="00D3062E">
        <w:t>.5</w:t>
      </w:r>
      <w:r w:rsidRPr="00D3062E">
        <w:tab/>
        <w:t>Notifications</w:t>
      </w:r>
      <w:bookmarkEnd w:id="5777"/>
      <w:bookmarkEnd w:id="5778"/>
      <w:bookmarkEnd w:id="5779"/>
      <w:bookmarkEnd w:id="5780"/>
      <w:bookmarkEnd w:id="5784"/>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1"/>
      <w:bookmarkEnd w:id="5782"/>
      <w:bookmarkEnd w:id="5783"/>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57434948"/>
      <w:bookmarkStart w:id="5820" w:name="_Toc157436663"/>
      <w:bookmarkStart w:id="5821" w:name="_Toc157440503"/>
      <w:bookmarkStart w:id="5822" w:name="_Toc175856067"/>
      <w:r w:rsidRPr="00D3062E">
        <w:rPr>
          <w:noProof/>
          <w:lang w:eastAsia="zh-CN"/>
        </w:rPr>
        <w:t>6.10</w:t>
      </w:r>
      <w:r w:rsidRPr="00D3062E">
        <w:t>.6.1</w:t>
      </w:r>
      <w:r w:rsidRPr="00D3062E">
        <w:tab/>
        <w:t>General</w:t>
      </w:r>
      <w:bookmarkEnd w:id="5815"/>
      <w:bookmarkEnd w:id="5816"/>
      <w:bookmarkEnd w:id="5817"/>
      <w:bookmarkEnd w:id="5818"/>
      <w:bookmarkEnd w:id="582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lastRenderedPageBreak/>
        <w:t>6.10</w:t>
      </w:r>
      <w:r w:rsidRPr="00D3062E">
        <w:rPr>
          <w:lang w:val="en-US"/>
        </w:rPr>
        <w:t>.6.2</w:t>
      </w:r>
      <w:r w:rsidRPr="00D3062E">
        <w:rPr>
          <w:lang w:val="en-US"/>
        </w:rPr>
        <w:tab/>
        <w:t>Structured data types</w:t>
      </w:r>
      <w:bookmarkEnd w:id="5819"/>
      <w:bookmarkEnd w:id="5820"/>
      <w:bookmarkEnd w:id="5821"/>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57434952"/>
      <w:bookmarkStart w:id="5844" w:name="_Toc157436667"/>
      <w:bookmarkStart w:id="5845" w:name="_Toc157440507"/>
      <w:bookmarkStart w:id="5846" w:name="_Toc175856070"/>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6"/>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lastRenderedPageBreak/>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3"/>
      <w:bookmarkEnd w:id="5844"/>
      <w:bookmarkEnd w:id="5845"/>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57434955"/>
      <w:bookmarkStart w:id="5879" w:name="_Toc157436670"/>
      <w:bookmarkStart w:id="5880" w:name="_Toc157440510"/>
      <w:bookmarkStart w:id="5881" w:name="_Toc175856075"/>
      <w:r w:rsidRPr="00D3062E">
        <w:rPr>
          <w:noProof/>
          <w:lang w:eastAsia="zh-CN"/>
        </w:rPr>
        <w:t>6.10</w:t>
      </w:r>
      <w:r w:rsidRPr="00D3062E">
        <w:t>.6.3.2</w:t>
      </w:r>
      <w:r w:rsidRPr="00D3062E">
        <w:tab/>
        <w:t>Simple data types</w:t>
      </w:r>
      <w:bookmarkEnd w:id="5874"/>
      <w:bookmarkEnd w:id="5875"/>
      <w:bookmarkEnd w:id="5876"/>
      <w:bookmarkEnd w:id="5877"/>
      <w:bookmarkEnd w:id="58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57434956"/>
      <w:bookmarkStart w:id="5887" w:name="_Toc157436671"/>
      <w:bookmarkStart w:id="5888" w:name="_Toc157440511"/>
      <w:bookmarkStart w:id="5889" w:name="_Toc175856076"/>
      <w:bookmarkEnd w:id="5878"/>
      <w:bookmarkEnd w:id="5879"/>
      <w:bookmarkEnd w:id="58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9"/>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6"/>
      <w:bookmarkEnd w:id="5887"/>
      <w:bookmarkEnd w:id="5888"/>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57434962"/>
      <w:bookmarkStart w:id="5946" w:name="_Toc157436677"/>
      <w:bookmarkStart w:id="5947" w:name="_Toc157440517"/>
      <w:bookmarkStart w:id="5948" w:name="_Toc175856083"/>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5"/>
      <w:bookmarkEnd w:id="5946"/>
      <w:bookmarkEnd w:id="5947"/>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pt;height:167.1pt;mso-width-percent:0;mso-height-percent:0;mso-width-percent:0;mso-height-percent:0" o:ole="">
            <v:imagedata r:id="rId157" o:title=""/>
          </v:shape>
          <o:OLEObject Type="Embed" ProgID="Word.Document.8" ShapeID="_x0000_i1101" DrawAspect="Content" ObjectID="_1786469181"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57434991"/>
      <w:bookmarkStart w:id="6178" w:name="_Toc157436706"/>
      <w:bookmarkStart w:id="6179" w:name="_Toc157440546"/>
      <w:bookmarkStart w:id="6180" w:name="_Toc175856112"/>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80"/>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57434992"/>
      <w:bookmarkStart w:id="6187" w:name="_Toc157436707"/>
      <w:bookmarkStart w:id="6188" w:name="_Toc157440547"/>
      <w:bookmarkStart w:id="6189" w:name="_Toc175856113"/>
      <w:bookmarkEnd w:id="6177"/>
      <w:bookmarkEnd w:id="6178"/>
      <w:bookmarkEnd w:id="6179"/>
      <w:r w:rsidRPr="00D3062E">
        <w:rPr>
          <w:noProof/>
          <w:lang w:eastAsia="zh-CN"/>
        </w:rPr>
        <w:t>6.11</w:t>
      </w:r>
      <w:r w:rsidRPr="00D3062E">
        <w:t>.6.2.3</w:t>
      </w:r>
      <w:r w:rsidRPr="00D3062E">
        <w:tab/>
        <w:t>Type: SliceCommServicePatch</w:t>
      </w:r>
      <w:bookmarkEnd w:id="6182"/>
      <w:bookmarkEnd w:id="6183"/>
      <w:bookmarkEnd w:id="6184"/>
      <w:bookmarkEnd w:id="6185"/>
      <w:bookmarkEnd w:id="618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6"/>
      <w:bookmarkEnd w:id="6187"/>
      <w:bookmarkEnd w:id="6188"/>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57435004"/>
      <w:bookmarkStart w:id="6283" w:name="_Toc157436719"/>
      <w:bookmarkStart w:id="6284" w:name="_Toc157440559"/>
      <w:bookmarkStart w:id="6285" w:name="_Toc175856125"/>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2"/>
      <w:bookmarkEnd w:id="6283"/>
      <w:bookmarkEnd w:id="6284"/>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90661661"/>
      <w:bookmarkStart w:id="6304" w:name="_Toc138755352"/>
      <w:bookmarkStart w:id="6305" w:name="_Toc151886122"/>
      <w:bookmarkStart w:id="6306" w:name="_Toc152076187"/>
      <w:bookmarkStart w:id="6307" w:name="_Toc153793903"/>
      <w:bookmarkStart w:id="6308" w:name="_Toc157435006"/>
      <w:bookmarkStart w:id="6309" w:name="_Toc157436721"/>
      <w:bookmarkStart w:id="6310" w:name="_Toc157440561"/>
      <w:bookmarkStart w:id="6311" w:name="_Toc144024231"/>
      <w:bookmarkStart w:id="6312" w:name="_Toc148176944"/>
      <w:bookmarkStart w:id="6313" w:name="_Toc148358994"/>
      <w:bookmarkStart w:id="6314" w:name="_Toc175856128"/>
      <w:bookmarkEnd w:id="3958"/>
      <w:bookmarkEnd w:id="3959"/>
      <w:r w:rsidRPr="00D3062E">
        <w:rPr>
          <w:noProof/>
          <w:lang w:eastAsia="zh-CN"/>
        </w:rPr>
        <w:t>6.12</w:t>
      </w:r>
      <w:r w:rsidRPr="00D3062E">
        <w:tab/>
        <w:t>NSCE_InterPLMNContinuity API</w:t>
      </w:r>
      <w:bookmarkEnd w:id="6299"/>
      <w:bookmarkEnd w:id="6300"/>
      <w:bookmarkEnd w:id="6301"/>
      <w:bookmarkEnd w:id="6302"/>
      <w:bookmarkEnd w:id="6314"/>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pt;height:95.1pt" o:ole="">
            <v:imagedata r:id="rId159" o:title=""/>
          </v:shape>
          <o:OLEObject Type="Embed" ProgID="Word.Document.8" ShapeID="_x0000_i1102" DrawAspect="Content" ObjectID="_1786469182"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60650293"/>
      <w:bookmarkStart w:id="6430" w:name="_Toc164928607"/>
      <w:bookmarkStart w:id="6431" w:name="_Toc175856150"/>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3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29"/>
      <w:bookmarkEnd w:id="6430"/>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lastRenderedPageBreak/>
        <w:t>6.13</w:t>
      </w:r>
      <w:r w:rsidRPr="00D3062E">
        <w:rPr>
          <w:lang w:eastAsia="zh-CN"/>
        </w:rPr>
        <w:tab/>
      </w:r>
      <w:bookmarkEnd w:id="6303"/>
      <w:bookmarkEnd w:id="6304"/>
      <w:bookmarkEnd w:id="6305"/>
      <w:bookmarkEnd w:id="6306"/>
      <w:bookmarkEnd w:id="6307"/>
      <w:r w:rsidRPr="00D3062E">
        <w:t>NSCE_NSDiagnostics API</w:t>
      </w:r>
      <w:bookmarkEnd w:id="6308"/>
      <w:bookmarkEnd w:id="6309"/>
      <w:bookmarkEnd w:id="6310"/>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85492903"/>
      <w:bookmarkStart w:id="6528" w:name="_Toc90661664"/>
      <w:bookmarkStart w:id="6529" w:name="_Toc138755355"/>
      <w:bookmarkStart w:id="6530" w:name="_Toc151886125"/>
      <w:bookmarkStart w:id="6531" w:name="_Toc152076190"/>
      <w:bookmarkStart w:id="6532" w:name="_Toc153793906"/>
      <w:bookmarkStart w:id="6533" w:name="_Toc17585616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7"/>
      <w:bookmarkEnd w:id="6528"/>
      <w:bookmarkEnd w:id="6529"/>
      <w:bookmarkEnd w:id="6530"/>
      <w:bookmarkEnd w:id="6531"/>
      <w:bookmarkEnd w:id="6532"/>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pt;height:98.5pt;mso-width-percent:0;mso-height-percent:0;mso-width-percent:0;mso-height-percent:0" o:ole="">
            <v:imagedata r:id="rId161" o:title=""/>
          </v:shape>
          <o:OLEObject Type="Embed" ProgID="Word.Document.8" ShapeID="_x0000_i1103" DrawAspect="Content" ObjectID="_1786469183"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85492914"/>
      <w:bookmarkStart w:id="6655" w:name="_Toc90661673"/>
      <w:bookmarkStart w:id="6656" w:name="_Toc138755364"/>
      <w:bookmarkStart w:id="6657" w:name="_Toc151886134"/>
      <w:bookmarkStart w:id="6658" w:name="_Toc152076199"/>
      <w:bookmarkStart w:id="6659" w:name="_Toc153793915"/>
      <w:bookmarkStart w:id="6660" w:name="_Toc157435018"/>
      <w:bookmarkStart w:id="6661" w:name="_Toc157436733"/>
      <w:bookmarkStart w:id="6662" w:name="_Toc157440573"/>
      <w:bookmarkStart w:id="6663" w:name="_Toc175856175"/>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63"/>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4"/>
      <w:bookmarkEnd w:id="6655"/>
      <w:bookmarkEnd w:id="6656"/>
      <w:bookmarkEnd w:id="6657"/>
      <w:bookmarkEnd w:id="6658"/>
      <w:bookmarkEnd w:id="6659"/>
      <w:bookmarkEnd w:id="6660"/>
      <w:bookmarkEnd w:id="6661"/>
      <w:bookmarkEnd w:id="6662"/>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Hlk156991173"/>
      <w:bookmarkStart w:id="6752" w:name="_Toc28013394"/>
      <w:bookmarkStart w:id="6753" w:name="_Toc36040150"/>
      <w:bookmarkStart w:id="6754" w:name="_Toc44692767"/>
      <w:bookmarkStart w:id="6755" w:name="_Toc45134228"/>
      <w:bookmarkStart w:id="6756" w:name="_Toc49607292"/>
      <w:bookmarkStart w:id="6757" w:name="_Toc51763264"/>
      <w:bookmarkStart w:id="6758" w:name="_Toc58850162"/>
      <w:bookmarkStart w:id="6759" w:name="_Toc59018542"/>
      <w:bookmarkStart w:id="6760" w:name="_Toc68169548"/>
      <w:bookmarkStart w:id="6761" w:name="_Toc114211780"/>
      <w:bookmarkStart w:id="6762" w:name="_Toc136554525"/>
      <w:bookmarkStart w:id="6763" w:name="_Toc145706262"/>
      <w:bookmarkStart w:id="6764" w:name="_Toc175856184"/>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6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1"/>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2"/>
      <w:bookmarkEnd w:id="6753"/>
      <w:bookmarkEnd w:id="6754"/>
      <w:bookmarkEnd w:id="6755"/>
      <w:bookmarkEnd w:id="6756"/>
      <w:bookmarkEnd w:id="6757"/>
      <w:bookmarkEnd w:id="6758"/>
      <w:bookmarkEnd w:id="6759"/>
      <w:bookmarkEnd w:id="6760"/>
      <w:bookmarkEnd w:id="6761"/>
      <w:bookmarkEnd w:id="6762"/>
      <w:bookmarkEnd w:id="6763"/>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1"/>
      <w:bookmarkEnd w:id="6312"/>
      <w:bookmarkEnd w:id="6313"/>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7.1pt;mso-width-percent:0;mso-height-percent:0;mso-width-percent:0;mso-height-percent:0" o:ole="">
            <v:imagedata r:id="rId163" o:title=""/>
          </v:shape>
          <o:OLEObject Type="Embed" ProgID="Visio.Drawing.15" ShapeID="_x0000_i1104" DrawAspect="Content" ObjectID="_1786469184"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57435069"/>
      <w:bookmarkStart w:id="7122" w:name="_Toc157436784"/>
      <w:bookmarkStart w:id="7123" w:name="_Toc157440624"/>
      <w:bookmarkStart w:id="7124" w:name="_Toc175856225"/>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4"/>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1"/>
      <w:bookmarkEnd w:id="7122"/>
      <w:bookmarkEnd w:id="7123"/>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57435072"/>
      <w:bookmarkStart w:id="7153" w:name="_Toc157436787"/>
      <w:bookmarkStart w:id="7154" w:name="_Toc157440627"/>
      <w:bookmarkStart w:id="7155" w:name="_Toc144024272"/>
      <w:bookmarkStart w:id="7156" w:name="_Toc148176985"/>
      <w:bookmarkStart w:id="7157" w:name="_Toc148359035"/>
      <w:bookmarkStart w:id="7158" w:name="_Toc175856228"/>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8"/>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2"/>
      <w:bookmarkEnd w:id="7153"/>
      <w:bookmarkEnd w:id="7154"/>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5"/>
      <w:bookmarkEnd w:id="7156"/>
      <w:bookmarkEnd w:id="7157"/>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57435088"/>
      <w:bookmarkStart w:id="7313" w:name="_Toc157436803"/>
      <w:bookmarkStart w:id="7314" w:name="_Toc157440643"/>
      <w:bookmarkStart w:id="7315" w:name="_Toc175856247"/>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5"/>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pt" o:ole="">
            <v:imagedata r:id="rId165" o:title=""/>
          </v:shape>
          <o:OLEObject Type="Embed" ProgID="Visio.Drawing.15" ShapeID="_x0000_i1105" DrawAspect="Content" ObjectID="_1786469185"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44024249"/>
      <w:bookmarkStart w:id="7403" w:name="_Toc175856264"/>
      <w:r w:rsidRPr="005F1307">
        <w:t>6.15.3.3.3.3</w:t>
      </w:r>
      <w:r w:rsidRPr="005F1307">
        <w:tab/>
        <w:t>PATCH</w:t>
      </w:r>
      <w:bookmarkEnd w:id="7398"/>
      <w:bookmarkEnd w:id="7399"/>
      <w:bookmarkEnd w:id="7400"/>
      <w:bookmarkEnd w:id="7401"/>
      <w:bookmarkEnd w:id="740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2"/>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2"/>
      <w:bookmarkEnd w:id="7313"/>
      <w:bookmarkEnd w:id="7314"/>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786469186"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57435103"/>
      <w:bookmarkStart w:id="7659" w:name="_Toc157436818"/>
      <w:bookmarkStart w:id="7660" w:name="_Toc157440658"/>
      <w:bookmarkStart w:id="7661" w:name="_Toc175856308"/>
      <w:r w:rsidRPr="00D3062E">
        <w:rPr>
          <w:noProof/>
        </w:rPr>
        <w:lastRenderedPageBreak/>
        <w:t>6.16.3.2.4.2.2</w:t>
      </w:r>
      <w:r w:rsidRPr="00D3062E">
        <w:rPr>
          <w:noProof/>
        </w:rPr>
        <w:tab/>
        <w:t>Operation Definition</w:t>
      </w:r>
      <w:bookmarkEnd w:id="7656"/>
      <w:bookmarkEnd w:id="7657"/>
      <w:bookmarkEnd w:id="7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8"/>
      <w:bookmarkEnd w:id="7659"/>
      <w:bookmarkEnd w:id="7660"/>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57435117"/>
      <w:bookmarkStart w:id="7772" w:name="_Toc157436832"/>
      <w:bookmarkStart w:id="7773" w:name="_Toc157440672"/>
      <w:bookmarkStart w:id="7774" w:name="_Toc17585632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1"/>
      <w:bookmarkEnd w:id="7772"/>
      <w:bookmarkEnd w:id="7773"/>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57435126"/>
      <w:bookmarkStart w:id="7848" w:name="_Toc157436841"/>
      <w:bookmarkStart w:id="7849" w:name="_Toc157440681"/>
      <w:bookmarkStart w:id="7850" w:name="_Toc160650471"/>
      <w:bookmarkStart w:id="7851" w:name="_Toc175856332"/>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51"/>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7"/>
      <w:bookmarkEnd w:id="7848"/>
      <w:bookmarkEnd w:id="7849"/>
      <w:bookmarkEnd w:id="7850"/>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786469187"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57435138"/>
      <w:bookmarkStart w:id="7945" w:name="_Toc157436853"/>
      <w:bookmarkStart w:id="7946" w:name="_Toc157440693"/>
      <w:bookmarkStart w:id="7947" w:name="_Toc175856344"/>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7"/>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4"/>
      <w:bookmarkEnd w:id="7945"/>
      <w:bookmarkEnd w:id="7946"/>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57435141"/>
      <w:bookmarkStart w:id="7969" w:name="_Toc157436856"/>
      <w:bookmarkStart w:id="7970" w:name="_Toc157440696"/>
      <w:bookmarkStart w:id="7971" w:name="_Toc175856347"/>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7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8"/>
      <w:bookmarkEnd w:id="7969"/>
      <w:bookmarkEnd w:id="7970"/>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510696650"/>
      <w:bookmarkStart w:id="8075" w:name="_Toc35971450"/>
      <w:bookmarkStart w:id="8076" w:name="_Toc175856361"/>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6"/>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lastRenderedPageBreak/>
        <w:t>Annex A (normative):</w:t>
      </w:r>
      <w:r w:rsidR="008A6D4A" w:rsidRPr="00D3062E">
        <w:br/>
        <w:t>OpenAPI specification</w:t>
      </w:r>
      <w:bookmarkEnd w:id="8074"/>
      <w:bookmarkEnd w:id="8075"/>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510696653"/>
      <w:bookmarkStart w:id="8117" w:name="_Toc17585636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6"/>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5E7D0591" w:rsidR="00C42A1F" w:rsidRDefault="00C42A1F" w:rsidP="00C42A1F">
      <w:pPr>
        <w:pStyle w:val="PL"/>
        <w:rPr>
          <w:lang w:val="en-US"/>
        </w:rPr>
      </w:pPr>
      <w:r>
        <w:rPr>
          <w:lang w:val="en-US"/>
        </w:rPr>
        <w:t xml:space="preserve">  version: 1.0.</w:t>
      </w:r>
      <w:r>
        <w:rPr>
          <w:lang w:val="en-US"/>
        </w:rPr>
        <w:t>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7D4B747F" w:rsidR="00C42A1F" w:rsidRDefault="00C42A1F" w:rsidP="00C42A1F">
      <w:pPr>
        <w:pStyle w:val="PL"/>
      </w:pPr>
      <w:r>
        <w:t xml:space="preserve">    3GPP TS 29.435 V18.</w:t>
      </w:r>
      <w:r>
        <w:t>2</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rFonts w:hint="eastAsia"/>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lastRenderedPageBreak/>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lastRenderedPageBreak/>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lastRenderedPageBreak/>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51566343"/>
      <w:bookmarkStart w:id="8148" w:name="_Toc157435157"/>
      <w:bookmarkStart w:id="8149" w:name="_Toc157436872"/>
      <w:bookmarkStart w:id="8150" w:name="_Toc157440712"/>
      <w:bookmarkStart w:id="8151" w:name="_Toc175856366"/>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51"/>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lastRenderedPageBreak/>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lastRenderedPageBreak/>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lastRenderedPageBreak/>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lastRenderedPageBreak/>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lastRenderedPageBreak/>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lastRenderedPageBreak/>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lastRenderedPageBreak/>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lastRenderedPageBreak/>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lastRenderedPageBreak/>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lastRenderedPageBreak/>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7"/>
      <w:bookmarkEnd w:id="8148"/>
      <w:bookmarkEnd w:id="8149"/>
      <w:bookmarkEnd w:id="8150"/>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lastRenderedPageBreak/>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lastRenderedPageBreak/>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lastRenderedPageBreak/>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lastRenderedPageBreak/>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lastRenderedPageBreak/>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lastRenderedPageBreak/>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lastRenderedPageBreak/>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lastRenderedPageBreak/>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lastRenderedPageBreak/>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lastRenderedPageBreak/>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lastRenderedPageBreak/>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lastRenderedPageBreak/>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lastRenderedPageBreak/>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lastRenderedPageBreak/>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lastRenderedPageBreak/>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lastRenderedPageBreak/>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lastRenderedPageBreak/>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lastRenderedPageBreak/>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lastRenderedPageBreak/>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lastRenderedPageBreak/>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lastRenderedPageBreak/>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FEC058B" w14:textId="77777777" w:rsidR="00C42A1F" w:rsidRDefault="00C42A1F" w:rsidP="00C42A1F">
      <w:pPr>
        <w:pStyle w:val="PL"/>
      </w:pPr>
      <w:r>
        <w:t xml:space="preserve">          type: object</w:t>
      </w:r>
    </w:p>
    <w:p w14:paraId="4C9D8FAB" w14:textId="77777777" w:rsidR="00C42A1F" w:rsidRDefault="00C42A1F" w:rsidP="00C42A1F">
      <w:pPr>
        <w:pStyle w:val="PL"/>
      </w:pPr>
      <w:r>
        <w:t xml:space="preserve">          additionalProperties:</w:t>
      </w:r>
    </w:p>
    <w:p w14:paraId="539D7BCC" w14:textId="77777777" w:rsidR="00C42A1F" w:rsidRDefault="00C42A1F" w:rsidP="00C42A1F">
      <w:pPr>
        <w:pStyle w:val="PL"/>
      </w:pPr>
      <w:r>
        <w:t xml:space="preserve">            $ref: '#/components/schemas/CollectInfo'</w:t>
      </w:r>
    </w:p>
    <w:p w14:paraId="5BA3116E" w14:textId="77777777" w:rsidR="00C42A1F" w:rsidRDefault="00C42A1F" w:rsidP="00C42A1F">
      <w:pPr>
        <w:pStyle w:val="PL"/>
      </w:pPr>
      <w:r>
        <w:t xml:space="preserve">          minProperties: 1</w:t>
      </w:r>
    </w:p>
    <w:p w14:paraId="19E09E60" w14:textId="77777777" w:rsidR="00C42A1F" w:rsidRDefault="00C42A1F" w:rsidP="00C42A1F">
      <w:pPr>
        <w:pStyle w:val="PL"/>
      </w:pPr>
      <w:r>
        <w:t xml:space="preserve">          description: &gt;</w:t>
      </w:r>
    </w:p>
    <w:p w14:paraId="5928948D" w14:textId="77777777" w:rsidR="00C42A1F" w:rsidRDefault="00C42A1F" w:rsidP="00C42A1F">
      <w:pPr>
        <w:pStyle w:val="PL"/>
        <w:rPr>
          <w:lang w:val="en-US"/>
        </w:rPr>
      </w:pPr>
      <w:r>
        <w:t xml:space="preserve">            </w:t>
      </w:r>
      <w:r>
        <w:rPr>
          <w:lang w:val="en-US"/>
        </w:rPr>
        <w:t>Contains the information collected from the interested Network slice.</w:t>
      </w:r>
    </w:p>
    <w:p w14:paraId="04D7D099" w14:textId="77777777" w:rsidR="00C42A1F" w:rsidRDefault="00C42A1F" w:rsidP="00C42A1F">
      <w:pPr>
        <w:pStyle w:val="PL"/>
      </w:pPr>
      <w:r>
        <w:rPr>
          <w:lang w:val="en-US"/>
        </w:rPr>
        <w:t xml:space="preserve">            The key of the map shall be </w:t>
      </w:r>
      <w:r>
        <w:t>any unique string encoded value and shall be set to the same</w:t>
      </w:r>
    </w:p>
    <w:p w14:paraId="666A3C38" w14:textId="77777777" w:rsidR="00C42A1F" w:rsidRDefault="00C42A1F" w:rsidP="00C42A1F">
      <w:pPr>
        <w:pStyle w:val="PL"/>
      </w:pPr>
      <w:r>
        <w:t xml:space="preserve">            value as the as the one provided during the creation of the corresponding Information</w:t>
      </w:r>
    </w:p>
    <w:p w14:paraId="14952ADB" w14:textId="77777777" w:rsidR="00C42A1F" w:rsidRDefault="00C42A1F" w:rsidP="00C42A1F">
      <w:pPr>
        <w:pStyle w:val="PL"/>
        <w:rPr>
          <w:lang w:val="en-US"/>
        </w:rPr>
      </w:pPr>
      <w:r>
        <w:t xml:space="preserve">            Collection Subscription</w:t>
      </w:r>
      <w:r>
        <w:rPr>
          <w:lang w:val="en-US"/>
        </w:rPr>
        <w:t>.</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lastRenderedPageBreak/>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w:t>
      </w:r>
      <w:r>
        <w:t>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lastRenderedPageBreak/>
        <w:t xml:space="preserve">  description: </w:t>
      </w:r>
      <w:r>
        <w:rPr>
          <w:lang w:eastAsia="zh-CN"/>
        </w:rPr>
        <w:t>&gt;</w:t>
      </w:r>
    </w:p>
    <w:p w14:paraId="78A30E9F" w14:textId="37886D17" w:rsidR="00C42A1F" w:rsidRDefault="00C42A1F" w:rsidP="00C42A1F">
      <w:pPr>
        <w:pStyle w:val="PL"/>
        <w:rPr>
          <w:lang w:eastAsia="en-US"/>
        </w:rPr>
      </w:pPr>
      <w:r>
        <w:t xml:space="preserve">    3GPP TS 29.435 V18.</w:t>
      </w:r>
      <w:r>
        <w:t>2</w:t>
      </w:r>
      <w:r>
        <w:t>.0;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lastRenderedPageBreak/>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lastRenderedPageBreak/>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lastRenderedPageBreak/>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lastRenderedPageBreak/>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lastRenderedPageBreak/>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57435161"/>
      <w:bookmarkStart w:id="8196" w:name="_Toc157436876"/>
      <w:bookmarkStart w:id="8197" w:name="_Toc157440716"/>
      <w:bookmarkStart w:id="8198" w:name="_Toc175856373"/>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lastRenderedPageBreak/>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lastRenderedPageBreak/>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5"/>
      <w:bookmarkEnd w:id="8196"/>
      <w:bookmarkEnd w:id="8197"/>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lastRenderedPageBreak/>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lastRenderedPageBreak/>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lastRenderedPageBreak/>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lastRenderedPageBreak/>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lastRenderedPageBreak/>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lastRenderedPageBreak/>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lastRenderedPageBreak/>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lastRenderedPageBreak/>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lastRenderedPageBreak/>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57435164"/>
      <w:bookmarkStart w:id="8229" w:name="_Toc157436879"/>
      <w:bookmarkStart w:id="8230" w:name="_Toc157440719"/>
      <w:bookmarkStart w:id="8231" w:name="_Toc157435165"/>
      <w:bookmarkStart w:id="8232" w:name="_Toc157436880"/>
      <w:bookmarkStart w:id="8233" w:name="_Toc157440720"/>
      <w:bookmarkStart w:id="8234" w:name="_Toc175856377"/>
      <w:r w:rsidR="00D3062E" w:rsidRPr="00D3062E">
        <w:lastRenderedPageBreak/>
        <w:t>A.15</w:t>
      </w:r>
      <w:r w:rsidR="00D3062E" w:rsidRPr="00D3062E">
        <w:tab/>
        <w:t>NSCE_FaultDiagnosis API</w:t>
      </w:r>
      <w:bookmarkEnd w:id="8225"/>
      <w:bookmarkEnd w:id="8226"/>
      <w:bookmarkEnd w:id="8227"/>
      <w:bookmarkEnd w:id="8234"/>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60650511"/>
      <w:bookmarkStart w:id="8246" w:name="_Toc175856379"/>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lastRenderedPageBreak/>
        <w:t>A.18</w:t>
      </w:r>
      <w:r w:rsidRPr="00D3062E">
        <w:tab/>
        <w:t>NSCE_NSAllocation API</w:t>
      </w:r>
      <w:bookmarkEnd w:id="8228"/>
      <w:bookmarkEnd w:id="8229"/>
      <w:bookmarkEnd w:id="8230"/>
      <w:bookmarkEnd w:id="8245"/>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lastRenderedPageBreak/>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1"/>
      <w:bookmarkEnd w:id="8232"/>
      <w:bookmarkEnd w:id="8233"/>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historyclause"/>
      <w:bookmarkStart w:id="8259" w:name="_Toc175856382"/>
      <w:r w:rsidRPr="00D3062E">
        <w:t>B.1</w:t>
      </w:r>
      <w:r w:rsidRPr="00D3062E">
        <w:tab/>
        <w:t>General</w:t>
      </w:r>
      <w:bookmarkEnd w:id="8254"/>
      <w:bookmarkEnd w:id="8255"/>
      <w:bookmarkEnd w:id="8256"/>
      <w:bookmarkEnd w:id="8257"/>
      <w:bookmarkEnd w:id="825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8"/>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sz w:val="16"/>
              </w:rPr>
            </w:pPr>
            <w:r>
              <w:rPr>
                <w:rFonts w:cs="Arial"/>
                <w:sz w:val="16"/>
                <w:szCs w:val="16"/>
              </w:rPr>
              <w:t>C3-244198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sz w:val="16"/>
              </w:rPr>
            </w:pPr>
            <w:r>
              <w:rPr>
                <w:rFonts w:cs="Arial"/>
                <w:sz w:val="16"/>
                <w:szCs w:val="16"/>
              </w:rPr>
              <w:t>C3-244391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sz w:val="16"/>
              </w:rPr>
            </w:pPr>
            <w:r>
              <w:rPr>
                <w:rFonts w:cs="Arial"/>
                <w:sz w:val="16"/>
                <w:szCs w:val="16"/>
              </w:rPr>
              <w:t>C3-244392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sz w:val="16"/>
              </w:rPr>
            </w:pPr>
            <w:r>
              <w:rPr>
                <w:rFonts w:cs="Arial"/>
                <w:sz w:val="16"/>
                <w:szCs w:val="16"/>
              </w:rPr>
              <w:t>C3-244201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sz w:val="16"/>
              </w:rPr>
            </w:pPr>
            <w:r>
              <w:rPr>
                <w:rFonts w:cs="Arial"/>
                <w:sz w:val="16"/>
                <w:szCs w:val="16"/>
              </w:rPr>
              <w:t>C3-244202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sz w:val="16"/>
              </w:rPr>
            </w:pPr>
            <w:r>
              <w:rPr>
                <w:rFonts w:cs="Arial"/>
                <w:sz w:val="16"/>
                <w:szCs w:val="16"/>
              </w:rPr>
              <w:t>C3-244285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sz w:val="16"/>
              </w:rPr>
            </w:pPr>
            <w:r>
              <w:rPr>
                <w:rFonts w:cs="Arial"/>
                <w:sz w:val="16"/>
                <w:szCs w:val="16"/>
              </w:rPr>
              <w:t>C3-244</w:t>
            </w:r>
            <w:r>
              <w:rPr>
                <w:rFonts w:cs="Arial"/>
                <w:sz w:val="16"/>
                <w:szCs w:val="16"/>
              </w:rPr>
              <w:t>604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sz w:val="16"/>
                <w:szCs w:val="16"/>
              </w:rPr>
            </w:pPr>
            <w:r>
              <w:rPr>
                <w:rFonts w:cs="Arial"/>
                <w:sz w:val="16"/>
                <w:szCs w:val="16"/>
              </w:rPr>
              <w:t>00</w:t>
            </w:r>
            <w:r>
              <w:rPr>
                <w:rFonts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rFonts w:eastAsiaTheme="minorEastAsia" w:cs="Arial" w:hint="eastAsia"/>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96E3F" w14:textId="77777777" w:rsidR="001F4DB5" w:rsidRDefault="001F4DB5">
      <w:r>
        <w:separator/>
      </w:r>
    </w:p>
  </w:endnote>
  <w:endnote w:type="continuationSeparator" w:id="0">
    <w:p w14:paraId="5DE42209" w14:textId="77777777" w:rsidR="001F4DB5" w:rsidRDefault="001F4D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2C521" w14:textId="77777777" w:rsidR="001F4DB5" w:rsidRDefault="001F4DB5">
      <w:r>
        <w:separator/>
      </w:r>
    </w:p>
  </w:footnote>
  <w:footnote w:type="continuationSeparator" w:id="0">
    <w:p w14:paraId="7C658122" w14:textId="77777777" w:rsidR="001F4DB5" w:rsidRDefault="001F4D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45A738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2A1F">
      <w:rPr>
        <w:rFonts w:ascii="Arial" w:hAnsi="Arial" w:cs="Arial"/>
        <w:b/>
        <w:noProof/>
        <w:sz w:val="18"/>
        <w:szCs w:val="18"/>
      </w:rPr>
      <w:t>3GPP TS 29.435 V18.2.0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04CD4B7"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2A1F">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407</Pages>
  <Words>129570</Words>
  <Characters>738551</Characters>
  <Application>Microsoft Office Word</Application>
  <DocSecurity>0</DocSecurity>
  <Lines>6154</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866389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2024-08-29T12:24:00Z</dcterms:created>
  <dcterms:modified xsi:type="dcterms:W3CDTF">2024-08-29T12:24:00Z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