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10D67A25" w:rsidR="004F0988" w:rsidRPr="005B778E" w:rsidRDefault="008A6D4A" w:rsidP="00B1778E">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1748BB">
              <w:rPr>
                <w:rFonts w:hint="eastAsia"/>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r w:rsidR="001748BB">
              <w:rPr>
                <w:rFonts w:hint="eastAsia"/>
                <w:sz w:val="32"/>
                <w:lang w:eastAsia="zh-CN"/>
              </w:rPr>
              <w:t>1</w:t>
            </w:r>
            <w:r w:rsidR="00B1778E">
              <w:rPr>
                <w:rFonts w:hint="eastAsia"/>
                <w:sz w:val="32"/>
                <w:lang w:eastAsia="zh-CN"/>
              </w:rPr>
              <w:t>2</w:t>
            </w:r>
            <w:bookmarkStart w:id="1" w:name="_GoBack"/>
            <w:bookmarkEnd w:id="1"/>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0" o:title=""/>
                </v:shape>
                <o:OLEObject Type="Embed" ProgID="Word.Picture.8" ShapeID="_x0000_i1025" DrawAspect="Content" ObjectID="_1762773958" r:id="rId11"/>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End w:id="11"/>
      <w:r w:rsidRPr="005B778E">
        <w:lastRenderedPageBreak/>
        <w:t>Foreword</w:t>
      </w:r>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r w:rsidRPr="005B778E">
        <w:lastRenderedPageBreak/>
        <w:t>1</w:t>
      </w:r>
      <w:r w:rsidRPr="005B778E">
        <w:tab/>
        <w:t>Scope</w:t>
      </w:r>
      <w:bookmarkEnd w:id="19"/>
      <w:bookmarkEnd w:id="20"/>
      <w:bookmarkEnd w:id="21"/>
      <w:bookmarkEnd w:id="22"/>
      <w:bookmarkEnd w:id="2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4" w:name="_Toc510696579"/>
      <w:bookmarkStart w:id="25" w:name="_Toc35971371"/>
      <w:bookmarkStart w:id="26" w:name="_Toc67903495"/>
      <w:bookmarkStart w:id="27" w:name="_Toc90664008"/>
      <w:bookmarkStart w:id="28" w:name="_Toc122117782"/>
      <w:r w:rsidRPr="005B778E">
        <w:t>2</w:t>
      </w:r>
      <w:r w:rsidRPr="005B778E">
        <w:tab/>
        <w:t>References</w:t>
      </w:r>
      <w:bookmarkEnd w:id="24"/>
      <w:bookmarkEnd w:id="25"/>
      <w:bookmarkEnd w:id="26"/>
      <w:bookmarkEnd w:id="27"/>
      <w:bookmarkEnd w:id="2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9" w:name="OLE_LINK1"/>
      <w:bookmarkStart w:id="30" w:name="OLE_LINK2"/>
      <w:bookmarkStart w:id="31" w:name="OLE_LINK3"/>
      <w:bookmarkStart w:id="3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9"/>
    <w:bookmarkEnd w:id="30"/>
    <w:bookmarkEnd w:id="31"/>
    <w:bookmarkEnd w:id="3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4F3635B1"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6DB69EBD"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3" w:name="_Toc510696580"/>
      <w:bookmarkStart w:id="34" w:name="_Toc35971372"/>
      <w:bookmarkStart w:id="35" w:name="_Toc67903496"/>
      <w:bookmarkStart w:id="36" w:name="_Toc90664009"/>
      <w:bookmarkStart w:id="37" w:name="_Toc122117783"/>
      <w:r w:rsidRPr="005B778E">
        <w:lastRenderedPageBreak/>
        <w:t>3</w:t>
      </w:r>
      <w:r w:rsidRPr="005B778E">
        <w:tab/>
        <w:t>Definitions, symbols and abbreviations</w:t>
      </w:r>
      <w:bookmarkEnd w:id="33"/>
      <w:bookmarkEnd w:id="34"/>
      <w:bookmarkEnd w:id="35"/>
      <w:bookmarkEnd w:id="36"/>
      <w:bookmarkEnd w:id="37"/>
    </w:p>
    <w:p w14:paraId="5AB8F883" w14:textId="77777777" w:rsidR="008A6D4A" w:rsidRPr="005B778E" w:rsidRDefault="008A6D4A" w:rsidP="008A6D4A">
      <w:pPr>
        <w:pStyle w:val="21"/>
      </w:pPr>
      <w:bookmarkStart w:id="38" w:name="_Toc510696581"/>
      <w:bookmarkStart w:id="39" w:name="_Toc35971373"/>
      <w:bookmarkStart w:id="40" w:name="_Toc67903497"/>
      <w:bookmarkStart w:id="41" w:name="_Toc90664010"/>
      <w:bookmarkStart w:id="42" w:name="_Toc122117784"/>
      <w:r w:rsidRPr="005B778E">
        <w:t>3.1</w:t>
      </w:r>
      <w:r w:rsidRPr="005B778E">
        <w:tab/>
        <w:t>Definitions</w:t>
      </w:r>
      <w:bookmarkEnd w:id="38"/>
      <w:bookmarkEnd w:id="39"/>
      <w:bookmarkEnd w:id="40"/>
      <w:bookmarkEnd w:id="41"/>
      <w:bookmarkEnd w:id="42"/>
    </w:p>
    <w:p w14:paraId="0522AB69" w14:textId="50B66733" w:rsidR="008A6D4A" w:rsidRPr="005B778E" w:rsidRDefault="008A6D4A" w:rsidP="008A6D4A">
      <w:r w:rsidRPr="005B778E">
        <w:t xml:space="preserve">For the purposes of the present document, the terms and definitions given in </w:t>
      </w:r>
      <w:bookmarkStart w:id="43" w:name="OLE_LINK6"/>
      <w:bookmarkStart w:id="44" w:name="OLE_LINK7"/>
      <w:bookmarkStart w:id="45" w:name="OLE_LINK8"/>
      <w:r w:rsidRPr="005B778E">
        <w:t>3GPP</w:t>
      </w:r>
      <w:r w:rsidR="00CC400A" w:rsidRPr="005B778E">
        <w:t> </w:t>
      </w:r>
      <w:bookmarkEnd w:id="43"/>
      <w:bookmarkEnd w:id="44"/>
      <w:bookmarkEnd w:id="45"/>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46" w:name="_Toc510696582"/>
      <w:bookmarkStart w:id="47" w:name="_Toc35971374"/>
      <w:bookmarkStart w:id="48" w:name="_Toc67903498"/>
      <w:bookmarkStart w:id="49" w:name="_Toc90664011"/>
      <w:bookmarkStart w:id="50" w:name="_Toc122117785"/>
      <w:r w:rsidRPr="005B778E">
        <w:t>3.2</w:t>
      </w:r>
      <w:r w:rsidRPr="005B778E">
        <w:tab/>
        <w:t>Symbols</w:t>
      </w:r>
      <w:bookmarkEnd w:id="46"/>
      <w:bookmarkEnd w:id="47"/>
      <w:bookmarkEnd w:id="48"/>
      <w:bookmarkEnd w:id="49"/>
      <w:bookmarkEnd w:id="50"/>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1" w:name="_Toc510696583"/>
      <w:bookmarkStart w:id="52" w:name="_Toc35971375"/>
      <w:bookmarkStart w:id="53" w:name="_Toc67903499"/>
      <w:bookmarkStart w:id="54" w:name="_Toc90664012"/>
      <w:bookmarkStart w:id="55" w:name="_Toc122117786"/>
      <w:r w:rsidRPr="005B778E">
        <w:t>3.3</w:t>
      </w:r>
      <w:r w:rsidRPr="005B778E">
        <w:tab/>
        <w:t>Abbreviations</w:t>
      </w:r>
      <w:bookmarkEnd w:id="51"/>
      <w:bookmarkEnd w:id="52"/>
      <w:bookmarkEnd w:id="53"/>
      <w:bookmarkEnd w:id="54"/>
      <w:bookmarkEnd w:id="55"/>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56" w:name="_Toc510696584"/>
      <w:bookmarkStart w:id="57" w:name="_Toc35971376"/>
      <w:bookmarkStart w:id="58" w:name="_Toc67903500"/>
      <w:bookmarkStart w:id="59" w:name="_Toc90664013"/>
      <w:bookmarkStart w:id="60" w:name="_Toc122117787"/>
      <w:r w:rsidRPr="005B778E">
        <w:t>4</w:t>
      </w:r>
      <w:r w:rsidRPr="005B778E">
        <w:tab/>
        <w:t>Overview</w:t>
      </w:r>
      <w:bookmarkEnd w:id="56"/>
      <w:bookmarkEnd w:id="57"/>
      <w:bookmarkEnd w:id="58"/>
      <w:bookmarkEnd w:id="59"/>
      <w:bookmarkEnd w:id="60"/>
    </w:p>
    <w:p w14:paraId="7AF265F3" w14:textId="217F6CD9" w:rsidR="001400EF" w:rsidRPr="005B778E" w:rsidRDefault="001400EF" w:rsidP="001400EF">
      <w:pPr>
        <w:rPr>
          <w:lang w:val="en-US" w:eastAsia="zh-CN"/>
        </w:rPr>
      </w:pPr>
      <w:bookmarkStart w:id="61" w:name="_Toc510696585"/>
      <w:bookmarkStart w:id="62" w:name="_Toc35971377"/>
      <w:bookmarkStart w:id="63" w:name="_Toc67903501"/>
      <w:bookmarkStart w:id="64"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5" w:name="_MON_1684249593"/>
    <w:bookmarkStart w:id="66" w:name="_MON_1684249596"/>
    <w:bookmarkStart w:id="67" w:name="_MON_1684249266"/>
    <w:bookmarkStart w:id="68" w:name="_MON_1684249511"/>
    <w:bookmarkStart w:id="69" w:name="_MON_1684249550"/>
    <w:bookmarkStart w:id="70" w:name="_MON_1684249561"/>
    <w:bookmarkEnd w:id="65"/>
    <w:bookmarkEnd w:id="66"/>
    <w:bookmarkEnd w:id="67"/>
    <w:bookmarkEnd w:id="68"/>
    <w:bookmarkEnd w:id="69"/>
    <w:bookmarkEnd w:id="70"/>
    <w:bookmarkStart w:id="71" w:name="_MON_1684249579"/>
    <w:bookmarkEnd w:id="71"/>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4" o:title=""/>
          </v:shape>
          <o:OLEObject Type="Embed" ProgID="Visio.Drawing.15" ShapeID="_x0000_i1026" DrawAspect="Content" ObjectID="_1762773959"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15pt;height:59.5pt" o:ole="">
            <v:imagedata r:id="rId16" o:title=""/>
          </v:shape>
          <o:OLEObject Type="Embed" ProgID="Visio.Drawing.15" ShapeID="_x0000_i1027" DrawAspect="Content" ObjectID="_1762773960"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2"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1"/>
      <w:bookmarkEnd w:id="62"/>
      <w:bookmarkEnd w:id="63"/>
      <w:r w:rsidR="00575214" w:rsidRPr="005B778E">
        <w:rPr>
          <w:rFonts w:hint="eastAsia"/>
          <w:lang w:eastAsia="zh-CN"/>
        </w:rPr>
        <w:t>AF</w:t>
      </w:r>
      <w:bookmarkEnd w:id="64"/>
      <w:bookmarkEnd w:id="72"/>
    </w:p>
    <w:p w14:paraId="5A6A4D44" w14:textId="77777777" w:rsidR="008A6D4A" w:rsidRPr="005B778E" w:rsidRDefault="008A6D4A" w:rsidP="008A6D4A">
      <w:pPr>
        <w:pStyle w:val="21"/>
      </w:pPr>
      <w:bookmarkStart w:id="73" w:name="_Toc510696586"/>
      <w:bookmarkStart w:id="74" w:name="_Toc35971378"/>
      <w:bookmarkStart w:id="75" w:name="_Toc67903502"/>
      <w:bookmarkStart w:id="76" w:name="_Toc90664015"/>
      <w:bookmarkStart w:id="77" w:name="_Toc122117789"/>
      <w:r w:rsidRPr="005B778E">
        <w:t>5.1</w:t>
      </w:r>
      <w:r w:rsidRPr="005B778E">
        <w:tab/>
        <w:t>Introduction</w:t>
      </w:r>
      <w:bookmarkEnd w:id="73"/>
      <w:bookmarkEnd w:id="74"/>
      <w:bookmarkEnd w:id="75"/>
      <w:bookmarkEnd w:id="76"/>
      <w:bookmarkEnd w:id="77"/>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78" w:name="_Toc510696587"/>
      <w:bookmarkStart w:id="79" w:name="_Toc35971379"/>
      <w:bookmarkStart w:id="80" w:name="_Toc67903503"/>
      <w:bookmarkStart w:id="81" w:name="_Toc90664016"/>
      <w:bookmarkStart w:id="82" w:name="_Toc122117790"/>
      <w:r w:rsidRPr="005B778E">
        <w:t>5.2</w:t>
      </w:r>
      <w:r w:rsidRPr="005B778E">
        <w:tab/>
      </w:r>
      <w:r w:rsidR="004D50F4" w:rsidRPr="005B778E">
        <w:rPr>
          <w:rFonts w:hint="eastAsia"/>
          <w:lang w:eastAsia="zh-CN"/>
        </w:rPr>
        <w:t>Naf_ProSe</w:t>
      </w:r>
      <w:r w:rsidRPr="005B778E">
        <w:t xml:space="preserve"> Service</w:t>
      </w:r>
      <w:bookmarkEnd w:id="78"/>
      <w:bookmarkEnd w:id="79"/>
      <w:bookmarkEnd w:id="80"/>
      <w:bookmarkEnd w:id="81"/>
      <w:bookmarkEnd w:id="82"/>
    </w:p>
    <w:p w14:paraId="689EB835" w14:textId="77777777" w:rsidR="008A6D4A" w:rsidRPr="005B778E" w:rsidRDefault="008A6D4A" w:rsidP="008A6D4A">
      <w:pPr>
        <w:pStyle w:val="31"/>
      </w:pPr>
      <w:bookmarkStart w:id="83" w:name="_Toc510696588"/>
      <w:bookmarkStart w:id="84" w:name="_Toc35971380"/>
      <w:bookmarkStart w:id="85" w:name="_Toc67903504"/>
      <w:bookmarkStart w:id="86" w:name="_Toc90664017"/>
      <w:bookmarkStart w:id="87" w:name="_Toc122117791"/>
      <w:r w:rsidRPr="005B778E">
        <w:t>5.2.1</w:t>
      </w:r>
      <w:r w:rsidRPr="005B778E">
        <w:tab/>
        <w:t>Service Description</w:t>
      </w:r>
      <w:bookmarkEnd w:id="83"/>
      <w:bookmarkEnd w:id="84"/>
      <w:bookmarkEnd w:id="85"/>
      <w:bookmarkEnd w:id="86"/>
      <w:bookmarkEnd w:id="87"/>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88" w:name="_Toc510696589"/>
      <w:bookmarkStart w:id="89" w:name="_Toc35971381"/>
      <w:bookmarkStart w:id="90" w:name="_Toc67903505"/>
      <w:bookmarkStart w:id="91" w:name="_Toc90664018"/>
      <w:bookmarkStart w:id="92" w:name="_Toc122117792"/>
      <w:r w:rsidRPr="005B778E">
        <w:t>5.2.2</w:t>
      </w:r>
      <w:r w:rsidRPr="005B778E">
        <w:tab/>
        <w:t>Service Operations</w:t>
      </w:r>
      <w:bookmarkEnd w:id="88"/>
      <w:bookmarkEnd w:id="89"/>
      <w:bookmarkEnd w:id="90"/>
      <w:bookmarkEnd w:id="91"/>
      <w:bookmarkEnd w:id="92"/>
    </w:p>
    <w:p w14:paraId="679BB854" w14:textId="77777777" w:rsidR="008A6D4A" w:rsidRPr="005B778E" w:rsidRDefault="008A6D4A" w:rsidP="008A6D4A">
      <w:pPr>
        <w:pStyle w:val="41"/>
      </w:pPr>
      <w:bookmarkStart w:id="93" w:name="_Toc510696590"/>
      <w:bookmarkStart w:id="94" w:name="_Toc35971382"/>
      <w:bookmarkStart w:id="95" w:name="_Toc67903506"/>
      <w:bookmarkStart w:id="96" w:name="_Toc90664019"/>
      <w:bookmarkStart w:id="97" w:name="_Toc122117793"/>
      <w:r w:rsidRPr="005B778E">
        <w:t>5.2.2.1</w:t>
      </w:r>
      <w:r w:rsidRPr="005B778E">
        <w:tab/>
        <w:t>Introduction</w:t>
      </w:r>
      <w:bookmarkEnd w:id="93"/>
      <w:bookmarkEnd w:id="94"/>
      <w:bookmarkEnd w:id="95"/>
      <w:bookmarkEnd w:id="96"/>
      <w:bookmarkEnd w:id="97"/>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98" w:name="_Toc510696591"/>
      <w:bookmarkStart w:id="99" w:name="_Toc35971383"/>
      <w:bookmarkStart w:id="100" w:name="_Toc67903507"/>
      <w:bookmarkStart w:id="101" w:name="_Toc90664020"/>
      <w:bookmarkStart w:id="102" w:name="_Toc122117794"/>
      <w:r w:rsidRPr="005B778E">
        <w:t>5.2.2.2</w:t>
      </w:r>
      <w:r w:rsidRPr="005B778E">
        <w:tab/>
      </w:r>
      <w:bookmarkEnd w:id="98"/>
      <w:bookmarkEnd w:id="99"/>
      <w:bookmarkEnd w:id="100"/>
      <w:r w:rsidR="004D50F4" w:rsidRPr="005B778E">
        <w:rPr>
          <w:rFonts w:hint="eastAsia"/>
          <w:lang w:eastAsia="zh-CN"/>
        </w:rPr>
        <w:t>Discovery</w:t>
      </w:r>
      <w:r w:rsidR="007250E5" w:rsidRPr="005B778E">
        <w:t>Authoriz</w:t>
      </w:r>
      <w:r w:rsidR="007250E5" w:rsidRPr="005B778E">
        <w:rPr>
          <w:rFonts w:hint="eastAsia"/>
          <w:lang w:eastAsia="zh-CN"/>
        </w:rPr>
        <w:t>ation</w:t>
      </w:r>
      <w:bookmarkEnd w:id="101"/>
      <w:bookmarkEnd w:id="102"/>
    </w:p>
    <w:p w14:paraId="687573F6" w14:textId="77777777" w:rsidR="008A6D4A" w:rsidRPr="005B778E" w:rsidRDefault="008A6D4A" w:rsidP="008A6D4A">
      <w:pPr>
        <w:pStyle w:val="51"/>
      </w:pPr>
      <w:bookmarkStart w:id="103" w:name="_Toc510696592"/>
      <w:bookmarkStart w:id="104" w:name="_Toc35971384"/>
      <w:bookmarkStart w:id="105" w:name="_Toc67903508"/>
      <w:bookmarkStart w:id="106" w:name="_Toc90664021"/>
      <w:bookmarkStart w:id="107" w:name="_Toc122117795"/>
      <w:r w:rsidRPr="005B778E">
        <w:t>5.2.2.2.1</w:t>
      </w:r>
      <w:r w:rsidRPr="005B778E">
        <w:tab/>
        <w:t>General</w:t>
      </w:r>
      <w:bookmarkEnd w:id="103"/>
      <w:bookmarkEnd w:id="104"/>
      <w:bookmarkEnd w:id="105"/>
      <w:bookmarkEnd w:id="106"/>
      <w:bookmarkEnd w:id="107"/>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08" w:name="_Toc90664022"/>
      <w:bookmarkStart w:id="109" w:name="_Toc122117796"/>
      <w:bookmarkStart w:id="110" w:name="_Toc510696593"/>
      <w:bookmarkStart w:id="111" w:name="_Toc35971385"/>
      <w:bookmarkStart w:id="11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8"/>
      <w:bookmarkEnd w:id="109"/>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8" o:title=""/>
          </v:shape>
          <o:OLEObject Type="Embed" ProgID="Visio.Drawing.11" ShapeID="_x0000_i1028" DrawAspect="Content" ObjectID="_1762773961"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3" w:name="_Toc90664023"/>
      <w:bookmarkEnd w:id="110"/>
      <w:bookmarkEnd w:id="111"/>
      <w:bookmarkEnd w:id="11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4"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3"/>
      <w:bookmarkEnd w:id="114"/>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15" w:name="_Toc90664024"/>
      <w:bookmarkStart w:id="116"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5"/>
      <w:bookmarkEnd w:id="116"/>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17" w:name="_Toc90664025"/>
      <w:bookmarkStart w:id="118"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7"/>
      <w:bookmarkEnd w:id="118"/>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19" w:name="_Toc90664026"/>
      <w:bookmarkStart w:id="120"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9"/>
      <w:bookmarkEnd w:id="120"/>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1" w:name="_Toc90664027"/>
      <w:bookmarkStart w:id="122"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1"/>
      <w:bookmarkEnd w:id="122"/>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3" w:name="_Toc90664028"/>
      <w:bookmarkStart w:id="124" w:name="_Toc122117802"/>
      <w:r w:rsidRPr="005B778E">
        <w:t>5.2.2.</w:t>
      </w:r>
      <w:r w:rsidRPr="005B778E">
        <w:rPr>
          <w:rFonts w:hint="eastAsia"/>
          <w:lang w:eastAsia="zh-CN"/>
        </w:rPr>
        <w:t>3</w:t>
      </w:r>
      <w:r w:rsidRPr="005B778E">
        <w:tab/>
      </w:r>
      <w:r w:rsidRPr="005B778E">
        <w:rPr>
          <w:lang w:eastAsia="zh-CN"/>
        </w:rPr>
        <w:t>DiscoveryAuthorizationUpdateNotify</w:t>
      </w:r>
      <w:bookmarkEnd w:id="123"/>
      <w:bookmarkEnd w:id="124"/>
      <w:r w:rsidRPr="005B778E">
        <w:rPr>
          <w:lang w:eastAsia="zh-CN"/>
        </w:rPr>
        <w:t xml:space="preserve"> </w:t>
      </w:r>
    </w:p>
    <w:p w14:paraId="4F04C16F" w14:textId="1607C8AD" w:rsidR="007250E5" w:rsidRPr="005B778E" w:rsidRDefault="007250E5" w:rsidP="007250E5">
      <w:pPr>
        <w:pStyle w:val="51"/>
      </w:pPr>
      <w:bookmarkStart w:id="125" w:name="_Toc90664029"/>
      <w:bookmarkStart w:id="126" w:name="_Toc122117803"/>
      <w:r w:rsidRPr="005B778E">
        <w:t>5.2.2.</w:t>
      </w:r>
      <w:r w:rsidRPr="005B778E">
        <w:rPr>
          <w:rFonts w:hint="eastAsia"/>
          <w:lang w:eastAsia="zh-CN"/>
        </w:rPr>
        <w:t>3</w:t>
      </w:r>
      <w:r w:rsidRPr="005B778E">
        <w:t>.1</w:t>
      </w:r>
      <w:r w:rsidRPr="005B778E">
        <w:tab/>
        <w:t>General</w:t>
      </w:r>
      <w:bookmarkEnd w:id="125"/>
      <w:bookmarkEnd w:id="126"/>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20" o:title=""/>
          </v:shape>
          <o:OLEObject Type="Embed" ProgID="Visio.Drawing.11" ShapeID="_x0000_i1029" DrawAspect="Content" ObjectID="_1762773962"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7"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28"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7"/>
      <w:bookmarkEnd w:id="128"/>
      <w:r w:rsidRPr="005B778E">
        <w:rPr>
          <w:lang w:eastAsia="zh-CN"/>
        </w:rPr>
        <w:t xml:space="preserve"> </w:t>
      </w:r>
    </w:p>
    <w:p w14:paraId="4760B858" w14:textId="4A0FB5B7" w:rsidR="007250E5" w:rsidRPr="005B778E" w:rsidRDefault="007250E5" w:rsidP="007250E5">
      <w:pPr>
        <w:pStyle w:val="51"/>
      </w:pPr>
      <w:bookmarkStart w:id="129" w:name="_Toc90664031"/>
      <w:bookmarkStart w:id="130" w:name="_Toc122117805"/>
      <w:r w:rsidRPr="005B778E">
        <w:t>5.2.2.</w:t>
      </w:r>
      <w:r w:rsidRPr="005B778E">
        <w:rPr>
          <w:rFonts w:hint="eastAsia"/>
          <w:lang w:eastAsia="zh-CN"/>
        </w:rPr>
        <w:t>4</w:t>
      </w:r>
      <w:r w:rsidRPr="005B778E">
        <w:t>.1</w:t>
      </w:r>
      <w:r w:rsidRPr="005B778E">
        <w:tab/>
        <w:t>General</w:t>
      </w:r>
      <w:bookmarkEnd w:id="129"/>
      <w:bookmarkEnd w:id="130"/>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2" o:title=""/>
          </v:shape>
          <o:OLEObject Type="Embed" ProgID="Visio.Drawing.11" ShapeID="_x0000_i1030" DrawAspect="Content" ObjectID="_1762773963"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1" w:name="_Toc510696597"/>
      <w:bookmarkStart w:id="132" w:name="_Toc35971389"/>
      <w:bookmarkStart w:id="133" w:name="_Toc67903513"/>
      <w:bookmarkStart w:id="134"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35" w:name="_Toc122117806"/>
      <w:r w:rsidRPr="005B778E">
        <w:lastRenderedPageBreak/>
        <w:t>6</w:t>
      </w:r>
      <w:r w:rsidRPr="005B778E">
        <w:tab/>
        <w:t>API Definitions</w:t>
      </w:r>
      <w:bookmarkEnd w:id="131"/>
      <w:bookmarkEnd w:id="132"/>
      <w:bookmarkEnd w:id="133"/>
      <w:bookmarkEnd w:id="134"/>
      <w:bookmarkEnd w:id="135"/>
    </w:p>
    <w:p w14:paraId="391C9859" w14:textId="40CF714B" w:rsidR="008A6D4A" w:rsidRPr="005B778E" w:rsidRDefault="008A6D4A" w:rsidP="008A6D4A">
      <w:pPr>
        <w:pStyle w:val="21"/>
      </w:pPr>
      <w:bookmarkStart w:id="136" w:name="_Toc510696598"/>
      <w:bookmarkStart w:id="137" w:name="_Toc35971390"/>
      <w:bookmarkStart w:id="138" w:name="_Toc67903514"/>
      <w:bookmarkStart w:id="139" w:name="_Toc90664033"/>
      <w:bookmarkStart w:id="140" w:name="_Toc122117807"/>
      <w:r w:rsidRPr="005B778E">
        <w:t>6.1</w:t>
      </w:r>
      <w:r w:rsidRPr="005B778E">
        <w:tab/>
      </w:r>
      <w:r w:rsidR="00575214" w:rsidRPr="005B778E">
        <w:rPr>
          <w:rFonts w:hint="eastAsia"/>
          <w:lang w:eastAsia="zh-CN"/>
        </w:rPr>
        <w:t>Naf_ProSe</w:t>
      </w:r>
      <w:r w:rsidRPr="005B778E">
        <w:t xml:space="preserve"> Service API</w:t>
      </w:r>
      <w:bookmarkEnd w:id="136"/>
      <w:bookmarkEnd w:id="137"/>
      <w:bookmarkEnd w:id="138"/>
      <w:bookmarkEnd w:id="139"/>
      <w:bookmarkEnd w:id="140"/>
    </w:p>
    <w:p w14:paraId="7108E707" w14:textId="77777777" w:rsidR="004D50F4" w:rsidRPr="005B778E" w:rsidRDefault="004D50F4" w:rsidP="004D50F4">
      <w:pPr>
        <w:pStyle w:val="31"/>
      </w:pPr>
      <w:bookmarkStart w:id="141" w:name="_Toc70925839"/>
      <w:bookmarkStart w:id="142" w:name="_Toc73369097"/>
      <w:bookmarkStart w:id="143" w:name="_Toc90664035"/>
      <w:bookmarkStart w:id="144" w:name="_Toc122117808"/>
      <w:bookmarkStart w:id="145" w:name="_Toc510696600"/>
      <w:r w:rsidRPr="005B778E">
        <w:t>6.1.1</w:t>
      </w:r>
      <w:r w:rsidRPr="005B778E">
        <w:tab/>
        <w:t>Introduction</w:t>
      </w:r>
      <w:bookmarkEnd w:id="141"/>
      <w:bookmarkEnd w:id="142"/>
      <w:bookmarkEnd w:id="143"/>
      <w:bookmarkEnd w:id="144"/>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46" w:name="_Toc35971392"/>
      <w:bookmarkStart w:id="147" w:name="_Toc67903516"/>
      <w:bookmarkStart w:id="148" w:name="_Toc90664036"/>
      <w:bookmarkStart w:id="149" w:name="_Toc122117809"/>
      <w:r w:rsidRPr="005B778E">
        <w:t>6.1.2</w:t>
      </w:r>
      <w:r w:rsidRPr="005B778E">
        <w:tab/>
        <w:t>Usage of HTTP</w:t>
      </w:r>
      <w:bookmarkEnd w:id="145"/>
      <w:bookmarkEnd w:id="146"/>
      <w:bookmarkEnd w:id="147"/>
      <w:bookmarkEnd w:id="148"/>
      <w:bookmarkEnd w:id="149"/>
    </w:p>
    <w:p w14:paraId="40BDD3FB" w14:textId="0097B635" w:rsidR="008A6D4A" w:rsidRPr="005B778E"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22117810"/>
      <w:r w:rsidRPr="005B778E">
        <w:t>6.1.2.1</w:t>
      </w:r>
      <w:r w:rsidRPr="005B778E">
        <w:tab/>
        <w:t>General</w:t>
      </w:r>
      <w:bookmarkEnd w:id="150"/>
      <w:bookmarkEnd w:id="151"/>
      <w:bookmarkEnd w:id="152"/>
      <w:bookmarkEnd w:id="153"/>
      <w:bookmarkEnd w:id="154"/>
    </w:p>
    <w:p w14:paraId="754EEE5A" w14:textId="11F4B7E4" w:rsidR="004D50F4" w:rsidRPr="005B778E" w:rsidRDefault="004D50F4" w:rsidP="004D50F4">
      <w:pPr>
        <w:rPr>
          <w:noProof/>
        </w:rPr>
      </w:pPr>
      <w:bookmarkStart w:id="15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56" w:name="_Toc35971394"/>
      <w:bookmarkStart w:id="157" w:name="_Toc67903518"/>
      <w:bookmarkStart w:id="158" w:name="_Toc90664038"/>
      <w:bookmarkStart w:id="159" w:name="_Toc122117811"/>
      <w:r w:rsidRPr="005B778E">
        <w:t>6.1.2.2</w:t>
      </w:r>
      <w:r w:rsidRPr="005B778E">
        <w:tab/>
        <w:t>HTTP standard headers</w:t>
      </w:r>
      <w:bookmarkEnd w:id="155"/>
      <w:bookmarkEnd w:id="156"/>
      <w:bookmarkEnd w:id="157"/>
      <w:bookmarkEnd w:id="158"/>
      <w:bookmarkEnd w:id="159"/>
    </w:p>
    <w:p w14:paraId="37563F57" w14:textId="77777777" w:rsidR="008A6D4A" w:rsidRPr="005B778E"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22117812"/>
      <w:r w:rsidRPr="005B778E">
        <w:t>6.1.2.2.1</w:t>
      </w:r>
      <w:r w:rsidRPr="005B778E">
        <w:rPr>
          <w:rFonts w:hint="eastAsia"/>
          <w:lang w:eastAsia="zh-CN"/>
        </w:rPr>
        <w:tab/>
      </w:r>
      <w:r w:rsidRPr="005B778E">
        <w:rPr>
          <w:lang w:eastAsia="zh-CN"/>
        </w:rPr>
        <w:t>General</w:t>
      </w:r>
      <w:bookmarkEnd w:id="160"/>
      <w:bookmarkEnd w:id="161"/>
      <w:bookmarkEnd w:id="162"/>
      <w:bookmarkEnd w:id="163"/>
      <w:bookmarkEnd w:id="164"/>
    </w:p>
    <w:p w14:paraId="02C8BA3C" w14:textId="70DE885C" w:rsidR="008A6D4A" w:rsidRPr="005B778E" w:rsidRDefault="008A6D4A" w:rsidP="008A6D4A">
      <w:pPr>
        <w:rPr>
          <w:noProof/>
        </w:rPr>
      </w:pPr>
      <w:bookmarkStart w:id="165"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66" w:name="_Toc35971396"/>
      <w:bookmarkStart w:id="167" w:name="_Toc67903520"/>
      <w:bookmarkStart w:id="168" w:name="_Toc90664040"/>
      <w:bookmarkStart w:id="169" w:name="_Toc122117813"/>
      <w:r w:rsidRPr="005B778E">
        <w:t>6.1.2.2.2</w:t>
      </w:r>
      <w:r w:rsidRPr="005B778E">
        <w:tab/>
        <w:t>Content type</w:t>
      </w:r>
      <w:bookmarkEnd w:id="165"/>
      <w:bookmarkEnd w:id="166"/>
      <w:bookmarkEnd w:id="167"/>
      <w:bookmarkEnd w:id="168"/>
      <w:bookmarkEnd w:id="169"/>
    </w:p>
    <w:p w14:paraId="31561C95" w14:textId="24222244" w:rsidR="004D50F4" w:rsidRPr="005B778E" w:rsidRDefault="004D50F4" w:rsidP="004D50F4">
      <w:bookmarkStart w:id="170"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43F69A3"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1" w:name="_Toc35971397"/>
      <w:bookmarkStart w:id="172" w:name="_Toc67903521"/>
      <w:bookmarkStart w:id="173" w:name="_Toc90664041"/>
      <w:bookmarkStart w:id="174" w:name="_Toc122117814"/>
      <w:r w:rsidRPr="005B778E">
        <w:t>6.1.2.3</w:t>
      </w:r>
      <w:r w:rsidRPr="005B778E">
        <w:tab/>
        <w:t>HTTP custom headers</w:t>
      </w:r>
      <w:bookmarkEnd w:id="170"/>
      <w:bookmarkEnd w:id="171"/>
      <w:bookmarkEnd w:id="172"/>
      <w:bookmarkEnd w:id="173"/>
      <w:bookmarkEnd w:id="174"/>
    </w:p>
    <w:p w14:paraId="0A8370E8" w14:textId="4B4DD7EA" w:rsidR="000602BD" w:rsidRPr="005B778E"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22117815"/>
      <w:bookmarkEnd w:id="175"/>
      <w:bookmarkEnd w:id="176"/>
      <w:bookmarkEnd w:id="177"/>
      <w:bookmarkEnd w:id="178"/>
      <w:bookmarkEnd w:id="179"/>
      <w:bookmarkEnd w:id="180"/>
      <w:bookmarkEnd w:id="181"/>
      <w:bookmarkEnd w:id="182"/>
      <w:r w:rsidRPr="005B778E">
        <w:lastRenderedPageBreak/>
        <w:t>6.1.3</w:t>
      </w:r>
      <w:r w:rsidRPr="005B778E">
        <w:tab/>
        <w:t>Resources</w:t>
      </w:r>
      <w:bookmarkEnd w:id="183"/>
      <w:bookmarkEnd w:id="184"/>
      <w:bookmarkEnd w:id="185"/>
      <w:bookmarkEnd w:id="186"/>
      <w:bookmarkEnd w:id="187"/>
    </w:p>
    <w:p w14:paraId="721C9A85" w14:textId="74C6092B" w:rsidR="004D50F4" w:rsidRPr="005B778E" w:rsidRDefault="004D50F4" w:rsidP="009F6C5A">
      <w:pPr>
        <w:rPr>
          <w:lang w:eastAsia="zh-CN"/>
        </w:rPr>
      </w:pPr>
      <w:bookmarkStart w:id="188"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8"/>
    </w:p>
    <w:p w14:paraId="55DD9787" w14:textId="77777777" w:rsidR="008A6D4A" w:rsidRPr="005B778E" w:rsidRDefault="008A6D4A" w:rsidP="00662390">
      <w:pPr>
        <w:pStyle w:val="31"/>
      </w:pPr>
      <w:bookmarkStart w:id="189" w:name="_Toc510696622"/>
      <w:bookmarkStart w:id="190" w:name="_Toc35971413"/>
      <w:bookmarkStart w:id="191" w:name="_Toc67903530"/>
      <w:bookmarkStart w:id="192" w:name="_Toc90664043"/>
      <w:bookmarkStart w:id="193" w:name="_Toc122117816"/>
      <w:r w:rsidRPr="005B778E">
        <w:t>6.1.4</w:t>
      </w:r>
      <w:r w:rsidRPr="005B778E">
        <w:tab/>
        <w:t>Custom Operations without associated resources</w:t>
      </w:r>
      <w:bookmarkEnd w:id="189"/>
      <w:bookmarkEnd w:id="190"/>
      <w:bookmarkEnd w:id="191"/>
      <w:bookmarkEnd w:id="192"/>
      <w:bookmarkEnd w:id="193"/>
    </w:p>
    <w:p w14:paraId="310AEAA3" w14:textId="77777777" w:rsidR="008A6D4A" w:rsidRPr="005B778E" w:rsidRDefault="008A6D4A" w:rsidP="00662390">
      <w:pPr>
        <w:pStyle w:val="41"/>
      </w:pPr>
      <w:bookmarkStart w:id="194" w:name="_Toc510696623"/>
      <w:bookmarkStart w:id="195" w:name="_Toc35971414"/>
      <w:bookmarkStart w:id="196" w:name="_Toc67903531"/>
      <w:bookmarkStart w:id="197" w:name="_Toc90664044"/>
      <w:bookmarkStart w:id="198" w:name="_Toc122117817"/>
      <w:r w:rsidRPr="005B778E">
        <w:t>6.1.4.1</w:t>
      </w:r>
      <w:r w:rsidRPr="005B778E">
        <w:tab/>
        <w:t>Overview</w:t>
      </w:r>
      <w:bookmarkEnd w:id="194"/>
      <w:bookmarkEnd w:id="195"/>
      <w:bookmarkEnd w:id="196"/>
      <w:bookmarkEnd w:id="197"/>
      <w:bookmarkEnd w:id="198"/>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75pt;height:163.4pt" o:ole="">
            <v:imagedata r:id="rId24" o:title=""/>
          </v:shape>
          <o:OLEObject Type="Embed" ProgID="Visio.Drawing.11" ShapeID="_x0000_i1031" DrawAspect="Content" ObjectID="_1762773964"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199" w:name="_Toc73369118"/>
      <w:bookmarkStart w:id="200"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9"/>
      <w:r w:rsidRPr="005B778E">
        <w:rPr>
          <w:rFonts w:hint="eastAsia"/>
          <w:lang w:eastAsia="zh-CN"/>
        </w:rPr>
        <w:t>-discovery</w:t>
      </w:r>
      <w:bookmarkEnd w:id="200"/>
    </w:p>
    <w:p w14:paraId="6B2F9925" w14:textId="77777777" w:rsidR="004D50F4" w:rsidRPr="005B778E" w:rsidRDefault="004D50F4" w:rsidP="00084A4F">
      <w:pPr>
        <w:pStyle w:val="51"/>
      </w:pPr>
      <w:bookmarkStart w:id="201" w:name="_Toc73369119"/>
      <w:bookmarkStart w:id="202"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1"/>
      <w:bookmarkEnd w:id="202"/>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3" w:name="_Toc73369120"/>
      <w:bookmarkStart w:id="204"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3"/>
      <w:bookmarkEnd w:id="204"/>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05"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5"/>
    </w:p>
    <w:p w14:paraId="5795681B" w14:textId="4B2F77E6" w:rsidR="00A76317" w:rsidRPr="005B778E" w:rsidRDefault="00A76317" w:rsidP="00084A4F">
      <w:pPr>
        <w:pStyle w:val="51"/>
      </w:pPr>
      <w:bookmarkStart w:id="206"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6"/>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07"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7"/>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08" w:name="_Toc510696628"/>
      <w:bookmarkStart w:id="209" w:name="_Toc35971419"/>
      <w:bookmarkStart w:id="210" w:name="_Toc67903536"/>
      <w:bookmarkStart w:id="211" w:name="_Toc90664045"/>
      <w:bookmarkStart w:id="212" w:name="_Toc122117824"/>
      <w:r w:rsidRPr="005B778E">
        <w:t>6.1.5</w:t>
      </w:r>
      <w:r w:rsidRPr="005B778E">
        <w:tab/>
        <w:t>Notifications</w:t>
      </w:r>
      <w:bookmarkEnd w:id="208"/>
      <w:bookmarkEnd w:id="209"/>
      <w:bookmarkEnd w:id="210"/>
      <w:bookmarkEnd w:id="211"/>
      <w:bookmarkEnd w:id="212"/>
    </w:p>
    <w:p w14:paraId="554D87B3" w14:textId="3510D198" w:rsidR="008A6D4A" w:rsidRPr="005B778E"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22117825"/>
      <w:r w:rsidRPr="005B778E">
        <w:t>6.1.5.1</w:t>
      </w:r>
      <w:r w:rsidRPr="005B778E">
        <w:tab/>
        <w:t>General</w:t>
      </w:r>
      <w:bookmarkEnd w:id="213"/>
      <w:bookmarkEnd w:id="214"/>
      <w:bookmarkEnd w:id="215"/>
      <w:bookmarkEnd w:id="216"/>
      <w:bookmarkEnd w:id="217"/>
    </w:p>
    <w:p w14:paraId="3D1E197A" w14:textId="77777777" w:rsidR="00B13976" w:rsidRPr="005B778E" w:rsidRDefault="00B13976" w:rsidP="00B13976">
      <w:pPr>
        <w:rPr>
          <w:lang w:eastAsia="zh-CN"/>
        </w:rPr>
      </w:pPr>
      <w:bookmarkStart w:id="218" w:name="_Toc510696630"/>
      <w:bookmarkStart w:id="219"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5B778E"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5B778E"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76" w:name="_Toc35971427"/>
      <w:bookmarkStart w:id="277" w:name="_Toc67903543"/>
      <w:bookmarkStart w:id="278" w:name="_Toc90664052"/>
      <w:bookmarkStart w:id="279" w:name="_Toc122117831"/>
      <w:bookmarkEnd w:id="218"/>
      <w:r w:rsidRPr="005B778E">
        <w:t>6.1.6</w:t>
      </w:r>
      <w:r w:rsidRPr="005B778E">
        <w:tab/>
        <w:t>Data Model</w:t>
      </w:r>
      <w:bookmarkEnd w:id="219"/>
      <w:bookmarkEnd w:id="276"/>
      <w:bookmarkEnd w:id="277"/>
      <w:bookmarkEnd w:id="278"/>
      <w:bookmarkEnd w:id="279"/>
    </w:p>
    <w:p w14:paraId="405EFF41" w14:textId="77777777" w:rsidR="008A6D4A" w:rsidRPr="005B778E" w:rsidRDefault="008A6D4A" w:rsidP="008A6D4A">
      <w:pPr>
        <w:pStyle w:val="41"/>
      </w:pPr>
      <w:bookmarkStart w:id="280" w:name="_Toc510696633"/>
      <w:bookmarkStart w:id="281" w:name="_Toc35971428"/>
      <w:bookmarkStart w:id="282" w:name="_Toc67903544"/>
      <w:bookmarkStart w:id="283" w:name="_Toc90664053"/>
      <w:bookmarkStart w:id="284" w:name="_Toc122117832"/>
      <w:r w:rsidRPr="005B778E">
        <w:t>6.1.6.1</w:t>
      </w:r>
      <w:r w:rsidRPr="005B778E">
        <w:tab/>
        <w:t>General</w:t>
      </w:r>
      <w:bookmarkEnd w:id="280"/>
      <w:bookmarkEnd w:id="281"/>
      <w:bookmarkEnd w:id="282"/>
      <w:bookmarkEnd w:id="283"/>
      <w:bookmarkEnd w:id="284"/>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85" w:name="_Toc122117833"/>
      <w:r w:rsidRPr="005B778E">
        <w:rPr>
          <w:lang w:val="en-US"/>
        </w:rPr>
        <w:lastRenderedPageBreak/>
        <w:t>6.1.6.2</w:t>
      </w:r>
      <w:r w:rsidRPr="005B778E">
        <w:rPr>
          <w:lang w:val="en-US"/>
        </w:rPr>
        <w:tab/>
        <w:t>Structured data types</w:t>
      </w:r>
      <w:bookmarkEnd w:id="285"/>
    </w:p>
    <w:p w14:paraId="62AF3B8C" w14:textId="77777777" w:rsidR="004D50F4" w:rsidRPr="005B778E" w:rsidRDefault="004D50F4" w:rsidP="00084A4F">
      <w:pPr>
        <w:pStyle w:val="51"/>
      </w:pPr>
      <w:bookmarkStart w:id="286" w:name="_Toc122117834"/>
      <w:r w:rsidRPr="005B778E">
        <w:t>6.1.6.2.1</w:t>
      </w:r>
      <w:r w:rsidRPr="005B778E">
        <w:tab/>
        <w:t>Introduction</w:t>
      </w:r>
      <w:bookmarkEnd w:id="286"/>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87" w:name="_Toc122117835"/>
      <w:r w:rsidRPr="005B778E">
        <w:t>6.1.6.2.</w:t>
      </w:r>
      <w:r w:rsidRPr="005B778E">
        <w:rPr>
          <w:rFonts w:hint="eastAsia"/>
          <w:lang w:eastAsia="zh-CN"/>
        </w:rPr>
        <w:t>2</w:t>
      </w:r>
      <w:r w:rsidRPr="005B778E">
        <w:tab/>
        <w:t>Type: AuthDisReqData</w:t>
      </w:r>
      <w:bookmarkEnd w:id="28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88" w:name="_Toc122117836"/>
      <w:r w:rsidRPr="005B778E">
        <w:lastRenderedPageBreak/>
        <w:t>6.1.6.2.</w:t>
      </w:r>
      <w:r w:rsidRPr="005B778E">
        <w:rPr>
          <w:rFonts w:hint="eastAsia"/>
          <w:lang w:eastAsia="zh-CN"/>
        </w:rPr>
        <w:t>3</w:t>
      </w:r>
      <w:r w:rsidRPr="005B778E">
        <w:tab/>
        <w:t>Type: AuthDisResData</w:t>
      </w:r>
      <w:bookmarkEnd w:id="288"/>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89"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90"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9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1"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2" w:name="_Toc122117840"/>
      <w:r w:rsidRPr="005B778E">
        <w:rPr>
          <w:lang w:val="en-US"/>
        </w:rPr>
        <w:t>6.1.6.3</w:t>
      </w:r>
      <w:r w:rsidRPr="005B778E">
        <w:rPr>
          <w:lang w:val="en-US"/>
        </w:rPr>
        <w:tab/>
        <w:t>Simple data types and enumerations</w:t>
      </w:r>
      <w:bookmarkEnd w:id="292"/>
    </w:p>
    <w:p w14:paraId="12A4747B" w14:textId="77777777" w:rsidR="004D50F4" w:rsidRPr="005B778E" w:rsidRDefault="004D50F4" w:rsidP="00084A4F">
      <w:pPr>
        <w:pStyle w:val="51"/>
      </w:pPr>
      <w:bookmarkStart w:id="293" w:name="_Toc122117841"/>
      <w:r w:rsidRPr="005B778E">
        <w:t>6.1.6.3.1</w:t>
      </w:r>
      <w:r w:rsidRPr="005B778E">
        <w:tab/>
        <w:t>Introduction</w:t>
      </w:r>
      <w:bookmarkEnd w:id="293"/>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4" w:name="_Toc122117842"/>
      <w:r w:rsidRPr="005B778E">
        <w:t>6.1.6.3.2</w:t>
      </w:r>
      <w:r w:rsidRPr="005B778E">
        <w:tab/>
        <w:t>Simple data types</w:t>
      </w:r>
      <w:bookmarkEnd w:id="294"/>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295" w:name="_Toc70925884"/>
      <w:bookmarkStart w:id="296" w:name="_Toc73369174"/>
      <w:bookmarkStart w:id="297" w:name="_Toc122117843"/>
      <w:r w:rsidRPr="005B778E">
        <w:t>6.1.6.3.3</w:t>
      </w:r>
      <w:r w:rsidRPr="005B778E">
        <w:tab/>
        <w:t xml:space="preserve">Enumeration: </w:t>
      </w:r>
      <w:bookmarkEnd w:id="295"/>
      <w:bookmarkEnd w:id="296"/>
      <w:r w:rsidRPr="005B778E">
        <w:rPr>
          <w:rFonts w:hint="eastAsia"/>
          <w:lang w:eastAsia="zh-CN"/>
        </w:rPr>
        <w:t>AuthRequestType</w:t>
      </w:r>
      <w:bookmarkEnd w:id="297"/>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298"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8"/>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299"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00"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00"/>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22117848"/>
      <w:r w:rsidRPr="005B778E">
        <w:t>6.1.6.5</w:t>
      </w:r>
      <w:r w:rsidRPr="005B778E">
        <w:tab/>
        <w:t>Binary data</w:t>
      </w:r>
      <w:bookmarkEnd w:id="306"/>
      <w:bookmarkEnd w:id="307"/>
      <w:bookmarkEnd w:id="308"/>
      <w:bookmarkEnd w:id="309"/>
      <w:bookmarkEnd w:id="310"/>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22117849"/>
      <w:r w:rsidRPr="005B778E">
        <w:t>6.1.7</w:t>
      </w:r>
      <w:r w:rsidRPr="005B778E">
        <w:tab/>
        <w:t>Error Handling</w:t>
      </w:r>
      <w:bookmarkEnd w:id="311"/>
      <w:bookmarkEnd w:id="312"/>
      <w:bookmarkEnd w:id="313"/>
      <w:bookmarkEnd w:id="314"/>
      <w:bookmarkEnd w:id="315"/>
    </w:p>
    <w:p w14:paraId="4839507D" w14:textId="77777777" w:rsidR="004D50F4" w:rsidRPr="005B778E" w:rsidRDefault="004D50F4" w:rsidP="00084A4F">
      <w:pPr>
        <w:pStyle w:val="41"/>
      </w:pPr>
      <w:bookmarkStart w:id="316" w:name="_Toc70925892"/>
      <w:bookmarkStart w:id="317" w:name="_Toc73369180"/>
      <w:bookmarkStart w:id="318" w:name="_Toc122117850"/>
      <w:bookmarkStart w:id="319" w:name="_Toc35971444"/>
      <w:bookmarkStart w:id="320" w:name="_Toc67903561"/>
      <w:r w:rsidRPr="005B778E">
        <w:t>6.1.7.1</w:t>
      </w:r>
      <w:r w:rsidRPr="005B778E">
        <w:tab/>
        <w:t>General</w:t>
      </w:r>
      <w:bookmarkEnd w:id="316"/>
      <w:bookmarkEnd w:id="317"/>
      <w:bookmarkEnd w:id="318"/>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1" w:name="_Toc70925893"/>
      <w:bookmarkStart w:id="322" w:name="_Toc73369181"/>
      <w:bookmarkStart w:id="323" w:name="_Toc122117851"/>
      <w:r w:rsidRPr="005B778E">
        <w:t>6.1.7.2</w:t>
      </w:r>
      <w:r w:rsidRPr="005B778E">
        <w:tab/>
        <w:t>Protocol Errors</w:t>
      </w:r>
      <w:bookmarkEnd w:id="321"/>
      <w:bookmarkEnd w:id="322"/>
      <w:bookmarkEnd w:id="32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4" w:name="_Toc70925894"/>
      <w:bookmarkStart w:id="325" w:name="_Toc73369182"/>
      <w:bookmarkStart w:id="326" w:name="_Toc122117852"/>
      <w:r w:rsidRPr="005B778E">
        <w:t>6.1.7.3</w:t>
      </w:r>
      <w:r w:rsidRPr="005B778E">
        <w:tab/>
        <w:t>Application Errors</w:t>
      </w:r>
      <w:bookmarkEnd w:id="324"/>
      <w:bookmarkEnd w:id="325"/>
      <w:bookmarkEnd w:id="32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22117853"/>
      <w:bookmarkEnd w:id="319"/>
      <w:bookmarkEnd w:id="320"/>
      <w:r w:rsidRPr="005B778E">
        <w:t>6.1.8</w:t>
      </w:r>
      <w:r w:rsidRPr="005B77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40" w:name="_Toc532994477"/>
      <w:bookmarkStart w:id="341" w:name="_Toc35971448"/>
      <w:bookmarkStart w:id="342" w:name="_Toc67903565"/>
      <w:bookmarkStart w:id="343" w:name="_Toc90664058"/>
      <w:bookmarkStart w:id="344" w:name="_Toc122117854"/>
      <w:bookmarkStart w:id="345" w:name="_Hlk525137310"/>
      <w:bookmarkStart w:id="346" w:name="_Toc510696649"/>
      <w:r w:rsidRPr="005B778E">
        <w:t>6.1.9</w:t>
      </w:r>
      <w:r w:rsidRPr="005B778E">
        <w:tab/>
        <w:t>Security</w:t>
      </w:r>
      <w:bookmarkEnd w:id="340"/>
      <w:bookmarkEnd w:id="341"/>
      <w:bookmarkEnd w:id="342"/>
      <w:bookmarkEnd w:id="343"/>
      <w:bookmarkEnd w:id="344"/>
    </w:p>
    <w:p w14:paraId="7F76EFB7" w14:textId="2E2EB628" w:rsidR="004D50F4" w:rsidRPr="005B778E" w:rsidRDefault="004D50F4" w:rsidP="004D50F4">
      <w:bookmarkStart w:id="347" w:name="_Hlk530142087"/>
      <w:bookmarkEnd w:id="345"/>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Pr="005B778E" w:rsidRDefault="00D46F63">
      <w:pPr>
        <w:spacing w:after="0"/>
        <w:rPr>
          <w:rFonts w:ascii="Arial" w:hAnsi="Arial"/>
          <w:sz w:val="36"/>
        </w:rPr>
      </w:pPr>
      <w:bookmarkStart w:id="351" w:name="_Toc90664059"/>
      <w:r w:rsidRPr="005B778E">
        <w:br w:type="page"/>
      </w:r>
    </w:p>
    <w:p w14:paraId="4A4D6361" w14:textId="440DFEE2" w:rsidR="008A6D4A" w:rsidRPr="005B778E" w:rsidRDefault="008A6D4A" w:rsidP="008A6D4A">
      <w:pPr>
        <w:pStyle w:val="8"/>
      </w:pPr>
      <w:bookmarkStart w:id="352" w:name="_Toc122117855"/>
      <w:r w:rsidRPr="005B778E">
        <w:lastRenderedPageBreak/>
        <w:t>Annex A (normative):</w:t>
      </w:r>
      <w:r w:rsidRPr="005B778E">
        <w:br/>
        <w:t>OpenAPI specification</w:t>
      </w:r>
      <w:bookmarkEnd w:id="348"/>
      <w:bookmarkEnd w:id="349"/>
      <w:bookmarkEnd w:id="350"/>
      <w:bookmarkEnd w:id="351"/>
      <w:bookmarkEnd w:id="352"/>
    </w:p>
    <w:p w14:paraId="3359DF8F" w14:textId="77777777" w:rsidR="00AC38A5" w:rsidRPr="005B778E" w:rsidRDefault="00AC38A5" w:rsidP="00855D45">
      <w:pPr>
        <w:pStyle w:val="1"/>
      </w:pPr>
      <w:bookmarkStart w:id="353" w:name="_Toc70925898"/>
      <w:bookmarkStart w:id="354" w:name="_Toc73369186"/>
      <w:bookmarkStart w:id="355" w:name="_Toc90664060"/>
      <w:bookmarkStart w:id="356" w:name="_Toc122117856"/>
      <w:bookmarkStart w:id="357" w:name="_Toc510696651"/>
      <w:bookmarkStart w:id="358" w:name="_Toc35971451"/>
      <w:bookmarkStart w:id="359" w:name="_Toc67903568"/>
      <w:r w:rsidRPr="005B778E">
        <w:t>A.1</w:t>
      </w:r>
      <w:r w:rsidRPr="005B778E">
        <w:tab/>
        <w:t>General</w:t>
      </w:r>
      <w:bookmarkEnd w:id="353"/>
      <w:bookmarkEnd w:id="354"/>
      <w:bookmarkEnd w:id="355"/>
      <w:bookmarkEnd w:id="356"/>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60" w:name="_Toc70925899"/>
      <w:bookmarkStart w:id="361" w:name="_Toc73369187"/>
      <w:bookmarkStart w:id="362" w:name="_Toc90664061"/>
      <w:bookmarkStart w:id="363"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60"/>
      <w:bookmarkEnd w:id="361"/>
      <w:bookmarkEnd w:id="362"/>
      <w:bookmarkEnd w:id="363"/>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64" w:name="_Toc2086459"/>
      <w:bookmarkStart w:id="365" w:name="_Toc67903575"/>
      <w:bookmarkStart w:id="366" w:name="_Toc90664062"/>
      <w:bookmarkStart w:id="367" w:name="_Toc122117858"/>
      <w:bookmarkEnd w:id="357"/>
      <w:bookmarkEnd w:id="358"/>
      <w:bookmarkEnd w:id="359"/>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4"/>
      <w:bookmarkEnd w:id="365"/>
      <w:bookmarkEnd w:id="366"/>
      <w:bookmarkEnd w:id="367"/>
    </w:p>
    <w:p w14:paraId="0824B759" w14:textId="77777777" w:rsidR="008A6D4A" w:rsidRPr="005B778E"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27B626F0" w:rsidR="004B3948" w:rsidRPr="005B778E" w:rsidRDefault="004B3948" w:rsidP="004B3948">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652F5" w14:textId="77777777" w:rsidR="00F92111" w:rsidRDefault="00F92111">
      <w:r>
        <w:separator/>
      </w:r>
    </w:p>
  </w:endnote>
  <w:endnote w:type="continuationSeparator" w:id="0">
    <w:p w14:paraId="0D219681" w14:textId="77777777" w:rsidR="00F92111" w:rsidRDefault="00F9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CFABE" w14:textId="77777777" w:rsidR="00F92111" w:rsidRDefault="00F92111">
      <w:r>
        <w:separator/>
      </w:r>
    </w:p>
  </w:footnote>
  <w:footnote w:type="continuationSeparator" w:id="0">
    <w:p w14:paraId="569A5E14" w14:textId="77777777" w:rsidR="00F92111" w:rsidRDefault="00F92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78E">
      <w:rPr>
        <w:rFonts w:ascii="Arial" w:hAnsi="Arial" w:cs="Arial"/>
        <w:b/>
        <w:noProof/>
        <w:sz w:val="18"/>
        <w:szCs w:val="18"/>
      </w:rPr>
      <w:t>3GPP TS 29.557 V18.2.0 (2023-11)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78E">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78E">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0B2C"/>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3535"/>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00D6"/>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5BC3"/>
    <w:rsid w:val="00AF7A83"/>
    <w:rsid w:val="00AF7FAC"/>
    <w:rsid w:val="00B0578E"/>
    <w:rsid w:val="00B06319"/>
    <w:rsid w:val="00B13976"/>
    <w:rsid w:val="00B15449"/>
    <w:rsid w:val="00B1778E"/>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2111"/>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9EE95-1824-4091-9113-37B3F45C3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12199</Words>
  <Characters>69539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2023-11-22T05:08:00Z</dcterms:created>
  <dcterms:modified xsi:type="dcterms:W3CDTF">2023-11-29T05:38:00Z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