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23F4C2"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0A4F36">
              <w:t>3</w:t>
            </w:r>
            <w:r w:rsidRPr="0016361A">
              <w:t>.</w:t>
            </w:r>
            <w:r>
              <w:t>0</w:t>
            </w:r>
            <w:r w:rsidRPr="0016361A">
              <w:t xml:space="preserve"> </w:t>
            </w:r>
            <w:r w:rsidRPr="0016361A">
              <w:rPr>
                <w:sz w:val="32"/>
              </w:rPr>
              <w:t>(202</w:t>
            </w:r>
            <w:r w:rsidR="00DE419E">
              <w:rPr>
                <w:sz w:val="32"/>
              </w:rPr>
              <w:t>3</w:t>
            </w:r>
            <w:r w:rsidRPr="0016361A">
              <w:rPr>
                <w:sz w:val="32"/>
              </w:rPr>
              <w:t>-</w:t>
            </w:r>
            <w:r w:rsidR="000A4F36">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62336525"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869164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869164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869164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7F1399DC"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2E028D20"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869164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869164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869165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869165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869165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869165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869165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869165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5pt" o:ole="">
            <v:imagedata r:id="rId13" o:title=""/>
          </v:shape>
          <o:OLEObject Type="Embed" ProgID="Visio.Drawing.15" ShapeID="_x0000_i1026" DrawAspect="Content" ObjectID="_1762336526"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pt" o:ole="">
            <v:imagedata r:id="rId15" o:title=""/>
          </v:shape>
          <o:OLEObject Type="Embed" ProgID="Visio.Drawing.15" ShapeID="_x0000_i1027" DrawAspect="Content" ObjectID="_1762336527"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869165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869165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869165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869165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869166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869166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869166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5pt" o:ole="">
            <v:imagedata r:id="rId17" o:title=""/>
          </v:shape>
          <o:OLEObject Type="Embed" ProgID="Visio.Drawing.15" ShapeID="_x0000_i1028" DrawAspect="Content" ObjectID="_1762336528"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D37E441" w14:textId="56C3135A" w:rsidR="00C976DB" w:rsidRPr="007C692D" w:rsidRDefault="00C976DB" w:rsidP="00C976DB">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09432C87" w14:textId="14CA410F" w:rsidR="00B2775C" w:rsidRDefault="00B2775C" w:rsidP="00B2775C">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 xml:space="preserve">"asTimeDisParam" attribute. </w:t>
      </w:r>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2E2E9C5D"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4D31734D"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869166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869166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5pt" o:ole="">
            <v:imagedata r:id="rId19" o:title=""/>
          </v:shape>
          <o:OLEObject Type="Embed" ProgID="Visio.Drawing.15" ShapeID="_x0000_i1029" DrawAspect="Content" ObjectID="_1762336529"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0EB54A62"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869167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869167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62336530"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869167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62336531"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62336532"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869167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62336533"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BF341DB"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1E324780"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09EDC448"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869167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8691677"/>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869167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869167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62336534"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869168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869168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869168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5pt" o:ole="">
            <v:imagedata r:id="rId31" o:title=""/>
          </v:shape>
          <o:OLEObject Type="Embed" ProgID="Visio.Drawing.15" ShapeID="_x0000_i1035" DrawAspect="Content" ObjectID="_1762336535"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869168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62336536"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869168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869168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869168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869168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8691689"/>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8691690"/>
      <w:r>
        <w:t>5</w:t>
      </w:r>
      <w:r w:rsidR="008A6D4A">
        <w:t>.2.1</w:t>
      </w:r>
      <w:r w:rsidR="008A6D4A">
        <w:tab/>
        <w:t>General</w:t>
      </w:r>
      <w:bookmarkEnd w:id="227"/>
      <w:bookmarkEnd w:id="228"/>
      <w:bookmarkEnd w:id="229"/>
      <w:bookmarkEnd w:id="230"/>
      <w:bookmarkEnd w:id="231"/>
    </w:p>
    <w:p w14:paraId="1F06E519" w14:textId="7871DEA9" w:rsidR="00724E78" w:rsidRPr="00986E88" w:rsidRDefault="00724E78" w:rsidP="00724E78">
      <w:pPr>
        <w:rPr>
          <w:noProof/>
        </w:rPr>
      </w:pPr>
      <w:bookmarkStart w:id="23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869169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869169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869169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20A90BAA" w:rsidR="0035265C" w:rsidRPr="00986E88" w:rsidRDefault="0035265C" w:rsidP="0035265C">
      <w:pPr>
        <w:rPr>
          <w:noProof/>
        </w:rPr>
      </w:pPr>
      <w:bookmarkStart w:id="245" w:name="_Hlk525213471"/>
      <w:bookmarkStart w:id="246" w:name="_Hlk525213025"/>
      <w:bookmarkStart w:id="247" w:name="_Toc35971397"/>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9457 [13].</w:t>
      </w:r>
      <w:bookmarkEnd w:id="24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869169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869169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869169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869169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762336537"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869169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8691700"/>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869170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869170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869170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8691704"/>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869170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869170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8691707"/>
      <w:r>
        <w:t>5.3.3.3</w:t>
      </w:r>
      <w:r>
        <w:tab/>
        <w:t>Resource Standard Methods</w:t>
      </w:r>
      <w:bookmarkEnd w:id="303"/>
    </w:p>
    <w:p w14:paraId="04B28EF6" w14:textId="77777777" w:rsidR="000313D8" w:rsidRPr="00384E92" w:rsidRDefault="000313D8" w:rsidP="000313D8">
      <w:pPr>
        <w:pStyle w:val="Heading5"/>
      </w:pPr>
      <w:bookmarkStart w:id="304" w:name="_Toc13869170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8691709"/>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869171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869171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8691712"/>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869171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869171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869171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869171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869171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869171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869171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869172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869172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869172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869172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8691724"/>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869172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869172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869172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869172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869172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869173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869173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869173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869173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869173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8691736"/>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8691737"/>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869173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869173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8691740"/>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869174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8691742"/>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869174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8691744"/>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869174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869174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869174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869174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869175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869175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869175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869175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869175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8691756"/>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869175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869175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869175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869176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869176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8691762"/>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869176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869176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8691765"/>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2DDA989D" w:rsidR="004E06E9" w:rsidRPr="00CF468F" w:rsidRDefault="004E06E9" w:rsidP="004E06E9">
            <w:pPr>
              <w:pStyle w:val="TAC"/>
              <w:rPr>
                <w:rFonts w:cs="Arial"/>
                <w:sz w:val="16"/>
                <w:szCs w:val="16"/>
              </w:rPr>
            </w:pPr>
            <w:r>
              <w:rPr>
                <w:rFonts w:cs="Arial"/>
                <w:sz w:val="16"/>
                <w:szCs w:val="16"/>
              </w:rPr>
              <w:t>C3-235475</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4EB64EE3" w:rsidR="004E06E9" w:rsidRPr="00CF468F" w:rsidRDefault="004E06E9" w:rsidP="004E06E9">
            <w:pPr>
              <w:pStyle w:val="TAC"/>
              <w:rPr>
                <w:rFonts w:cs="Arial"/>
                <w:sz w:val="16"/>
                <w:szCs w:val="16"/>
              </w:rPr>
            </w:pPr>
            <w:r>
              <w:rPr>
                <w:rFonts w:cs="Arial"/>
                <w:sz w:val="16"/>
                <w:szCs w:val="16"/>
              </w:rPr>
              <w:t>C3-235217</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C1DE" w14:textId="77777777" w:rsidR="0088181D" w:rsidRDefault="0088181D">
      <w:r>
        <w:separator/>
      </w:r>
    </w:p>
  </w:endnote>
  <w:endnote w:type="continuationSeparator" w:id="0">
    <w:p w14:paraId="32D99FD5" w14:textId="77777777" w:rsidR="0088181D" w:rsidRDefault="0088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A8F8" w14:textId="77777777" w:rsidR="0088181D" w:rsidRDefault="0088181D">
      <w:r>
        <w:separator/>
      </w:r>
    </w:p>
  </w:footnote>
  <w:footnote w:type="continuationSeparator" w:id="0">
    <w:p w14:paraId="2F0ED440" w14:textId="77777777" w:rsidR="0088181D" w:rsidRDefault="0088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16DC6D4"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EF3">
      <w:rPr>
        <w:rFonts w:ascii="Arial" w:hAnsi="Arial" w:cs="Arial"/>
        <w:b/>
        <w:noProof/>
        <w:sz w:val="18"/>
        <w:szCs w:val="18"/>
      </w:rPr>
      <w:t>3GPP TS 29.534 V18.3.0 (2023-12)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25451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EF3">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61A7"/>
    <w:rsid w:val="0052743B"/>
    <w:rsid w:val="0053388B"/>
    <w:rsid w:val="00535773"/>
    <w:rsid w:val="00536E5E"/>
    <w:rsid w:val="00537263"/>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2EF3"/>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181D"/>
    <w:rsid w:val="00886A82"/>
    <w:rsid w:val="008A22B8"/>
    <w:rsid w:val="008A6D4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976DB"/>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22748</Words>
  <Characters>129669</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2023-11-24T12:03:00Z</dcterms:created>
  <dcterms:modified xsi:type="dcterms:W3CDTF">2023-11-24T12:03:00Z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