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229pt" o:ole="">
            <v:imagedata r:id="rId9" o:title=""/>
          </v:shape>
          <o:OLEObject Type="Embed" ProgID="Visio.Drawing.15" ShapeID="_x0000_i1025" DrawAspect="Content" ObjectID="_178878293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3.5pt" o:ole="">
            <v:imagedata r:id="rId11" o:title=""/>
          </v:shape>
          <o:OLEObject Type="Embed" ProgID="Word.Picture.8" ShapeID="_x0000_i1026" DrawAspect="Content" ObjectID="_178878293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88782934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88782935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C64F" w14:textId="77777777" w:rsidR="00AB1438" w:rsidRDefault="00AB1438">
      <w:r>
        <w:separator/>
      </w:r>
    </w:p>
  </w:endnote>
  <w:endnote w:type="continuationSeparator" w:id="0">
    <w:p w14:paraId="2791B731" w14:textId="77777777" w:rsidR="00AB1438" w:rsidRDefault="00AB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2F1D" w14:textId="77777777" w:rsidR="00AB1438" w:rsidRDefault="00AB1438">
      <w:r>
        <w:separator/>
      </w:r>
    </w:p>
  </w:footnote>
  <w:footnote w:type="continuationSeparator" w:id="0">
    <w:p w14:paraId="4E81913E" w14:textId="77777777" w:rsidR="00AB1438" w:rsidRDefault="00AB1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D00AF8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8C25A6">
      <w:rPr>
        <w:rFonts w:ascii="Arial" w:hAnsi="Arial" w:cs="Arial"/>
        <w:b/>
        <w:sz w:val="18"/>
        <w:szCs w:val="18"/>
      </w:rPr>
      <w:t>9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8C25A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25A6"/>
    <w:rsid w:val="008C384C"/>
    <w:rsid w:val="008D2C47"/>
    <w:rsid w:val="008D2E1D"/>
    <w:rsid w:val="008E332B"/>
    <w:rsid w:val="0090271F"/>
    <w:rsid w:val="00902E23"/>
    <w:rsid w:val="0090377D"/>
    <w:rsid w:val="009053FA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1438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45E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18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2</cp:revision>
  <cp:lastPrinted>2019-02-25T14:05:00Z</cp:lastPrinted>
  <dcterms:created xsi:type="dcterms:W3CDTF">2024-09-25T13:22:00Z</dcterms:created>
  <dcterms:modified xsi:type="dcterms:W3CDTF">2024-09-25T13:22:00Z</dcterms:modified>
</cp:coreProperties>
</file>