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6534D0E2"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BE38C2">
              <w:t>8</w:t>
            </w:r>
            <w:r w:rsidRPr="003D4ABF">
              <w:t>.</w:t>
            </w:r>
            <w:r w:rsidR="00B91C41">
              <w:t>7</w:t>
            </w:r>
            <w:r w:rsidRPr="003D4ABF">
              <w:t xml:space="preserve">.0 </w:t>
            </w:r>
            <w:r w:rsidRPr="003D4ABF">
              <w:rPr>
                <w:sz w:val="32"/>
              </w:rPr>
              <w:t>(202</w:t>
            </w:r>
            <w:r w:rsidR="00694C30">
              <w:rPr>
                <w:sz w:val="32"/>
              </w:rPr>
              <w:t>4</w:t>
            </w:r>
            <w:r w:rsidRPr="003D4ABF">
              <w:rPr>
                <w:sz w:val="32"/>
              </w:rPr>
              <w:t>-</w:t>
            </w:r>
            <w:r w:rsidR="00694C30">
              <w:rPr>
                <w:sz w:val="32"/>
              </w:rPr>
              <w:t>0</w:t>
            </w:r>
            <w:r w:rsidR="00B91C41">
              <w:rPr>
                <w:sz w:val="32"/>
              </w:rPr>
              <w:t>9</w:t>
            </w:r>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2309590" w:rsidR="004F0988" w:rsidRPr="003D4ABF" w:rsidRDefault="00787F8E" w:rsidP="00787F8E">
            <w:pPr>
              <w:pStyle w:val="ZT"/>
              <w:framePr w:wrap="auto" w:hAnchor="text" w:yAlign="inline"/>
              <w:rPr>
                <w:i/>
                <w:sz w:val="28"/>
              </w:rPr>
            </w:pPr>
            <w:r w:rsidRPr="003D4ABF">
              <w:t>(</w:t>
            </w:r>
            <w:r w:rsidRPr="003D4ABF">
              <w:rPr>
                <w:rStyle w:val="ZGSM"/>
              </w:rPr>
              <w:t>Release 1</w:t>
            </w:r>
            <w:r w:rsidR="00BE38C2">
              <w:rPr>
                <w:rStyle w:val="ZGSM"/>
              </w:rPr>
              <w:t>8</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84549432"/>
      <w:bookmarkEnd w:id="1"/>
      <w:tr w:rsidR="00C074DD" w:rsidRPr="003D4ABF" w14:paraId="3FEAD0AC" w14:textId="77777777" w:rsidTr="00787F8E">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788687416"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5pt;height:75pt" o:ole="">
                  <v:imagedata r:id="rId11" o:title=""/>
                </v:shape>
                <o:OLEObject Type="Embed" ProgID="Word.Picture.8" ShapeID="_x0000_i1026" DrawAspect="Content" ObjectID="_1788687417"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2CD545EE"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694C30">
              <w:rPr>
                <w:noProof/>
                <w:sz w:val="18"/>
              </w:rPr>
              <w:t>4</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06F8BA97" w14:textId="43A9DD3D" w:rsidR="001F3C35" w:rsidRDefault="00023F69">
      <w:pPr>
        <w:pStyle w:val="TOC1"/>
        <w:rPr>
          <w:rFonts w:asciiTheme="minorHAnsi" w:eastAsiaTheme="minorEastAsia" w:hAnsiTheme="minorHAnsi" w:cstheme="minorBidi"/>
          <w:kern w:val="2"/>
          <w:szCs w:val="22"/>
          <w14:ligatures w14:val="standardContextual"/>
        </w:rPr>
      </w:pPr>
      <w:r w:rsidRPr="003D4ABF">
        <w:rPr>
          <w:noProof w:val="0"/>
        </w:rPr>
        <w:fldChar w:fldCharType="begin" w:fldLock="1"/>
      </w:r>
      <w:r w:rsidRPr="003D4ABF">
        <w:instrText xml:space="preserve"> TOC \o "1-9" </w:instrText>
      </w:r>
      <w:r w:rsidRPr="003D4ABF">
        <w:rPr>
          <w:noProof w:val="0"/>
        </w:rPr>
        <w:fldChar w:fldCharType="separate"/>
      </w:r>
      <w:r w:rsidR="001F3C35">
        <w:t>Foreword</w:t>
      </w:r>
      <w:r w:rsidR="001F3C35">
        <w:tab/>
      </w:r>
      <w:r w:rsidR="001F3C35">
        <w:fldChar w:fldCharType="begin" w:fldLock="1"/>
      </w:r>
      <w:r w:rsidR="001F3C35">
        <w:instrText xml:space="preserve"> PAGEREF _Toc178072689 \h </w:instrText>
      </w:r>
      <w:r w:rsidR="001F3C35">
        <w:fldChar w:fldCharType="separate"/>
      </w:r>
      <w:r w:rsidR="001F3C35">
        <w:t>7</w:t>
      </w:r>
      <w:r w:rsidR="001F3C35">
        <w:fldChar w:fldCharType="end"/>
      </w:r>
    </w:p>
    <w:p w14:paraId="0F1AEE21" w14:textId="087F2FF1" w:rsidR="001F3C35" w:rsidRDefault="001F3C35">
      <w:pPr>
        <w:pStyle w:val="TOC1"/>
        <w:rPr>
          <w:rFonts w:asciiTheme="minorHAnsi" w:eastAsiaTheme="minorEastAsia" w:hAnsiTheme="minorHAnsi" w:cstheme="minorBidi"/>
          <w:kern w:val="2"/>
          <w:szCs w:val="22"/>
          <w14:ligatures w14:val="standardContextual"/>
        </w:rPr>
      </w:pPr>
      <w:r>
        <w:t>Introduction</w:t>
      </w:r>
      <w:r>
        <w:tab/>
      </w:r>
      <w:r>
        <w:fldChar w:fldCharType="begin" w:fldLock="1"/>
      </w:r>
      <w:r>
        <w:instrText xml:space="preserve"> PAGEREF _Toc178072690 \h </w:instrText>
      </w:r>
      <w:r>
        <w:fldChar w:fldCharType="separate"/>
      </w:r>
      <w:r>
        <w:t>7</w:t>
      </w:r>
      <w:r>
        <w:fldChar w:fldCharType="end"/>
      </w:r>
    </w:p>
    <w:p w14:paraId="172E0F1B" w14:textId="59C818A3" w:rsidR="001F3C35" w:rsidRDefault="001F3C35">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_Toc178072691 \h </w:instrText>
      </w:r>
      <w:r>
        <w:fldChar w:fldCharType="separate"/>
      </w:r>
      <w:r>
        <w:t>8</w:t>
      </w:r>
      <w:r>
        <w:fldChar w:fldCharType="end"/>
      </w:r>
    </w:p>
    <w:p w14:paraId="5D062B3D" w14:textId="6468BC25" w:rsidR="001F3C35" w:rsidRDefault="001F3C35">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_Toc178072692 \h </w:instrText>
      </w:r>
      <w:r>
        <w:fldChar w:fldCharType="separate"/>
      </w:r>
      <w:r>
        <w:t>8</w:t>
      </w:r>
      <w:r>
        <w:fldChar w:fldCharType="end"/>
      </w:r>
    </w:p>
    <w:p w14:paraId="50B5B859" w14:textId="0C9F85C7" w:rsidR="001F3C35" w:rsidRDefault="001F3C35">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w:t>
      </w:r>
      <w:r>
        <w:rPr>
          <w:lang w:eastAsia="zh-CN"/>
        </w:rPr>
        <w:t xml:space="preserve"> </w:t>
      </w:r>
      <w:r>
        <w:t>and abbreviations</w:t>
      </w:r>
      <w:r>
        <w:tab/>
      </w:r>
      <w:r>
        <w:fldChar w:fldCharType="begin" w:fldLock="1"/>
      </w:r>
      <w:r>
        <w:instrText xml:space="preserve"> PAGEREF _Toc178072693 \h </w:instrText>
      </w:r>
      <w:r>
        <w:fldChar w:fldCharType="separate"/>
      </w:r>
      <w:r>
        <w:t>10</w:t>
      </w:r>
      <w:r>
        <w:fldChar w:fldCharType="end"/>
      </w:r>
    </w:p>
    <w:p w14:paraId="666E0B77" w14:textId="2C5F0E4C" w:rsidR="001F3C35" w:rsidRDefault="001F3C35">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_Toc178072694 \h </w:instrText>
      </w:r>
      <w:r>
        <w:fldChar w:fldCharType="separate"/>
      </w:r>
      <w:r>
        <w:t>10</w:t>
      </w:r>
      <w:r>
        <w:fldChar w:fldCharType="end"/>
      </w:r>
    </w:p>
    <w:p w14:paraId="26BACBF8" w14:textId="65FAD2DB" w:rsidR="001F3C35" w:rsidRDefault="001F3C35">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_Toc178072695 \h </w:instrText>
      </w:r>
      <w:r>
        <w:fldChar w:fldCharType="separate"/>
      </w:r>
      <w:r>
        <w:t>12</w:t>
      </w:r>
      <w:r>
        <w:fldChar w:fldCharType="end"/>
      </w:r>
    </w:p>
    <w:p w14:paraId="672FA69C" w14:textId="414B9F37" w:rsidR="001F3C35" w:rsidRDefault="001F3C35">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zh-CN"/>
        </w:rPr>
        <w:t>High level architectural requirements</w:t>
      </w:r>
      <w:r>
        <w:tab/>
      </w:r>
      <w:r>
        <w:fldChar w:fldCharType="begin" w:fldLock="1"/>
      </w:r>
      <w:r>
        <w:instrText xml:space="preserve"> PAGEREF _Toc178072696 \h </w:instrText>
      </w:r>
      <w:r>
        <w:fldChar w:fldCharType="separate"/>
      </w:r>
      <w:r>
        <w:t>13</w:t>
      </w:r>
      <w:r>
        <w:fldChar w:fldCharType="end"/>
      </w:r>
    </w:p>
    <w:p w14:paraId="2A178D62" w14:textId="6FE9F4F2" w:rsidR="001F3C35" w:rsidRDefault="001F3C35">
      <w:pPr>
        <w:pStyle w:val="TOC2"/>
        <w:rPr>
          <w:rFonts w:asciiTheme="minorHAnsi" w:eastAsiaTheme="minorEastAsia" w:hAnsiTheme="minorHAnsi" w:cstheme="minorBidi"/>
          <w:kern w:val="2"/>
          <w:sz w:val="22"/>
          <w:szCs w:val="22"/>
          <w14:ligatures w14:val="standardContextual"/>
        </w:rPr>
      </w:pPr>
      <w:r>
        <w:t>4.</w:t>
      </w:r>
      <w:r>
        <w:rPr>
          <w:lang w:eastAsia="zh-CN"/>
        </w:rPr>
        <w:t>1</w:t>
      </w:r>
      <w:r>
        <w:rPr>
          <w:rFonts w:asciiTheme="minorHAnsi" w:eastAsiaTheme="minorEastAsia" w:hAnsiTheme="minorHAnsi" w:cstheme="minorBidi"/>
          <w:kern w:val="2"/>
          <w:sz w:val="22"/>
          <w:szCs w:val="22"/>
          <w14:ligatures w14:val="standardContextual"/>
        </w:rPr>
        <w:tab/>
      </w:r>
      <w:r>
        <w:rPr>
          <w:lang w:eastAsia="zh-CN"/>
        </w:rPr>
        <w:t>General requirements</w:t>
      </w:r>
      <w:r>
        <w:tab/>
      </w:r>
      <w:r>
        <w:fldChar w:fldCharType="begin" w:fldLock="1"/>
      </w:r>
      <w:r>
        <w:instrText xml:space="preserve"> PAGEREF _Toc178072697 \h </w:instrText>
      </w:r>
      <w:r>
        <w:fldChar w:fldCharType="separate"/>
      </w:r>
      <w:r>
        <w:t>13</w:t>
      </w:r>
      <w:r>
        <w:fldChar w:fldCharType="end"/>
      </w:r>
    </w:p>
    <w:p w14:paraId="6497B2DB" w14:textId="5A0AD958" w:rsidR="001F3C35" w:rsidRDefault="001F3C35">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Non-session management related policy control requirements</w:t>
      </w:r>
      <w:r>
        <w:tab/>
      </w:r>
      <w:r>
        <w:fldChar w:fldCharType="begin" w:fldLock="1"/>
      </w:r>
      <w:r>
        <w:instrText xml:space="preserve"> PAGEREF _Toc178072698 \h </w:instrText>
      </w:r>
      <w:r>
        <w:fldChar w:fldCharType="separate"/>
      </w:r>
      <w:r>
        <w:t>14</w:t>
      </w:r>
      <w:r>
        <w:fldChar w:fldCharType="end"/>
      </w:r>
    </w:p>
    <w:p w14:paraId="2AB555A0" w14:textId="650E77EF" w:rsidR="001F3C35" w:rsidRDefault="001F3C35">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Access and mobility related policy control requirements</w:t>
      </w:r>
      <w:r>
        <w:tab/>
      </w:r>
      <w:r>
        <w:fldChar w:fldCharType="begin" w:fldLock="1"/>
      </w:r>
      <w:r>
        <w:instrText xml:space="preserve"> PAGEREF _Toc178072699 \h </w:instrText>
      </w:r>
      <w:r>
        <w:fldChar w:fldCharType="separate"/>
      </w:r>
      <w:r>
        <w:t>14</w:t>
      </w:r>
      <w:r>
        <w:fldChar w:fldCharType="end"/>
      </w:r>
    </w:p>
    <w:p w14:paraId="09A29B58" w14:textId="518C7404" w:rsidR="001F3C35" w:rsidRDefault="001F3C35">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UE policy control requirements</w:t>
      </w:r>
      <w:r>
        <w:tab/>
      </w:r>
      <w:r>
        <w:fldChar w:fldCharType="begin" w:fldLock="1"/>
      </w:r>
      <w:r>
        <w:instrText xml:space="preserve"> PAGEREF _Toc178072700 \h </w:instrText>
      </w:r>
      <w:r>
        <w:fldChar w:fldCharType="separate"/>
      </w:r>
      <w:r>
        <w:t>14</w:t>
      </w:r>
      <w:r>
        <w:fldChar w:fldCharType="end"/>
      </w:r>
    </w:p>
    <w:p w14:paraId="3E2E25A2" w14:textId="0F29C4E0" w:rsidR="001F3C35" w:rsidRDefault="001F3C35">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Network analytics information requirements</w:t>
      </w:r>
      <w:r>
        <w:tab/>
      </w:r>
      <w:r>
        <w:fldChar w:fldCharType="begin" w:fldLock="1"/>
      </w:r>
      <w:r>
        <w:instrText xml:space="preserve"> PAGEREF _Toc178072701 \h </w:instrText>
      </w:r>
      <w:r>
        <w:fldChar w:fldCharType="separate"/>
      </w:r>
      <w:r>
        <w:t>14</w:t>
      </w:r>
      <w:r>
        <w:fldChar w:fldCharType="end"/>
      </w:r>
    </w:p>
    <w:p w14:paraId="0B668734" w14:textId="5B96908B" w:rsidR="001F3C35" w:rsidRDefault="001F3C35">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_Toc178072702 \h </w:instrText>
      </w:r>
      <w:r>
        <w:fldChar w:fldCharType="separate"/>
      </w:r>
      <w:r>
        <w:t>14</w:t>
      </w:r>
      <w:r>
        <w:fldChar w:fldCharType="end"/>
      </w:r>
    </w:p>
    <w:p w14:paraId="775D9713" w14:textId="262BBFDB" w:rsidR="001F3C35" w:rsidRDefault="001F3C35">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SMF selection management related policy control requirements</w:t>
      </w:r>
      <w:r>
        <w:tab/>
      </w:r>
      <w:r>
        <w:fldChar w:fldCharType="begin" w:fldLock="1"/>
      </w:r>
      <w:r>
        <w:instrText xml:space="preserve"> PAGEREF _Toc178072703 \h </w:instrText>
      </w:r>
      <w:r>
        <w:fldChar w:fldCharType="separate"/>
      </w:r>
      <w:r>
        <w:t>15</w:t>
      </w:r>
      <w:r>
        <w:fldChar w:fldCharType="end"/>
      </w:r>
    </w:p>
    <w:p w14:paraId="5C79B527" w14:textId="1C67291D" w:rsidR="001F3C35" w:rsidRDefault="001F3C35">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Support for non-session management related network capability exposure</w:t>
      </w:r>
      <w:r>
        <w:tab/>
      </w:r>
      <w:r>
        <w:fldChar w:fldCharType="begin" w:fldLock="1"/>
      </w:r>
      <w:r>
        <w:instrText xml:space="preserve"> PAGEREF _Toc178072704 \h </w:instrText>
      </w:r>
      <w:r>
        <w:fldChar w:fldCharType="separate"/>
      </w:r>
      <w:r>
        <w:t>15</w:t>
      </w:r>
      <w:r>
        <w:fldChar w:fldCharType="end"/>
      </w:r>
    </w:p>
    <w:p w14:paraId="44277FBF" w14:textId="7CE4D1D6" w:rsidR="001F3C35" w:rsidRDefault="001F3C35">
      <w:pPr>
        <w:pStyle w:val="TOC3"/>
        <w:rPr>
          <w:rFonts w:asciiTheme="minorHAnsi" w:eastAsiaTheme="minorEastAsia" w:hAnsiTheme="minorHAnsi" w:cstheme="minorBidi"/>
          <w:kern w:val="2"/>
          <w:sz w:val="22"/>
          <w:szCs w:val="22"/>
          <w14:ligatures w14:val="standardContextual"/>
        </w:rPr>
      </w:pPr>
      <w:r>
        <w:t>4.2.7</w:t>
      </w:r>
      <w:r>
        <w:rPr>
          <w:rFonts w:asciiTheme="minorHAnsi" w:eastAsiaTheme="minorEastAsia" w:hAnsiTheme="minorHAnsi" w:cstheme="minorBidi"/>
          <w:kern w:val="2"/>
          <w:sz w:val="22"/>
          <w:szCs w:val="22"/>
          <w14:ligatures w14:val="standardContextual"/>
        </w:rPr>
        <w:tab/>
      </w:r>
      <w:r>
        <w:t>Slice replacement related policy control requirements</w:t>
      </w:r>
      <w:r>
        <w:tab/>
      </w:r>
      <w:r>
        <w:fldChar w:fldCharType="begin" w:fldLock="1"/>
      </w:r>
      <w:r>
        <w:instrText xml:space="preserve"> PAGEREF _Toc178072705 \h </w:instrText>
      </w:r>
      <w:r>
        <w:fldChar w:fldCharType="separate"/>
      </w:r>
      <w:r>
        <w:t>15</w:t>
      </w:r>
      <w:r>
        <w:fldChar w:fldCharType="end"/>
      </w:r>
    </w:p>
    <w:p w14:paraId="3A5C8F6A" w14:textId="06C842D5" w:rsidR="001F3C35" w:rsidRDefault="001F3C35">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Session management related policy control requirements</w:t>
      </w:r>
      <w:r>
        <w:tab/>
      </w:r>
      <w:r>
        <w:fldChar w:fldCharType="begin" w:fldLock="1"/>
      </w:r>
      <w:r>
        <w:instrText xml:space="preserve"> PAGEREF _Toc178072706 \h </w:instrText>
      </w:r>
      <w:r>
        <w:fldChar w:fldCharType="separate"/>
      </w:r>
      <w:r>
        <w:t>16</w:t>
      </w:r>
      <w:r>
        <w:fldChar w:fldCharType="end"/>
      </w:r>
    </w:p>
    <w:p w14:paraId="0BF6A4DC" w14:textId="7ED4DA9D" w:rsidR="001F3C35" w:rsidRDefault="001F3C35">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General requirements</w:t>
      </w:r>
      <w:r>
        <w:tab/>
      </w:r>
      <w:r>
        <w:fldChar w:fldCharType="begin" w:fldLock="1"/>
      </w:r>
      <w:r>
        <w:instrText xml:space="preserve"> PAGEREF _Toc178072707 \h </w:instrText>
      </w:r>
      <w:r>
        <w:fldChar w:fldCharType="separate"/>
      </w:r>
      <w:r>
        <w:t>16</w:t>
      </w:r>
      <w:r>
        <w:fldChar w:fldCharType="end"/>
      </w:r>
    </w:p>
    <w:p w14:paraId="101F4D1D" w14:textId="74122FFE" w:rsidR="001F3C35" w:rsidRDefault="001F3C35">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Charging related requirements</w:t>
      </w:r>
      <w:r>
        <w:tab/>
      </w:r>
      <w:r>
        <w:fldChar w:fldCharType="begin" w:fldLock="1"/>
      </w:r>
      <w:r>
        <w:instrText xml:space="preserve"> PAGEREF _Toc178072708 \h </w:instrText>
      </w:r>
      <w:r>
        <w:fldChar w:fldCharType="separate"/>
      </w:r>
      <w:r>
        <w:t>16</w:t>
      </w:r>
      <w:r>
        <w:fldChar w:fldCharType="end"/>
      </w:r>
    </w:p>
    <w:p w14:paraId="1BDE0610" w14:textId="47AECE09" w:rsidR="001F3C35" w:rsidRDefault="001F3C35">
      <w:pPr>
        <w:pStyle w:val="TOC4"/>
        <w:rPr>
          <w:rFonts w:asciiTheme="minorHAnsi" w:eastAsiaTheme="minorEastAsia" w:hAnsiTheme="minorHAnsi" w:cstheme="minorBidi"/>
          <w:kern w:val="2"/>
          <w:sz w:val="22"/>
          <w:szCs w:val="22"/>
          <w14:ligatures w14:val="standardContextual"/>
        </w:rPr>
      </w:pPr>
      <w:r>
        <w:t>4.3.2.1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_Toc178072709 \h </w:instrText>
      </w:r>
      <w:r>
        <w:fldChar w:fldCharType="separate"/>
      </w:r>
      <w:r>
        <w:t>16</w:t>
      </w:r>
      <w:r>
        <w:fldChar w:fldCharType="end"/>
      </w:r>
    </w:p>
    <w:p w14:paraId="2F9B53F4" w14:textId="41AF98D9" w:rsidR="001F3C35" w:rsidRDefault="001F3C35">
      <w:pPr>
        <w:pStyle w:val="TOC4"/>
        <w:rPr>
          <w:rFonts w:asciiTheme="minorHAnsi" w:eastAsiaTheme="minorEastAsia" w:hAnsiTheme="minorHAnsi" w:cstheme="minorBidi"/>
          <w:kern w:val="2"/>
          <w:sz w:val="22"/>
          <w:szCs w:val="22"/>
          <w14:ligatures w14:val="standardContextual"/>
        </w:rPr>
      </w:pPr>
      <w:r>
        <w:t>4.3.2.2</w:t>
      </w:r>
      <w:r>
        <w:rPr>
          <w:rFonts w:asciiTheme="minorHAnsi" w:eastAsiaTheme="minorEastAsia" w:hAnsiTheme="minorHAnsi" w:cstheme="minorBidi"/>
          <w:kern w:val="2"/>
          <w:sz w:val="22"/>
          <w:szCs w:val="22"/>
          <w14:ligatures w14:val="standardContextual"/>
        </w:rPr>
        <w:tab/>
      </w:r>
      <w:r>
        <w:t>Charging models</w:t>
      </w:r>
      <w:r>
        <w:tab/>
      </w:r>
      <w:r>
        <w:fldChar w:fldCharType="begin" w:fldLock="1"/>
      </w:r>
      <w:r>
        <w:instrText xml:space="preserve"> PAGEREF _Toc178072710 \h </w:instrText>
      </w:r>
      <w:r>
        <w:fldChar w:fldCharType="separate"/>
      </w:r>
      <w:r>
        <w:t>16</w:t>
      </w:r>
      <w:r>
        <w:fldChar w:fldCharType="end"/>
      </w:r>
    </w:p>
    <w:p w14:paraId="74F07DB2" w14:textId="650D0DCB" w:rsidR="001F3C35" w:rsidRDefault="001F3C35">
      <w:pPr>
        <w:pStyle w:val="TOC4"/>
        <w:rPr>
          <w:rFonts w:asciiTheme="minorHAnsi" w:eastAsiaTheme="minorEastAsia" w:hAnsiTheme="minorHAnsi" w:cstheme="minorBidi"/>
          <w:kern w:val="2"/>
          <w:sz w:val="22"/>
          <w:szCs w:val="22"/>
          <w14:ligatures w14:val="standardContextual"/>
        </w:rPr>
      </w:pPr>
      <w:r>
        <w:t>4.3.2.3</w:t>
      </w:r>
      <w:r>
        <w:rPr>
          <w:rFonts w:asciiTheme="minorHAnsi" w:eastAsiaTheme="minorEastAsia" w:hAnsiTheme="minorHAnsi" w:cstheme="minorBidi"/>
          <w:kern w:val="2"/>
          <w:sz w:val="22"/>
          <w:szCs w:val="22"/>
          <w14:ligatures w14:val="standardContextual"/>
        </w:rPr>
        <w:tab/>
      </w:r>
      <w:r>
        <w:t>Charging requirements</w:t>
      </w:r>
      <w:r>
        <w:tab/>
      </w:r>
      <w:r>
        <w:fldChar w:fldCharType="begin" w:fldLock="1"/>
      </w:r>
      <w:r>
        <w:instrText xml:space="preserve"> PAGEREF _Toc178072711 \h </w:instrText>
      </w:r>
      <w:r>
        <w:fldChar w:fldCharType="separate"/>
      </w:r>
      <w:r>
        <w:t>17</w:t>
      </w:r>
      <w:r>
        <w:fldChar w:fldCharType="end"/>
      </w:r>
    </w:p>
    <w:p w14:paraId="49130F7F" w14:textId="0DADF0FB" w:rsidR="001F3C35" w:rsidRDefault="001F3C35">
      <w:pPr>
        <w:pStyle w:val="TOC4"/>
        <w:rPr>
          <w:rFonts w:asciiTheme="minorHAnsi" w:eastAsiaTheme="minorEastAsia" w:hAnsiTheme="minorHAnsi" w:cstheme="minorBidi"/>
          <w:kern w:val="2"/>
          <w:sz w:val="22"/>
          <w:szCs w:val="22"/>
          <w14:ligatures w14:val="standardContextual"/>
        </w:rPr>
      </w:pPr>
      <w:r>
        <w:t>4.3.2.4</w:t>
      </w:r>
      <w:r>
        <w:rPr>
          <w:rFonts w:asciiTheme="minorHAnsi" w:eastAsiaTheme="minorEastAsia" w:hAnsiTheme="minorHAnsi" w:cstheme="minorBidi"/>
          <w:kern w:val="2"/>
          <w:sz w:val="22"/>
          <w:szCs w:val="22"/>
          <w14:ligatures w14:val="standardContextual"/>
        </w:rPr>
        <w:tab/>
      </w:r>
      <w:r>
        <w:t>Examples of Service Data Flow Charging</w:t>
      </w:r>
      <w:r>
        <w:tab/>
      </w:r>
      <w:r>
        <w:fldChar w:fldCharType="begin" w:fldLock="1"/>
      </w:r>
      <w:r>
        <w:instrText xml:space="preserve"> PAGEREF _Toc178072712 \h </w:instrText>
      </w:r>
      <w:r>
        <w:fldChar w:fldCharType="separate"/>
      </w:r>
      <w:r>
        <w:t>17</w:t>
      </w:r>
      <w:r>
        <w:fldChar w:fldCharType="end"/>
      </w:r>
    </w:p>
    <w:p w14:paraId="7B466276" w14:textId="0E1D0528" w:rsidR="001F3C35" w:rsidRDefault="001F3C35">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Policy control requirements</w:t>
      </w:r>
      <w:r>
        <w:tab/>
      </w:r>
      <w:r>
        <w:fldChar w:fldCharType="begin" w:fldLock="1"/>
      </w:r>
      <w:r>
        <w:instrText xml:space="preserve"> PAGEREF _Toc178072713 \h </w:instrText>
      </w:r>
      <w:r>
        <w:fldChar w:fldCharType="separate"/>
      </w:r>
      <w:r>
        <w:t>17</w:t>
      </w:r>
      <w:r>
        <w:fldChar w:fldCharType="end"/>
      </w:r>
    </w:p>
    <w:p w14:paraId="563C3536" w14:textId="7F1EBF5D" w:rsidR="001F3C35" w:rsidRDefault="001F3C35">
      <w:pPr>
        <w:pStyle w:val="TOC4"/>
        <w:rPr>
          <w:rFonts w:asciiTheme="minorHAnsi" w:eastAsiaTheme="minorEastAsia" w:hAnsiTheme="minorHAnsi" w:cstheme="minorBidi"/>
          <w:kern w:val="2"/>
          <w:sz w:val="22"/>
          <w:szCs w:val="22"/>
          <w14:ligatures w14:val="standardContextual"/>
        </w:rPr>
      </w:pPr>
      <w:r>
        <w:t>4.3.3.1</w:t>
      </w:r>
      <w:r>
        <w:rPr>
          <w:rFonts w:asciiTheme="minorHAnsi" w:eastAsiaTheme="minorEastAsia" w:hAnsiTheme="minorHAnsi" w:cstheme="minorBidi"/>
          <w:kern w:val="2"/>
          <w:sz w:val="22"/>
          <w:szCs w:val="22"/>
          <w14:ligatures w14:val="standardContextual"/>
        </w:rPr>
        <w:tab/>
      </w:r>
      <w:r>
        <w:t>Gating control requirements</w:t>
      </w:r>
      <w:r>
        <w:tab/>
      </w:r>
      <w:r>
        <w:fldChar w:fldCharType="begin" w:fldLock="1"/>
      </w:r>
      <w:r>
        <w:instrText xml:space="preserve"> PAGEREF _Toc178072714 \h </w:instrText>
      </w:r>
      <w:r>
        <w:fldChar w:fldCharType="separate"/>
      </w:r>
      <w:r>
        <w:t>17</w:t>
      </w:r>
      <w:r>
        <w:fldChar w:fldCharType="end"/>
      </w:r>
    </w:p>
    <w:p w14:paraId="5ED24BA1" w14:textId="153F8CF4" w:rsidR="001F3C35" w:rsidRDefault="001F3C35">
      <w:pPr>
        <w:pStyle w:val="TOC4"/>
        <w:rPr>
          <w:rFonts w:asciiTheme="minorHAnsi" w:eastAsiaTheme="minorEastAsia" w:hAnsiTheme="minorHAnsi" w:cstheme="minorBidi"/>
          <w:kern w:val="2"/>
          <w:sz w:val="22"/>
          <w:szCs w:val="22"/>
          <w14:ligatures w14:val="standardContextual"/>
        </w:rPr>
      </w:pPr>
      <w:r>
        <w:t>4.3.3.2</w:t>
      </w:r>
      <w:r>
        <w:rPr>
          <w:rFonts w:asciiTheme="minorHAnsi" w:eastAsiaTheme="minorEastAsia" w:hAnsiTheme="minorHAnsi" w:cstheme="minorBidi"/>
          <w:kern w:val="2"/>
          <w:sz w:val="22"/>
          <w:szCs w:val="22"/>
          <w14:ligatures w14:val="standardContextual"/>
        </w:rPr>
        <w:tab/>
      </w:r>
      <w:r>
        <w:t>QoS control requirements</w:t>
      </w:r>
      <w:r>
        <w:tab/>
      </w:r>
      <w:r>
        <w:fldChar w:fldCharType="begin" w:fldLock="1"/>
      </w:r>
      <w:r>
        <w:instrText xml:space="preserve"> PAGEREF _Toc178072715 \h </w:instrText>
      </w:r>
      <w:r>
        <w:fldChar w:fldCharType="separate"/>
      </w:r>
      <w:r>
        <w:t>18</w:t>
      </w:r>
      <w:r>
        <w:fldChar w:fldCharType="end"/>
      </w:r>
    </w:p>
    <w:p w14:paraId="44AC58B9" w14:textId="23E691FE" w:rsidR="001F3C35" w:rsidRDefault="001F3C35">
      <w:pPr>
        <w:pStyle w:val="TOC5"/>
        <w:rPr>
          <w:rFonts w:asciiTheme="minorHAnsi" w:eastAsiaTheme="minorEastAsia" w:hAnsiTheme="minorHAnsi" w:cstheme="minorBidi"/>
          <w:kern w:val="2"/>
          <w:sz w:val="22"/>
          <w:szCs w:val="22"/>
          <w14:ligatures w14:val="standardContextual"/>
        </w:rPr>
      </w:pPr>
      <w:r>
        <w:t>4.3.3.2.1</w:t>
      </w:r>
      <w:r>
        <w:rPr>
          <w:rFonts w:asciiTheme="minorHAnsi" w:eastAsiaTheme="minorEastAsia" w:hAnsiTheme="minorHAnsi" w:cstheme="minorBidi"/>
          <w:kern w:val="2"/>
          <w:sz w:val="22"/>
          <w:szCs w:val="22"/>
          <w14:ligatures w14:val="standardContextual"/>
        </w:rPr>
        <w:tab/>
      </w:r>
      <w:r>
        <w:t>QoS control at service data flow level</w:t>
      </w:r>
      <w:r>
        <w:tab/>
      </w:r>
      <w:r>
        <w:fldChar w:fldCharType="begin" w:fldLock="1"/>
      </w:r>
      <w:r>
        <w:instrText xml:space="preserve"> PAGEREF _Toc178072716 \h </w:instrText>
      </w:r>
      <w:r>
        <w:fldChar w:fldCharType="separate"/>
      </w:r>
      <w:r>
        <w:t>18</w:t>
      </w:r>
      <w:r>
        <w:fldChar w:fldCharType="end"/>
      </w:r>
    </w:p>
    <w:p w14:paraId="22D48701" w14:textId="34EFC468" w:rsidR="001F3C35" w:rsidRDefault="001F3C35">
      <w:pPr>
        <w:pStyle w:val="TOC5"/>
        <w:rPr>
          <w:rFonts w:asciiTheme="minorHAnsi" w:eastAsiaTheme="minorEastAsia" w:hAnsiTheme="minorHAnsi" w:cstheme="minorBidi"/>
          <w:kern w:val="2"/>
          <w:sz w:val="22"/>
          <w:szCs w:val="22"/>
          <w14:ligatures w14:val="standardContextual"/>
        </w:rPr>
      </w:pPr>
      <w:r>
        <w:t>4.3.3.2.2</w:t>
      </w:r>
      <w:r>
        <w:rPr>
          <w:rFonts w:asciiTheme="minorHAnsi" w:eastAsiaTheme="minorEastAsia" w:hAnsiTheme="minorHAnsi" w:cstheme="minorBidi"/>
          <w:kern w:val="2"/>
          <w:sz w:val="22"/>
          <w:szCs w:val="22"/>
          <w14:ligatures w14:val="standardContextual"/>
        </w:rPr>
        <w:tab/>
      </w:r>
      <w:r>
        <w:t>QoS control at QoS Flow level</w:t>
      </w:r>
      <w:r>
        <w:tab/>
      </w:r>
      <w:r>
        <w:fldChar w:fldCharType="begin" w:fldLock="1"/>
      </w:r>
      <w:r>
        <w:instrText xml:space="preserve"> PAGEREF _Toc178072717 \h </w:instrText>
      </w:r>
      <w:r>
        <w:fldChar w:fldCharType="separate"/>
      </w:r>
      <w:r>
        <w:t>18</w:t>
      </w:r>
      <w:r>
        <w:fldChar w:fldCharType="end"/>
      </w:r>
    </w:p>
    <w:p w14:paraId="4E4BE404" w14:textId="6A88DE7B" w:rsidR="001F3C35" w:rsidRDefault="001F3C35">
      <w:pPr>
        <w:pStyle w:val="TOC5"/>
        <w:rPr>
          <w:rFonts w:asciiTheme="minorHAnsi" w:eastAsiaTheme="minorEastAsia" w:hAnsiTheme="minorHAnsi" w:cstheme="minorBidi"/>
          <w:kern w:val="2"/>
          <w:sz w:val="22"/>
          <w:szCs w:val="22"/>
          <w14:ligatures w14:val="standardContextual"/>
        </w:rPr>
      </w:pPr>
      <w:r>
        <w:t>4.3.3.2.3</w:t>
      </w:r>
      <w:r>
        <w:rPr>
          <w:rFonts w:asciiTheme="minorHAnsi" w:eastAsiaTheme="minorEastAsia" w:hAnsiTheme="minorHAnsi" w:cstheme="minorBidi"/>
          <w:kern w:val="2"/>
          <w:sz w:val="22"/>
          <w:szCs w:val="22"/>
          <w14:ligatures w14:val="standardContextual"/>
        </w:rPr>
        <w:tab/>
      </w:r>
      <w:r>
        <w:t>QoS control at PDU Session level</w:t>
      </w:r>
      <w:r>
        <w:tab/>
      </w:r>
      <w:r>
        <w:fldChar w:fldCharType="begin" w:fldLock="1"/>
      </w:r>
      <w:r>
        <w:instrText xml:space="preserve"> PAGEREF _Toc178072718 \h </w:instrText>
      </w:r>
      <w:r>
        <w:fldChar w:fldCharType="separate"/>
      </w:r>
      <w:r>
        <w:t>18</w:t>
      </w:r>
      <w:r>
        <w:fldChar w:fldCharType="end"/>
      </w:r>
    </w:p>
    <w:p w14:paraId="50773F33" w14:textId="63A380D8" w:rsidR="001F3C35" w:rsidRDefault="001F3C35">
      <w:pPr>
        <w:pStyle w:val="TOC4"/>
        <w:rPr>
          <w:rFonts w:asciiTheme="minorHAnsi" w:eastAsiaTheme="minorEastAsia" w:hAnsiTheme="minorHAnsi" w:cstheme="minorBidi"/>
          <w:kern w:val="2"/>
          <w:sz w:val="22"/>
          <w:szCs w:val="22"/>
          <w14:ligatures w14:val="standardContextual"/>
        </w:rPr>
      </w:pPr>
      <w:r>
        <w:t>4.3.3.3</w:t>
      </w:r>
      <w:r>
        <w:rPr>
          <w:rFonts w:asciiTheme="minorHAnsi" w:eastAsiaTheme="minorEastAsia" w:hAnsiTheme="minorHAnsi" w:cstheme="minorBidi"/>
          <w:kern w:val="2"/>
          <w:sz w:val="22"/>
          <w:szCs w:val="22"/>
          <w14:ligatures w14:val="standardContextual"/>
        </w:rPr>
        <w:tab/>
      </w:r>
      <w:r>
        <w:t>Subscriber spending limits requirements</w:t>
      </w:r>
      <w:r>
        <w:tab/>
      </w:r>
      <w:r>
        <w:fldChar w:fldCharType="begin" w:fldLock="1"/>
      </w:r>
      <w:r>
        <w:instrText xml:space="preserve"> PAGEREF _Toc178072719 \h </w:instrText>
      </w:r>
      <w:r>
        <w:fldChar w:fldCharType="separate"/>
      </w:r>
      <w:r>
        <w:t>18</w:t>
      </w:r>
      <w:r>
        <w:fldChar w:fldCharType="end"/>
      </w:r>
    </w:p>
    <w:p w14:paraId="09C067E4" w14:textId="1D1C0C83" w:rsidR="001F3C35" w:rsidRDefault="001F3C35">
      <w:pPr>
        <w:pStyle w:val="TOC3"/>
        <w:rPr>
          <w:rFonts w:asciiTheme="minorHAnsi" w:eastAsiaTheme="minorEastAsia" w:hAnsiTheme="minorHAnsi" w:cstheme="minorBidi"/>
          <w:kern w:val="2"/>
          <w:sz w:val="22"/>
          <w:szCs w:val="22"/>
          <w14:ligatures w14:val="standardContextual"/>
        </w:rPr>
      </w:pPr>
      <w:r>
        <w:t>4.3.4</w:t>
      </w:r>
      <w:r>
        <w:rPr>
          <w:rFonts w:asciiTheme="minorHAnsi" w:eastAsiaTheme="minorEastAsia" w:hAnsiTheme="minorHAnsi" w:cstheme="minorBidi"/>
          <w:kern w:val="2"/>
          <w:sz w:val="22"/>
          <w:szCs w:val="22"/>
          <w14:ligatures w14:val="standardContextual"/>
        </w:rPr>
        <w:tab/>
      </w:r>
      <w:r>
        <w:t>Usage monitoring control requirements</w:t>
      </w:r>
      <w:r>
        <w:tab/>
      </w:r>
      <w:r>
        <w:fldChar w:fldCharType="begin" w:fldLock="1"/>
      </w:r>
      <w:r>
        <w:instrText xml:space="preserve"> PAGEREF _Toc178072720 \h </w:instrText>
      </w:r>
      <w:r>
        <w:fldChar w:fldCharType="separate"/>
      </w:r>
      <w:r>
        <w:t>19</w:t>
      </w:r>
      <w:r>
        <w:fldChar w:fldCharType="end"/>
      </w:r>
    </w:p>
    <w:p w14:paraId="355E3992" w14:textId="5BD9FC25" w:rsidR="001F3C35" w:rsidRDefault="001F3C35">
      <w:pPr>
        <w:pStyle w:val="TOC3"/>
        <w:rPr>
          <w:rFonts w:asciiTheme="minorHAnsi" w:eastAsiaTheme="minorEastAsia" w:hAnsiTheme="minorHAnsi" w:cstheme="minorBidi"/>
          <w:kern w:val="2"/>
          <w:sz w:val="22"/>
          <w:szCs w:val="22"/>
          <w14:ligatures w14:val="standardContextual"/>
        </w:rPr>
      </w:pPr>
      <w:r>
        <w:t>4.3.5</w:t>
      </w:r>
      <w:r>
        <w:rPr>
          <w:rFonts w:asciiTheme="minorHAnsi" w:eastAsiaTheme="minorEastAsia" w:hAnsiTheme="minorHAnsi" w:cstheme="minorBidi"/>
          <w:kern w:val="2"/>
          <w:sz w:val="22"/>
          <w:szCs w:val="22"/>
          <w14:ligatures w14:val="standardContextual"/>
        </w:rPr>
        <w:tab/>
      </w:r>
      <w:r>
        <w:t>Application detection and control requirements</w:t>
      </w:r>
      <w:r>
        <w:tab/>
      </w:r>
      <w:r>
        <w:fldChar w:fldCharType="begin" w:fldLock="1"/>
      </w:r>
      <w:r>
        <w:instrText xml:space="preserve"> PAGEREF _Toc178072721 \h </w:instrText>
      </w:r>
      <w:r>
        <w:fldChar w:fldCharType="separate"/>
      </w:r>
      <w:r>
        <w:t>19</w:t>
      </w:r>
      <w:r>
        <w:fldChar w:fldCharType="end"/>
      </w:r>
    </w:p>
    <w:p w14:paraId="7AD3622A" w14:textId="186554F8" w:rsidR="001F3C35" w:rsidRDefault="001F3C35">
      <w:pPr>
        <w:pStyle w:val="TOC3"/>
        <w:rPr>
          <w:rFonts w:asciiTheme="minorHAnsi" w:eastAsiaTheme="minorEastAsia" w:hAnsiTheme="minorHAnsi" w:cstheme="minorBidi"/>
          <w:kern w:val="2"/>
          <w:sz w:val="22"/>
          <w:szCs w:val="22"/>
          <w14:ligatures w14:val="standardContextual"/>
        </w:rPr>
      </w:pPr>
      <w:r>
        <w:t>4.3.6</w:t>
      </w:r>
      <w:r>
        <w:rPr>
          <w:rFonts w:asciiTheme="minorHAnsi" w:eastAsiaTheme="minorEastAsia" w:hAnsiTheme="minorHAnsi" w:cstheme="minorBidi"/>
          <w:kern w:val="2"/>
          <w:sz w:val="22"/>
          <w:szCs w:val="22"/>
          <w14:ligatures w14:val="standardContextual"/>
        </w:rPr>
        <w:tab/>
      </w:r>
      <w:r>
        <w:t>Support for session management related network capability exposure</w:t>
      </w:r>
      <w:r>
        <w:tab/>
      </w:r>
      <w:r>
        <w:fldChar w:fldCharType="begin" w:fldLock="1"/>
      </w:r>
      <w:r>
        <w:instrText xml:space="preserve"> PAGEREF _Toc178072722 \h </w:instrText>
      </w:r>
      <w:r>
        <w:fldChar w:fldCharType="separate"/>
      </w:r>
      <w:r>
        <w:t>19</w:t>
      </w:r>
      <w:r>
        <w:fldChar w:fldCharType="end"/>
      </w:r>
    </w:p>
    <w:p w14:paraId="1A69D414" w14:textId="17C68648" w:rsidR="001F3C35" w:rsidRDefault="001F3C35">
      <w:pPr>
        <w:pStyle w:val="TOC3"/>
        <w:rPr>
          <w:rFonts w:asciiTheme="minorHAnsi" w:eastAsiaTheme="minorEastAsia" w:hAnsiTheme="minorHAnsi" w:cstheme="minorBidi"/>
          <w:kern w:val="2"/>
          <w:sz w:val="22"/>
          <w:szCs w:val="22"/>
          <w14:ligatures w14:val="standardContextual"/>
        </w:rPr>
      </w:pPr>
      <w:r>
        <w:t>4.3.7</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_Toc178072723 \h </w:instrText>
      </w:r>
      <w:r>
        <w:fldChar w:fldCharType="separate"/>
      </w:r>
      <w:r>
        <w:t>20</w:t>
      </w:r>
      <w:r>
        <w:fldChar w:fldCharType="end"/>
      </w:r>
    </w:p>
    <w:p w14:paraId="68F9CF9E" w14:textId="7E0BF1FA" w:rsidR="001F3C35" w:rsidRDefault="001F3C35">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Network slice related policy control requirements</w:t>
      </w:r>
      <w:r>
        <w:tab/>
      </w:r>
      <w:r>
        <w:fldChar w:fldCharType="begin" w:fldLock="1"/>
      </w:r>
      <w:r>
        <w:instrText xml:space="preserve"> PAGEREF _Toc178072724 \h </w:instrText>
      </w:r>
      <w:r>
        <w:fldChar w:fldCharType="separate"/>
      </w:r>
      <w:r>
        <w:t>20</w:t>
      </w:r>
      <w:r>
        <w:fldChar w:fldCharType="end"/>
      </w:r>
    </w:p>
    <w:p w14:paraId="529EBDC2" w14:textId="35EBC254" w:rsidR="001F3C35" w:rsidRDefault="001F3C35">
      <w:pPr>
        <w:pStyle w:val="TOC1"/>
        <w:rPr>
          <w:rFonts w:asciiTheme="minorHAnsi" w:eastAsiaTheme="minorEastAsia" w:hAnsiTheme="minorHAnsi" w:cstheme="minorBidi"/>
          <w:kern w:val="2"/>
          <w:szCs w:val="22"/>
          <w14:ligatures w14:val="standardContextual"/>
        </w:rPr>
      </w:pPr>
      <w:r>
        <w:rPr>
          <w:lang w:eastAsia="zh-CN"/>
        </w:rPr>
        <w:t>5</w:t>
      </w:r>
      <w:r>
        <w:rPr>
          <w:rFonts w:asciiTheme="minorHAnsi" w:eastAsiaTheme="minorEastAsia" w:hAnsiTheme="minorHAnsi" w:cstheme="minorBidi"/>
          <w:kern w:val="2"/>
          <w:szCs w:val="22"/>
          <w14:ligatures w14:val="standardContextual"/>
        </w:rPr>
        <w:tab/>
      </w:r>
      <w:r>
        <w:rPr>
          <w:lang w:eastAsia="zh-CN"/>
        </w:rPr>
        <w:t>Architecture model and reference points</w:t>
      </w:r>
      <w:r>
        <w:tab/>
      </w:r>
      <w:r>
        <w:fldChar w:fldCharType="begin" w:fldLock="1"/>
      </w:r>
      <w:r>
        <w:instrText xml:space="preserve"> PAGEREF _Toc178072725 \h </w:instrText>
      </w:r>
      <w:r>
        <w:fldChar w:fldCharType="separate"/>
      </w:r>
      <w:r>
        <w:t>20</w:t>
      </w:r>
      <w:r>
        <w:fldChar w:fldCharType="end"/>
      </w:r>
    </w:p>
    <w:p w14:paraId="2EE2A1C1" w14:textId="4ED862A7" w:rsidR="001F3C35" w:rsidRDefault="001F3C35">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_Toc178072726 \h </w:instrText>
      </w:r>
      <w:r>
        <w:fldChar w:fldCharType="separate"/>
      </w:r>
      <w:r>
        <w:t>20</w:t>
      </w:r>
      <w:r>
        <w:fldChar w:fldCharType="end"/>
      </w:r>
    </w:p>
    <w:p w14:paraId="476440A1" w14:textId="4FECF49E" w:rsidR="001F3C35" w:rsidRDefault="001F3C35">
      <w:pPr>
        <w:pStyle w:val="TOC2"/>
        <w:rPr>
          <w:rFonts w:asciiTheme="minorHAnsi" w:eastAsiaTheme="minorEastAsia" w:hAnsiTheme="minorHAnsi" w:cstheme="minorBidi"/>
          <w:kern w:val="2"/>
          <w:sz w:val="22"/>
          <w:szCs w:val="22"/>
          <w14:ligatures w14:val="standardContextual"/>
        </w:rPr>
      </w:pPr>
      <w:r>
        <w:rPr>
          <w:lang w:eastAsia="zh-CN"/>
        </w:rPr>
        <w:t>5</w:t>
      </w:r>
      <w:r>
        <w:t>.2</w:t>
      </w:r>
      <w:r>
        <w:rPr>
          <w:rFonts w:asciiTheme="minorHAnsi" w:eastAsiaTheme="minorEastAsia" w:hAnsiTheme="minorHAnsi" w:cstheme="minorBidi"/>
          <w:kern w:val="2"/>
          <w:sz w:val="22"/>
          <w:szCs w:val="22"/>
          <w14:ligatures w14:val="standardContextual"/>
        </w:rPr>
        <w:tab/>
      </w:r>
      <w:r>
        <w:rPr>
          <w:lang w:eastAsia="zh-CN"/>
        </w:rPr>
        <w:t>Reference architecture</w:t>
      </w:r>
      <w:r>
        <w:tab/>
      </w:r>
      <w:r>
        <w:fldChar w:fldCharType="begin" w:fldLock="1"/>
      </w:r>
      <w:r>
        <w:instrText xml:space="preserve"> PAGEREF _Toc178072727 \h </w:instrText>
      </w:r>
      <w:r>
        <w:fldChar w:fldCharType="separate"/>
      </w:r>
      <w:r>
        <w:t>20</w:t>
      </w:r>
      <w:r>
        <w:fldChar w:fldCharType="end"/>
      </w:r>
    </w:p>
    <w:p w14:paraId="6C104052" w14:textId="309CA014" w:rsidR="001F3C35" w:rsidRDefault="001F3C35">
      <w:pPr>
        <w:pStyle w:val="TOC3"/>
        <w:rPr>
          <w:rFonts w:asciiTheme="minorHAnsi" w:eastAsiaTheme="minorEastAsia" w:hAnsiTheme="minorHAnsi" w:cstheme="minorBidi"/>
          <w:kern w:val="2"/>
          <w:sz w:val="22"/>
          <w:szCs w:val="22"/>
          <w14:ligatures w14:val="standardContextual"/>
        </w:rPr>
      </w:pPr>
      <w:r>
        <w:rPr>
          <w:lang w:eastAsia="zh-CN"/>
        </w:rPr>
        <w:t>5</w:t>
      </w:r>
      <w:r>
        <w:t>.2.1</w:t>
      </w:r>
      <w:r>
        <w:rPr>
          <w:rFonts w:asciiTheme="minorHAnsi" w:eastAsiaTheme="minorEastAsia" w:hAnsiTheme="minorHAnsi" w:cstheme="minorBidi"/>
          <w:kern w:val="2"/>
          <w:sz w:val="22"/>
          <w:szCs w:val="22"/>
          <w14:ligatures w14:val="standardContextual"/>
        </w:rPr>
        <w:tab/>
      </w:r>
      <w:r>
        <w:t xml:space="preserve">Non-roaming </w:t>
      </w:r>
      <w:r>
        <w:rPr>
          <w:lang w:eastAsia="zh-CN"/>
        </w:rPr>
        <w:t>architecture</w:t>
      </w:r>
      <w:r>
        <w:tab/>
      </w:r>
      <w:r>
        <w:fldChar w:fldCharType="begin" w:fldLock="1"/>
      </w:r>
      <w:r>
        <w:instrText xml:space="preserve"> PAGEREF _Toc178072728 \h </w:instrText>
      </w:r>
      <w:r>
        <w:fldChar w:fldCharType="separate"/>
      </w:r>
      <w:r>
        <w:t>20</w:t>
      </w:r>
      <w:r>
        <w:fldChar w:fldCharType="end"/>
      </w:r>
    </w:p>
    <w:p w14:paraId="46806FD7" w14:textId="3A6B3194" w:rsidR="001F3C35" w:rsidRDefault="001F3C35">
      <w:pPr>
        <w:pStyle w:val="TOC3"/>
        <w:rPr>
          <w:rFonts w:asciiTheme="minorHAnsi" w:eastAsiaTheme="minorEastAsia" w:hAnsiTheme="minorHAnsi" w:cstheme="minorBidi"/>
          <w:kern w:val="2"/>
          <w:sz w:val="22"/>
          <w:szCs w:val="22"/>
          <w14:ligatures w14:val="standardContextual"/>
        </w:rPr>
      </w:pPr>
      <w:r>
        <w:rPr>
          <w:lang w:eastAsia="zh-CN"/>
        </w:rPr>
        <w:t>5</w:t>
      </w:r>
      <w:r>
        <w:t>.2.2</w:t>
      </w:r>
      <w:r>
        <w:rPr>
          <w:rFonts w:asciiTheme="minorHAnsi" w:eastAsiaTheme="minorEastAsia" w:hAnsiTheme="minorHAnsi" w:cstheme="minorBidi"/>
          <w:kern w:val="2"/>
          <w:sz w:val="22"/>
          <w:szCs w:val="22"/>
          <w14:ligatures w14:val="standardContextual"/>
        </w:rPr>
        <w:tab/>
      </w:r>
      <w:r>
        <w:t xml:space="preserve">Roaming </w:t>
      </w:r>
      <w:r>
        <w:rPr>
          <w:lang w:eastAsia="zh-CN"/>
        </w:rPr>
        <w:t>architecture</w:t>
      </w:r>
      <w:r>
        <w:tab/>
      </w:r>
      <w:r>
        <w:fldChar w:fldCharType="begin" w:fldLock="1"/>
      </w:r>
      <w:r>
        <w:instrText xml:space="preserve"> PAGEREF _Toc178072729 \h </w:instrText>
      </w:r>
      <w:r>
        <w:fldChar w:fldCharType="separate"/>
      </w:r>
      <w:r>
        <w:t>22</w:t>
      </w:r>
      <w:r>
        <w:fldChar w:fldCharType="end"/>
      </w:r>
    </w:p>
    <w:p w14:paraId="484F743B" w14:textId="76A695DF" w:rsidR="001F3C35" w:rsidRDefault="001F3C35">
      <w:pPr>
        <w:pStyle w:val="TOC3"/>
        <w:rPr>
          <w:rFonts w:asciiTheme="minorHAnsi" w:eastAsiaTheme="minorEastAsia" w:hAnsiTheme="minorHAnsi" w:cstheme="minorBidi"/>
          <w:kern w:val="2"/>
          <w:sz w:val="22"/>
          <w:szCs w:val="22"/>
          <w14:ligatures w14:val="standardContextual"/>
        </w:rPr>
      </w:pPr>
      <w:r>
        <w:rPr>
          <w:lang w:eastAsia="zh-CN"/>
        </w:rPr>
        <w:t>5</w:t>
      </w:r>
      <w:r>
        <w:t>.2.3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_Toc178072730 \h </w:instrText>
      </w:r>
      <w:r>
        <w:fldChar w:fldCharType="separate"/>
      </w:r>
      <w:r>
        <w:t>24</w:t>
      </w:r>
      <w:r>
        <w:fldChar w:fldCharType="end"/>
      </w:r>
    </w:p>
    <w:p w14:paraId="2B2ACF34" w14:textId="1962D7A4" w:rsidR="001F3C35" w:rsidRDefault="001F3C35">
      <w:pPr>
        <w:pStyle w:val="TOC2"/>
        <w:rPr>
          <w:rFonts w:asciiTheme="minorHAnsi" w:eastAsiaTheme="minorEastAsia" w:hAnsiTheme="minorHAnsi" w:cstheme="minorBidi"/>
          <w:kern w:val="2"/>
          <w:sz w:val="22"/>
          <w:szCs w:val="22"/>
          <w14:ligatures w14:val="standardContextual"/>
        </w:rPr>
      </w:pPr>
      <w:r>
        <w:rPr>
          <w:lang w:eastAsia="zh-CN"/>
        </w:rPr>
        <w:t>5</w:t>
      </w:r>
      <w:r>
        <w:t>.3</w:t>
      </w:r>
      <w:r>
        <w:rPr>
          <w:rFonts w:asciiTheme="minorHAnsi" w:eastAsiaTheme="minorEastAsia" w:hAnsiTheme="minorHAnsi" w:cstheme="minorBidi"/>
          <w:kern w:val="2"/>
          <w:sz w:val="22"/>
          <w:szCs w:val="22"/>
          <w14:ligatures w14:val="standardContextual"/>
        </w:rPr>
        <w:tab/>
      </w:r>
      <w:r>
        <w:t>Service-based interfaces and reference points</w:t>
      </w:r>
      <w:r>
        <w:tab/>
      </w:r>
      <w:r>
        <w:fldChar w:fldCharType="begin" w:fldLock="1"/>
      </w:r>
      <w:r>
        <w:instrText xml:space="preserve"> PAGEREF _Toc178072731 \h </w:instrText>
      </w:r>
      <w:r>
        <w:fldChar w:fldCharType="separate"/>
      </w:r>
      <w:r>
        <w:t>24</w:t>
      </w:r>
      <w:r>
        <w:fldChar w:fldCharType="end"/>
      </w:r>
    </w:p>
    <w:p w14:paraId="245BDA94" w14:textId="68A18D4D" w:rsidR="001F3C35" w:rsidRDefault="001F3C35">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Interactions between PCF and AF</w:t>
      </w:r>
      <w:r>
        <w:tab/>
      </w:r>
      <w:r>
        <w:fldChar w:fldCharType="begin" w:fldLock="1"/>
      </w:r>
      <w:r>
        <w:instrText xml:space="preserve"> PAGEREF _Toc178072732 \h </w:instrText>
      </w:r>
      <w:r>
        <w:fldChar w:fldCharType="separate"/>
      </w:r>
      <w:r>
        <w:t>24</w:t>
      </w:r>
      <w:r>
        <w:fldChar w:fldCharType="end"/>
      </w:r>
    </w:p>
    <w:p w14:paraId="72DD2DB0" w14:textId="0FC2F9C8" w:rsidR="001F3C35" w:rsidRDefault="001F3C35">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Interactions between PCF and SMF</w:t>
      </w:r>
      <w:r>
        <w:tab/>
      </w:r>
      <w:r>
        <w:fldChar w:fldCharType="begin" w:fldLock="1"/>
      </w:r>
      <w:r>
        <w:instrText xml:space="preserve"> PAGEREF _Toc178072733 \h </w:instrText>
      </w:r>
      <w:r>
        <w:fldChar w:fldCharType="separate"/>
      </w:r>
      <w:r>
        <w:t>25</w:t>
      </w:r>
      <w:r>
        <w:fldChar w:fldCharType="end"/>
      </w:r>
    </w:p>
    <w:p w14:paraId="2A2EB58B" w14:textId="6BF8E969" w:rsidR="001F3C35" w:rsidRDefault="001F3C35">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Interactions between PCF and AMF</w:t>
      </w:r>
      <w:r>
        <w:tab/>
      </w:r>
      <w:r>
        <w:fldChar w:fldCharType="begin" w:fldLock="1"/>
      </w:r>
      <w:r>
        <w:instrText xml:space="preserve"> PAGEREF _Toc178072734 \h </w:instrText>
      </w:r>
      <w:r>
        <w:fldChar w:fldCharType="separate"/>
      </w:r>
      <w:r>
        <w:t>25</w:t>
      </w:r>
      <w:r>
        <w:fldChar w:fldCharType="end"/>
      </w:r>
    </w:p>
    <w:p w14:paraId="5CF77208" w14:textId="725F8DA7" w:rsidR="001F3C35" w:rsidRDefault="001F3C35">
      <w:pPr>
        <w:pStyle w:val="TOC3"/>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Interactions between V-PCF and H-PCF</w:t>
      </w:r>
      <w:r>
        <w:tab/>
      </w:r>
      <w:r>
        <w:fldChar w:fldCharType="begin" w:fldLock="1"/>
      </w:r>
      <w:r>
        <w:instrText xml:space="preserve"> PAGEREF _Toc178072735 \h </w:instrText>
      </w:r>
      <w:r>
        <w:fldChar w:fldCharType="separate"/>
      </w:r>
      <w:r>
        <w:t>26</w:t>
      </w:r>
      <w:r>
        <w:fldChar w:fldCharType="end"/>
      </w:r>
    </w:p>
    <w:p w14:paraId="1BDE8343" w14:textId="77D082AB" w:rsidR="001F3C35" w:rsidRDefault="001F3C35">
      <w:pPr>
        <w:pStyle w:val="TOC3"/>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t>Interactions between PCF and UDR</w:t>
      </w:r>
      <w:r>
        <w:tab/>
      </w:r>
      <w:r>
        <w:fldChar w:fldCharType="begin" w:fldLock="1"/>
      </w:r>
      <w:r>
        <w:instrText xml:space="preserve"> PAGEREF _Toc178072736 \h </w:instrText>
      </w:r>
      <w:r>
        <w:fldChar w:fldCharType="separate"/>
      </w:r>
      <w:r>
        <w:t>26</w:t>
      </w:r>
      <w:r>
        <w:fldChar w:fldCharType="end"/>
      </w:r>
    </w:p>
    <w:p w14:paraId="425E5976" w14:textId="3F32521A" w:rsidR="001F3C35" w:rsidRDefault="001F3C35">
      <w:pPr>
        <w:pStyle w:val="TOC3"/>
        <w:rPr>
          <w:rFonts w:asciiTheme="minorHAnsi" w:eastAsiaTheme="minorEastAsia" w:hAnsiTheme="minorHAnsi" w:cstheme="minorBidi"/>
          <w:kern w:val="2"/>
          <w:sz w:val="22"/>
          <w:szCs w:val="22"/>
          <w14:ligatures w14:val="standardContextual"/>
        </w:rPr>
      </w:pPr>
      <w:r>
        <w:t>5.3.6</w:t>
      </w:r>
      <w:r>
        <w:rPr>
          <w:rFonts w:asciiTheme="minorHAnsi" w:eastAsiaTheme="minorEastAsia" w:hAnsiTheme="minorHAnsi" w:cstheme="minorBidi"/>
          <w:kern w:val="2"/>
          <w:sz w:val="22"/>
          <w:szCs w:val="22"/>
          <w14:ligatures w14:val="standardContextual"/>
        </w:rPr>
        <w:tab/>
      </w:r>
      <w:r>
        <w:t>Interactions between SMF and CHF</w:t>
      </w:r>
      <w:r>
        <w:tab/>
      </w:r>
      <w:r>
        <w:fldChar w:fldCharType="begin" w:fldLock="1"/>
      </w:r>
      <w:r>
        <w:instrText xml:space="preserve"> PAGEREF _Toc178072737 \h </w:instrText>
      </w:r>
      <w:r>
        <w:fldChar w:fldCharType="separate"/>
      </w:r>
      <w:r>
        <w:t>26</w:t>
      </w:r>
      <w:r>
        <w:fldChar w:fldCharType="end"/>
      </w:r>
    </w:p>
    <w:p w14:paraId="389ADF95" w14:textId="08765F1A" w:rsidR="001F3C35" w:rsidRDefault="001F3C35">
      <w:pPr>
        <w:pStyle w:val="TOC3"/>
        <w:rPr>
          <w:rFonts w:asciiTheme="minorHAnsi" w:eastAsiaTheme="minorEastAsia" w:hAnsiTheme="minorHAnsi" w:cstheme="minorBidi"/>
          <w:kern w:val="2"/>
          <w:sz w:val="22"/>
          <w:szCs w:val="22"/>
          <w14:ligatures w14:val="standardContextual"/>
        </w:rPr>
      </w:pPr>
      <w:r>
        <w:t>5.3.7</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_Toc178072738 \h </w:instrText>
      </w:r>
      <w:r>
        <w:fldChar w:fldCharType="separate"/>
      </w:r>
      <w:r>
        <w:t>26</w:t>
      </w:r>
      <w:r>
        <w:fldChar w:fldCharType="end"/>
      </w:r>
    </w:p>
    <w:p w14:paraId="28801732" w14:textId="417D46A7" w:rsidR="001F3C35" w:rsidRDefault="001F3C35">
      <w:pPr>
        <w:pStyle w:val="TOC3"/>
        <w:rPr>
          <w:rFonts w:asciiTheme="minorHAnsi" w:eastAsiaTheme="minorEastAsia" w:hAnsiTheme="minorHAnsi" w:cstheme="minorBidi"/>
          <w:kern w:val="2"/>
          <w:sz w:val="22"/>
          <w:szCs w:val="22"/>
          <w14:ligatures w14:val="standardContextual"/>
        </w:rPr>
      </w:pPr>
      <w:r>
        <w:t>5.3.8</w:t>
      </w:r>
      <w:r>
        <w:rPr>
          <w:rFonts w:asciiTheme="minorHAnsi" w:eastAsiaTheme="minorEastAsia" w:hAnsiTheme="minorHAnsi" w:cstheme="minorBidi"/>
          <w:kern w:val="2"/>
          <w:sz w:val="22"/>
          <w:szCs w:val="22"/>
          <w14:ligatures w14:val="standardContextual"/>
        </w:rPr>
        <w:tab/>
      </w:r>
      <w:r>
        <w:t>Interactions between PCF and CHF</w:t>
      </w:r>
      <w:r>
        <w:tab/>
      </w:r>
      <w:r>
        <w:fldChar w:fldCharType="begin" w:fldLock="1"/>
      </w:r>
      <w:r>
        <w:instrText xml:space="preserve"> PAGEREF _Toc178072739 \h </w:instrText>
      </w:r>
      <w:r>
        <w:fldChar w:fldCharType="separate"/>
      </w:r>
      <w:r>
        <w:t>26</w:t>
      </w:r>
      <w:r>
        <w:fldChar w:fldCharType="end"/>
      </w:r>
    </w:p>
    <w:p w14:paraId="55069841" w14:textId="223CAD77" w:rsidR="001F3C35" w:rsidRDefault="001F3C35">
      <w:pPr>
        <w:pStyle w:val="TOC3"/>
        <w:rPr>
          <w:rFonts w:asciiTheme="minorHAnsi" w:eastAsiaTheme="minorEastAsia" w:hAnsiTheme="minorHAnsi" w:cstheme="minorBidi"/>
          <w:kern w:val="2"/>
          <w:sz w:val="22"/>
          <w:szCs w:val="22"/>
          <w14:ligatures w14:val="standardContextual"/>
        </w:rPr>
      </w:pPr>
      <w:r>
        <w:t>5.3.9</w:t>
      </w:r>
      <w:r>
        <w:rPr>
          <w:rFonts w:asciiTheme="minorHAnsi" w:eastAsiaTheme="minorEastAsia" w:hAnsiTheme="minorHAnsi" w:cstheme="minorBidi"/>
          <w:kern w:val="2"/>
          <w:sz w:val="22"/>
          <w:szCs w:val="22"/>
          <w14:ligatures w14:val="standardContextual"/>
        </w:rPr>
        <w:tab/>
      </w:r>
      <w:r>
        <w:t>Interactions between SMF and NEF</w:t>
      </w:r>
      <w:r>
        <w:tab/>
      </w:r>
      <w:r>
        <w:fldChar w:fldCharType="begin" w:fldLock="1"/>
      </w:r>
      <w:r>
        <w:instrText xml:space="preserve"> PAGEREF _Toc178072740 \h </w:instrText>
      </w:r>
      <w:r>
        <w:fldChar w:fldCharType="separate"/>
      </w:r>
      <w:r>
        <w:t>27</w:t>
      </w:r>
      <w:r>
        <w:fldChar w:fldCharType="end"/>
      </w:r>
    </w:p>
    <w:p w14:paraId="790BCD34" w14:textId="7A40D37A" w:rsidR="001F3C35" w:rsidRDefault="001F3C35">
      <w:pPr>
        <w:pStyle w:val="TOC3"/>
        <w:rPr>
          <w:rFonts w:asciiTheme="minorHAnsi" w:eastAsiaTheme="minorEastAsia" w:hAnsiTheme="minorHAnsi" w:cstheme="minorBidi"/>
          <w:kern w:val="2"/>
          <w:sz w:val="22"/>
          <w:szCs w:val="22"/>
          <w14:ligatures w14:val="standardContextual"/>
        </w:rPr>
      </w:pPr>
      <w:r>
        <w:t>5.3.10</w:t>
      </w:r>
      <w:r>
        <w:rPr>
          <w:rFonts w:asciiTheme="minorHAnsi" w:eastAsiaTheme="minorEastAsia" w:hAnsiTheme="minorHAnsi" w:cstheme="minorBidi"/>
          <w:kern w:val="2"/>
          <w:sz w:val="22"/>
          <w:szCs w:val="22"/>
          <w14:ligatures w14:val="standardContextual"/>
        </w:rPr>
        <w:tab/>
      </w:r>
      <w:r>
        <w:t>Interactions between NEF and PCF</w:t>
      </w:r>
      <w:r>
        <w:tab/>
      </w:r>
      <w:r>
        <w:fldChar w:fldCharType="begin" w:fldLock="1"/>
      </w:r>
      <w:r>
        <w:instrText xml:space="preserve"> PAGEREF _Toc178072741 \h </w:instrText>
      </w:r>
      <w:r>
        <w:fldChar w:fldCharType="separate"/>
      </w:r>
      <w:r>
        <w:t>27</w:t>
      </w:r>
      <w:r>
        <w:fldChar w:fldCharType="end"/>
      </w:r>
    </w:p>
    <w:p w14:paraId="54CC2AB1" w14:textId="186D6654" w:rsidR="001F3C35" w:rsidRDefault="001F3C35">
      <w:pPr>
        <w:pStyle w:val="TOC3"/>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Interactions between NWDAF and PCF</w:t>
      </w:r>
      <w:r>
        <w:tab/>
      </w:r>
      <w:r>
        <w:fldChar w:fldCharType="begin" w:fldLock="1"/>
      </w:r>
      <w:r>
        <w:instrText xml:space="preserve"> PAGEREF _Toc178072742 \h </w:instrText>
      </w:r>
      <w:r>
        <w:fldChar w:fldCharType="separate"/>
      </w:r>
      <w:r>
        <w:t>27</w:t>
      </w:r>
      <w:r>
        <w:fldChar w:fldCharType="end"/>
      </w:r>
    </w:p>
    <w:p w14:paraId="378EAA3C" w14:textId="1B82C529" w:rsidR="001F3C35" w:rsidRDefault="001F3C35">
      <w:pPr>
        <w:pStyle w:val="TOC3"/>
        <w:rPr>
          <w:rFonts w:asciiTheme="minorHAnsi" w:eastAsiaTheme="minorEastAsia" w:hAnsiTheme="minorHAnsi" w:cstheme="minorBidi"/>
          <w:kern w:val="2"/>
          <w:sz w:val="22"/>
          <w:szCs w:val="22"/>
          <w14:ligatures w14:val="standardContextual"/>
        </w:rPr>
      </w:pPr>
      <w:r>
        <w:lastRenderedPageBreak/>
        <w:t>5.3.12</w:t>
      </w:r>
      <w:r>
        <w:rPr>
          <w:rFonts w:asciiTheme="minorHAnsi" w:eastAsiaTheme="minorEastAsia" w:hAnsiTheme="minorHAnsi" w:cstheme="minorBidi"/>
          <w:kern w:val="2"/>
          <w:sz w:val="22"/>
          <w:szCs w:val="22"/>
          <w14:ligatures w14:val="standardContextual"/>
        </w:rPr>
        <w:tab/>
      </w:r>
      <w:r>
        <w:t>Interactions between PCF for the UE and PCF for the PDU Session</w:t>
      </w:r>
      <w:r>
        <w:tab/>
      </w:r>
      <w:r>
        <w:fldChar w:fldCharType="begin" w:fldLock="1"/>
      </w:r>
      <w:r>
        <w:instrText xml:space="preserve"> PAGEREF _Toc178072743 \h </w:instrText>
      </w:r>
      <w:r>
        <w:fldChar w:fldCharType="separate"/>
      </w:r>
      <w:r>
        <w:t>27</w:t>
      </w:r>
      <w:r>
        <w:fldChar w:fldCharType="end"/>
      </w:r>
    </w:p>
    <w:p w14:paraId="772582C8" w14:textId="37BFC9A6" w:rsidR="001F3C35" w:rsidRDefault="001F3C35">
      <w:pPr>
        <w:pStyle w:val="TOC3"/>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Interactions between PCF and TSCTSF</w:t>
      </w:r>
      <w:r>
        <w:tab/>
      </w:r>
      <w:r>
        <w:fldChar w:fldCharType="begin" w:fldLock="1"/>
      </w:r>
      <w:r>
        <w:instrText xml:space="preserve"> PAGEREF _Toc178072744 \h </w:instrText>
      </w:r>
      <w:r>
        <w:fldChar w:fldCharType="separate"/>
      </w:r>
      <w:r>
        <w:t>27</w:t>
      </w:r>
      <w:r>
        <w:fldChar w:fldCharType="end"/>
      </w:r>
    </w:p>
    <w:p w14:paraId="75171B54" w14:textId="47CA5029" w:rsidR="001F3C35" w:rsidRDefault="001F3C35">
      <w:pPr>
        <w:pStyle w:val="TOC3"/>
        <w:rPr>
          <w:rFonts w:asciiTheme="minorHAnsi" w:eastAsiaTheme="minorEastAsia" w:hAnsiTheme="minorHAnsi" w:cstheme="minorBidi"/>
          <w:kern w:val="2"/>
          <w:sz w:val="22"/>
          <w:szCs w:val="22"/>
          <w14:ligatures w14:val="standardContextual"/>
        </w:rPr>
      </w:pPr>
      <w:r>
        <w:t>5.3.14</w:t>
      </w:r>
      <w:r>
        <w:rPr>
          <w:rFonts w:asciiTheme="minorHAnsi" w:eastAsiaTheme="minorEastAsia" w:hAnsiTheme="minorHAnsi" w:cstheme="minorBidi"/>
          <w:kern w:val="2"/>
          <w:sz w:val="22"/>
          <w:szCs w:val="22"/>
          <w14:ligatures w14:val="standardContextual"/>
        </w:rPr>
        <w:tab/>
      </w:r>
      <w:r>
        <w:t>Interactions between NWDAF and NEF (PFDF)</w:t>
      </w:r>
      <w:r>
        <w:tab/>
      </w:r>
      <w:r>
        <w:fldChar w:fldCharType="begin" w:fldLock="1"/>
      </w:r>
      <w:r>
        <w:instrText xml:space="preserve"> PAGEREF _Toc178072745 \h </w:instrText>
      </w:r>
      <w:r>
        <w:fldChar w:fldCharType="separate"/>
      </w:r>
      <w:r>
        <w:t>28</w:t>
      </w:r>
      <w:r>
        <w:fldChar w:fldCharType="end"/>
      </w:r>
    </w:p>
    <w:p w14:paraId="12805C48" w14:textId="6489A49D" w:rsidR="001F3C35" w:rsidRDefault="001F3C35">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Functional description</w:t>
      </w:r>
      <w:r>
        <w:tab/>
      </w:r>
      <w:r>
        <w:fldChar w:fldCharType="begin" w:fldLock="1"/>
      </w:r>
      <w:r>
        <w:instrText xml:space="preserve"> PAGEREF _Toc178072746 \h </w:instrText>
      </w:r>
      <w:r>
        <w:fldChar w:fldCharType="separate"/>
      </w:r>
      <w:r>
        <w:t>28</w:t>
      </w:r>
      <w:r>
        <w:fldChar w:fldCharType="end"/>
      </w:r>
    </w:p>
    <w:p w14:paraId="6160E5E2" w14:textId="4471EE57" w:rsidR="001F3C35" w:rsidRDefault="001F3C35">
      <w:pPr>
        <w:pStyle w:val="TOC2"/>
        <w:rPr>
          <w:rFonts w:asciiTheme="minorHAnsi" w:eastAsiaTheme="minorEastAsia" w:hAnsiTheme="minorHAnsi" w:cstheme="minorBidi"/>
          <w:kern w:val="2"/>
          <w:sz w:val="22"/>
          <w:szCs w:val="22"/>
          <w14:ligatures w14:val="standardContextual"/>
        </w:rPr>
      </w:pPr>
      <w:r>
        <w:rPr>
          <w:lang w:eastAsia="zh-CN"/>
        </w:rPr>
        <w:t>6.1</w:t>
      </w:r>
      <w:r>
        <w:rPr>
          <w:rFonts w:asciiTheme="minorHAnsi" w:eastAsiaTheme="minorEastAsia" w:hAnsiTheme="minorHAnsi" w:cstheme="minorBidi"/>
          <w:kern w:val="2"/>
          <w:sz w:val="22"/>
          <w:szCs w:val="22"/>
          <w14:ligatures w14:val="standardContextual"/>
        </w:rPr>
        <w:tab/>
      </w:r>
      <w:r>
        <w:rPr>
          <w:lang w:eastAsia="zh-CN"/>
        </w:rPr>
        <w:t>Overall description</w:t>
      </w:r>
      <w:r>
        <w:tab/>
      </w:r>
      <w:r>
        <w:fldChar w:fldCharType="begin" w:fldLock="1"/>
      </w:r>
      <w:r>
        <w:instrText xml:space="preserve"> PAGEREF _Toc178072747 \h </w:instrText>
      </w:r>
      <w:r>
        <w:fldChar w:fldCharType="separate"/>
      </w:r>
      <w:r>
        <w:t>28</w:t>
      </w:r>
      <w:r>
        <w:fldChar w:fldCharType="end"/>
      </w:r>
    </w:p>
    <w:p w14:paraId="5D6003FD" w14:textId="75243039" w:rsidR="001F3C35" w:rsidRDefault="001F3C35">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_Toc178072748 \h </w:instrText>
      </w:r>
      <w:r>
        <w:fldChar w:fldCharType="separate"/>
      </w:r>
      <w:r>
        <w:t>28</w:t>
      </w:r>
      <w:r>
        <w:fldChar w:fldCharType="end"/>
      </w:r>
    </w:p>
    <w:p w14:paraId="4785E889" w14:textId="0CFA6FB9" w:rsidR="001F3C35" w:rsidRDefault="001F3C35">
      <w:pPr>
        <w:pStyle w:val="TOC4"/>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PCF Discovery and Selection</w:t>
      </w:r>
      <w:r>
        <w:tab/>
      </w:r>
      <w:r>
        <w:fldChar w:fldCharType="begin" w:fldLock="1"/>
      </w:r>
      <w:r>
        <w:instrText xml:space="preserve"> PAGEREF _Toc178072749 \h </w:instrText>
      </w:r>
      <w:r>
        <w:fldChar w:fldCharType="separate"/>
      </w:r>
      <w:r>
        <w:t>28</w:t>
      </w:r>
      <w:r>
        <w:fldChar w:fldCharType="end"/>
      </w:r>
    </w:p>
    <w:p w14:paraId="7736B19F" w14:textId="10A08D1E" w:rsidR="001F3C35" w:rsidRDefault="001F3C35">
      <w:pPr>
        <w:pStyle w:val="TOC4"/>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rPr>
          <w:lang w:eastAsia="ko-KR"/>
        </w:rPr>
        <w:t>Binding an AF request targeting an UE address to the relevant PCF</w:t>
      </w:r>
      <w:r>
        <w:tab/>
      </w:r>
      <w:r>
        <w:fldChar w:fldCharType="begin" w:fldLock="1"/>
      </w:r>
      <w:r>
        <w:instrText xml:space="preserve"> PAGEREF _Toc178072750 \h </w:instrText>
      </w:r>
      <w:r>
        <w:fldChar w:fldCharType="separate"/>
      </w:r>
      <w:r>
        <w:t>28</w:t>
      </w:r>
      <w:r>
        <w:fldChar w:fldCharType="end"/>
      </w:r>
    </w:p>
    <w:p w14:paraId="08492982" w14:textId="5BABAE7F" w:rsidR="001F3C35" w:rsidRDefault="001F3C35">
      <w:pPr>
        <w:pStyle w:val="TOC5"/>
        <w:rPr>
          <w:rFonts w:asciiTheme="minorHAnsi" w:eastAsiaTheme="minorEastAsia" w:hAnsiTheme="minorHAnsi" w:cstheme="minorBidi"/>
          <w:kern w:val="2"/>
          <w:sz w:val="22"/>
          <w:szCs w:val="22"/>
          <w14:ligatures w14:val="standardContextual"/>
        </w:rPr>
      </w:pPr>
      <w:r>
        <w:rPr>
          <w:lang w:eastAsia="ko-KR"/>
        </w:rPr>
        <w:t>6.1.1.2.1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_Toc178072751 \h </w:instrText>
      </w:r>
      <w:r>
        <w:fldChar w:fldCharType="separate"/>
      </w:r>
      <w:r>
        <w:t>28</w:t>
      </w:r>
      <w:r>
        <w:fldChar w:fldCharType="end"/>
      </w:r>
    </w:p>
    <w:p w14:paraId="79CA26BB" w14:textId="009C0CD3" w:rsidR="001F3C35" w:rsidRDefault="001F3C35">
      <w:pPr>
        <w:pStyle w:val="TOC5"/>
        <w:rPr>
          <w:rFonts w:asciiTheme="minorHAnsi" w:eastAsiaTheme="minorEastAsia" w:hAnsiTheme="minorHAnsi" w:cstheme="minorBidi"/>
          <w:kern w:val="2"/>
          <w:sz w:val="22"/>
          <w:szCs w:val="22"/>
          <w14:ligatures w14:val="standardContextual"/>
        </w:rPr>
      </w:pPr>
      <w:r>
        <w:t>6.1.1.2.2</w:t>
      </w:r>
      <w:r>
        <w:rPr>
          <w:rFonts w:asciiTheme="minorHAnsi" w:eastAsiaTheme="minorEastAsia" w:hAnsiTheme="minorHAnsi" w:cstheme="minorBidi"/>
          <w:kern w:val="2"/>
          <w:sz w:val="22"/>
          <w:szCs w:val="22"/>
          <w14:ligatures w14:val="standardContextual"/>
        </w:rPr>
        <w:tab/>
      </w:r>
      <w:r>
        <w:t>The Binding Support Function (BSF)</w:t>
      </w:r>
      <w:r>
        <w:tab/>
      </w:r>
      <w:r>
        <w:fldChar w:fldCharType="begin" w:fldLock="1"/>
      </w:r>
      <w:r>
        <w:instrText xml:space="preserve"> PAGEREF _Toc178072752 \h </w:instrText>
      </w:r>
      <w:r>
        <w:fldChar w:fldCharType="separate"/>
      </w:r>
      <w:r>
        <w:t>29</w:t>
      </w:r>
      <w:r>
        <w:fldChar w:fldCharType="end"/>
      </w:r>
    </w:p>
    <w:p w14:paraId="5B3CD136" w14:textId="41DAF57A" w:rsidR="001F3C35" w:rsidRDefault="001F3C35">
      <w:pPr>
        <w:pStyle w:val="TOC4"/>
        <w:rPr>
          <w:rFonts w:asciiTheme="minorHAnsi" w:eastAsiaTheme="minorEastAsia" w:hAnsiTheme="minorHAnsi" w:cstheme="minorBidi"/>
          <w:kern w:val="2"/>
          <w:sz w:val="22"/>
          <w:szCs w:val="22"/>
          <w14:ligatures w14:val="standardContextual"/>
        </w:rPr>
      </w:pPr>
      <w:r>
        <w:t>6.1.1.2a</w:t>
      </w:r>
      <w:r>
        <w:rPr>
          <w:rFonts w:asciiTheme="minorHAnsi" w:eastAsiaTheme="minorEastAsia" w:hAnsiTheme="minorHAnsi" w:cstheme="minorBidi"/>
          <w:kern w:val="2"/>
          <w:sz w:val="22"/>
          <w:szCs w:val="22"/>
          <w14:ligatures w14:val="standardContextual"/>
        </w:rPr>
        <w:tab/>
      </w:r>
      <w:r>
        <w:t>Binding an NF request targeting a UE to the relevant PCF for the UE</w:t>
      </w:r>
      <w:r>
        <w:tab/>
      </w:r>
      <w:r>
        <w:fldChar w:fldCharType="begin" w:fldLock="1"/>
      </w:r>
      <w:r>
        <w:instrText xml:space="preserve"> PAGEREF _Toc178072753 \h </w:instrText>
      </w:r>
      <w:r>
        <w:fldChar w:fldCharType="separate"/>
      </w:r>
      <w:r>
        <w:t>30</w:t>
      </w:r>
      <w:r>
        <w:fldChar w:fldCharType="end"/>
      </w:r>
    </w:p>
    <w:p w14:paraId="4732F96E" w14:textId="16D9B657" w:rsidR="001F3C35" w:rsidRDefault="001F3C35">
      <w:pPr>
        <w:pStyle w:val="TOC4"/>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Policy decisions based on network analytics</w:t>
      </w:r>
      <w:r>
        <w:tab/>
      </w:r>
      <w:r>
        <w:fldChar w:fldCharType="begin" w:fldLock="1"/>
      </w:r>
      <w:r>
        <w:instrText xml:space="preserve"> PAGEREF _Toc178072754 \h </w:instrText>
      </w:r>
      <w:r>
        <w:fldChar w:fldCharType="separate"/>
      </w:r>
      <w:r>
        <w:t>30</w:t>
      </w:r>
      <w:r>
        <w:fldChar w:fldCharType="end"/>
      </w:r>
    </w:p>
    <w:p w14:paraId="0997D19F" w14:textId="5AB29AA5" w:rsidR="001F3C35" w:rsidRDefault="001F3C35">
      <w:pPr>
        <w:pStyle w:val="TOC4"/>
        <w:rPr>
          <w:rFonts w:asciiTheme="minorHAnsi" w:eastAsiaTheme="minorEastAsia" w:hAnsiTheme="minorHAnsi" w:cstheme="minorBidi"/>
          <w:kern w:val="2"/>
          <w:sz w:val="22"/>
          <w:szCs w:val="22"/>
          <w14:ligatures w14:val="standardContextual"/>
        </w:rPr>
      </w:pPr>
      <w:r>
        <w:t>6.1.1.4</w:t>
      </w:r>
      <w:r>
        <w:rPr>
          <w:rFonts w:asciiTheme="minorHAnsi" w:eastAsiaTheme="minorEastAsia" w:hAnsiTheme="minorHAnsi" w:cstheme="minorBidi"/>
          <w:kern w:val="2"/>
          <w:sz w:val="22"/>
          <w:szCs w:val="22"/>
          <w14:ligatures w14:val="standardContextual"/>
        </w:rPr>
        <w:tab/>
      </w:r>
      <w:r>
        <w:t>Policy decisions based on spending limits</w:t>
      </w:r>
      <w:r>
        <w:tab/>
      </w:r>
      <w:r>
        <w:fldChar w:fldCharType="begin" w:fldLock="1"/>
      </w:r>
      <w:r>
        <w:instrText xml:space="preserve"> PAGEREF _Toc178072755 \h </w:instrText>
      </w:r>
      <w:r>
        <w:fldChar w:fldCharType="separate"/>
      </w:r>
      <w:r>
        <w:t>36</w:t>
      </w:r>
      <w:r>
        <w:fldChar w:fldCharType="end"/>
      </w:r>
    </w:p>
    <w:p w14:paraId="20518061" w14:textId="1899D048" w:rsidR="001F3C35" w:rsidRDefault="001F3C35">
      <w:pPr>
        <w:pStyle w:val="TOC4"/>
        <w:rPr>
          <w:rFonts w:asciiTheme="minorHAnsi" w:eastAsiaTheme="minorEastAsia" w:hAnsiTheme="minorHAnsi" w:cstheme="minorBidi"/>
          <w:kern w:val="2"/>
          <w:sz w:val="22"/>
          <w:szCs w:val="22"/>
          <w14:ligatures w14:val="standardContextual"/>
        </w:rPr>
      </w:pPr>
      <w:r>
        <w:t>6.1.1.5</w:t>
      </w:r>
      <w:r>
        <w:rPr>
          <w:rFonts w:asciiTheme="minorHAnsi" w:eastAsiaTheme="minorEastAsia" w:hAnsiTheme="minorHAnsi" w:cstheme="minorBidi"/>
          <w:kern w:val="2"/>
          <w:sz w:val="22"/>
          <w:szCs w:val="22"/>
          <w14:ligatures w14:val="standardContextual"/>
        </w:rPr>
        <w:tab/>
      </w:r>
      <w:r>
        <w:t>Policy control decisions based on awareness of URSP rule enforcement</w:t>
      </w:r>
      <w:r>
        <w:tab/>
      </w:r>
      <w:r>
        <w:fldChar w:fldCharType="begin" w:fldLock="1"/>
      </w:r>
      <w:r>
        <w:instrText xml:space="preserve"> PAGEREF _Toc178072756 \h </w:instrText>
      </w:r>
      <w:r>
        <w:fldChar w:fldCharType="separate"/>
      </w:r>
      <w:r>
        <w:t>37</w:t>
      </w:r>
      <w:r>
        <w:fldChar w:fldCharType="end"/>
      </w:r>
    </w:p>
    <w:p w14:paraId="71B6C4E1" w14:textId="09FF3CD2" w:rsidR="001F3C35" w:rsidRDefault="001F3C35">
      <w:pPr>
        <w:pStyle w:val="TOC5"/>
        <w:rPr>
          <w:rFonts w:asciiTheme="minorHAnsi" w:eastAsiaTheme="minorEastAsia" w:hAnsiTheme="minorHAnsi" w:cstheme="minorBidi"/>
          <w:kern w:val="2"/>
          <w:sz w:val="22"/>
          <w:szCs w:val="22"/>
          <w14:ligatures w14:val="standardContextual"/>
        </w:rPr>
      </w:pPr>
      <w:r>
        <w:t>6.1.1.5.1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_Toc178072757 \h </w:instrText>
      </w:r>
      <w:r>
        <w:fldChar w:fldCharType="separate"/>
      </w:r>
      <w:r>
        <w:t>37</w:t>
      </w:r>
      <w:r>
        <w:fldChar w:fldCharType="end"/>
      </w:r>
    </w:p>
    <w:p w14:paraId="0BABDC0F" w14:textId="1061C75F" w:rsidR="001F3C35" w:rsidRDefault="001F3C35">
      <w:pPr>
        <w:pStyle w:val="TOC5"/>
        <w:rPr>
          <w:rFonts w:asciiTheme="minorHAnsi" w:eastAsiaTheme="minorEastAsia" w:hAnsiTheme="minorHAnsi" w:cstheme="minorBidi"/>
          <w:kern w:val="2"/>
          <w:sz w:val="22"/>
          <w:szCs w:val="22"/>
          <w14:ligatures w14:val="standardContextual"/>
        </w:rPr>
      </w:pPr>
      <w:r>
        <w:t>6.1.1.5.2</w:t>
      </w:r>
      <w:r>
        <w:rPr>
          <w:rFonts w:asciiTheme="minorHAnsi" w:eastAsiaTheme="minorEastAsia" w:hAnsiTheme="minorHAnsi" w:cstheme="minorBidi"/>
          <w:kern w:val="2"/>
          <w:sz w:val="22"/>
          <w:szCs w:val="22"/>
          <w14:ligatures w14:val="standardContextual"/>
        </w:rPr>
        <w:tab/>
      </w:r>
      <w:r>
        <w:t>Policy control decisions based on awareness of URSP rule enforcement with UE assistance</w:t>
      </w:r>
      <w:r>
        <w:tab/>
      </w:r>
      <w:r>
        <w:fldChar w:fldCharType="begin" w:fldLock="1"/>
      </w:r>
      <w:r>
        <w:instrText xml:space="preserve"> PAGEREF _Toc178072758 \h </w:instrText>
      </w:r>
      <w:r>
        <w:fldChar w:fldCharType="separate"/>
      </w:r>
      <w:r>
        <w:t>37</w:t>
      </w:r>
      <w:r>
        <w:fldChar w:fldCharType="end"/>
      </w:r>
    </w:p>
    <w:p w14:paraId="5B25E9B7" w14:textId="1E55ED73" w:rsidR="001F3C35" w:rsidRDefault="001F3C35">
      <w:pPr>
        <w:pStyle w:val="TOC5"/>
        <w:rPr>
          <w:rFonts w:asciiTheme="minorHAnsi" w:eastAsiaTheme="minorEastAsia" w:hAnsiTheme="minorHAnsi" w:cstheme="minorBidi"/>
          <w:kern w:val="2"/>
          <w:sz w:val="22"/>
          <w:szCs w:val="22"/>
          <w14:ligatures w14:val="standardContextual"/>
        </w:rPr>
      </w:pPr>
      <w:r>
        <w:t>6.1.1.5.3</w:t>
      </w:r>
      <w:r>
        <w:rPr>
          <w:rFonts w:asciiTheme="minorHAnsi" w:eastAsiaTheme="minorEastAsia" w:hAnsiTheme="minorHAnsi" w:cstheme="minorBidi"/>
          <w:kern w:val="2"/>
          <w:sz w:val="22"/>
          <w:szCs w:val="22"/>
          <w14:ligatures w14:val="standardContextual"/>
        </w:rPr>
        <w:tab/>
      </w:r>
      <w:r>
        <w:t>Policy control decisions based on awareness of URSP rule enforcement without UE assistance</w:t>
      </w:r>
      <w:r>
        <w:tab/>
      </w:r>
      <w:r>
        <w:fldChar w:fldCharType="begin" w:fldLock="1"/>
      </w:r>
      <w:r>
        <w:instrText xml:space="preserve"> PAGEREF _Toc178072759 \h </w:instrText>
      </w:r>
      <w:r>
        <w:fldChar w:fldCharType="separate"/>
      </w:r>
      <w:r>
        <w:t>38</w:t>
      </w:r>
      <w:r>
        <w:fldChar w:fldCharType="end"/>
      </w:r>
    </w:p>
    <w:p w14:paraId="5883E925" w14:textId="3305827D" w:rsidR="001F3C35" w:rsidRDefault="001F3C35">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Non-session management related policy control</w:t>
      </w:r>
      <w:r>
        <w:tab/>
      </w:r>
      <w:r>
        <w:fldChar w:fldCharType="begin" w:fldLock="1"/>
      </w:r>
      <w:r>
        <w:instrText xml:space="preserve"> PAGEREF _Toc178072760 \h </w:instrText>
      </w:r>
      <w:r>
        <w:fldChar w:fldCharType="separate"/>
      </w:r>
      <w:r>
        <w:t>38</w:t>
      </w:r>
      <w:r>
        <w:fldChar w:fldCharType="end"/>
      </w:r>
    </w:p>
    <w:p w14:paraId="57941E36" w14:textId="242C26C6" w:rsidR="001F3C35" w:rsidRDefault="001F3C35">
      <w:pPr>
        <w:pStyle w:val="TOC4"/>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Access and mobility related policy control</w:t>
      </w:r>
      <w:r>
        <w:tab/>
      </w:r>
      <w:r>
        <w:fldChar w:fldCharType="begin" w:fldLock="1"/>
      </w:r>
      <w:r>
        <w:instrText xml:space="preserve"> PAGEREF _Toc178072761 \h </w:instrText>
      </w:r>
      <w:r>
        <w:fldChar w:fldCharType="separate"/>
      </w:r>
      <w:r>
        <w:t>38</w:t>
      </w:r>
      <w:r>
        <w:fldChar w:fldCharType="end"/>
      </w:r>
    </w:p>
    <w:p w14:paraId="6857DB6D" w14:textId="433559C4" w:rsidR="001F3C35" w:rsidRDefault="001F3C35">
      <w:pPr>
        <w:pStyle w:val="TOC4"/>
        <w:rPr>
          <w:rFonts w:asciiTheme="minorHAnsi" w:eastAsiaTheme="minorEastAsia" w:hAnsiTheme="minorHAnsi" w:cstheme="minorBidi"/>
          <w:kern w:val="2"/>
          <w:sz w:val="22"/>
          <w:szCs w:val="22"/>
          <w14:ligatures w14:val="standardContextual"/>
        </w:rPr>
      </w:pPr>
      <w:r>
        <w:t>6.1.2.2</w:t>
      </w:r>
      <w:r>
        <w:rPr>
          <w:rFonts w:asciiTheme="minorHAnsi" w:eastAsiaTheme="minorEastAsia" w:hAnsiTheme="minorHAnsi" w:cstheme="minorBidi"/>
          <w:kern w:val="2"/>
          <w:sz w:val="22"/>
          <w:szCs w:val="22"/>
          <w14:ligatures w14:val="standardContextual"/>
        </w:rPr>
        <w:tab/>
      </w:r>
      <w:r>
        <w:t>UE policy control</w:t>
      </w:r>
      <w:r>
        <w:tab/>
      </w:r>
      <w:r>
        <w:fldChar w:fldCharType="begin" w:fldLock="1"/>
      </w:r>
      <w:r>
        <w:instrText xml:space="preserve"> PAGEREF _Toc178072762 \h </w:instrText>
      </w:r>
      <w:r>
        <w:fldChar w:fldCharType="separate"/>
      </w:r>
      <w:r>
        <w:t>41</w:t>
      </w:r>
      <w:r>
        <w:fldChar w:fldCharType="end"/>
      </w:r>
    </w:p>
    <w:p w14:paraId="0D89CE53" w14:textId="1BE2ECCC" w:rsidR="001F3C35" w:rsidRDefault="001F3C35">
      <w:pPr>
        <w:pStyle w:val="TOC5"/>
        <w:rPr>
          <w:rFonts w:asciiTheme="minorHAnsi" w:eastAsiaTheme="minorEastAsia" w:hAnsiTheme="minorHAnsi" w:cstheme="minorBidi"/>
          <w:kern w:val="2"/>
          <w:sz w:val="22"/>
          <w:szCs w:val="22"/>
          <w14:ligatures w14:val="standardContextual"/>
        </w:rPr>
      </w:pPr>
      <w:r>
        <w:t>6.1.2.2.1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_Toc178072763 \h </w:instrText>
      </w:r>
      <w:r>
        <w:fldChar w:fldCharType="separate"/>
      </w:r>
      <w:r>
        <w:t>41</w:t>
      </w:r>
      <w:r>
        <w:fldChar w:fldCharType="end"/>
      </w:r>
    </w:p>
    <w:p w14:paraId="7ABD04F0" w14:textId="51D36EF5" w:rsidR="001F3C35" w:rsidRDefault="001F3C35">
      <w:pPr>
        <w:pStyle w:val="TOC5"/>
        <w:rPr>
          <w:rFonts w:asciiTheme="minorHAnsi" w:eastAsiaTheme="minorEastAsia" w:hAnsiTheme="minorHAnsi" w:cstheme="minorBidi"/>
          <w:kern w:val="2"/>
          <w:sz w:val="22"/>
          <w:szCs w:val="22"/>
          <w14:ligatures w14:val="standardContextual"/>
        </w:rPr>
      </w:pPr>
      <w:r>
        <w:t>6.1.2.2.2</w:t>
      </w:r>
      <w:r>
        <w:rPr>
          <w:rFonts w:asciiTheme="minorHAnsi" w:eastAsiaTheme="minorEastAsia" w:hAnsiTheme="minorHAnsi" w:cstheme="minorBidi"/>
          <w:kern w:val="2"/>
          <w:sz w:val="22"/>
          <w:szCs w:val="22"/>
          <w14:ligatures w14:val="standardContextual"/>
        </w:rPr>
        <w:tab/>
      </w:r>
      <w:r>
        <w:t>Distribution of the policies to UE</w:t>
      </w:r>
      <w:r>
        <w:tab/>
      </w:r>
      <w:r>
        <w:fldChar w:fldCharType="begin" w:fldLock="1"/>
      </w:r>
      <w:r>
        <w:instrText xml:space="preserve"> PAGEREF _Toc178072764 \h </w:instrText>
      </w:r>
      <w:r>
        <w:fldChar w:fldCharType="separate"/>
      </w:r>
      <w:r>
        <w:t>43</w:t>
      </w:r>
      <w:r>
        <w:fldChar w:fldCharType="end"/>
      </w:r>
    </w:p>
    <w:p w14:paraId="407373A2" w14:textId="607AB96B" w:rsidR="001F3C35" w:rsidRDefault="001F3C35">
      <w:pPr>
        <w:pStyle w:val="TOC5"/>
        <w:rPr>
          <w:rFonts w:asciiTheme="minorHAnsi" w:eastAsiaTheme="minorEastAsia" w:hAnsiTheme="minorHAnsi" w:cstheme="minorBidi"/>
          <w:kern w:val="2"/>
          <w:sz w:val="22"/>
          <w:szCs w:val="22"/>
          <w14:ligatures w14:val="standardContextual"/>
        </w:rPr>
      </w:pPr>
      <w:r>
        <w:t>6.1.2.2.3</w:t>
      </w:r>
      <w:r>
        <w:rPr>
          <w:rFonts w:asciiTheme="minorHAnsi" w:eastAsiaTheme="minorEastAsia" w:hAnsiTheme="minorHAnsi" w:cstheme="minorBidi"/>
          <w:kern w:val="2"/>
          <w:sz w:val="22"/>
          <w:szCs w:val="22"/>
          <w14:ligatures w14:val="standardContextual"/>
        </w:rPr>
        <w:tab/>
      </w:r>
      <w:r>
        <w:t>URSP rule provisioning in EPS</w:t>
      </w:r>
      <w:r>
        <w:tab/>
      </w:r>
      <w:r>
        <w:fldChar w:fldCharType="begin" w:fldLock="1"/>
      </w:r>
      <w:r>
        <w:instrText xml:space="preserve"> PAGEREF _Toc178072765 \h </w:instrText>
      </w:r>
      <w:r>
        <w:fldChar w:fldCharType="separate"/>
      </w:r>
      <w:r>
        <w:t>46</w:t>
      </w:r>
      <w:r>
        <w:fldChar w:fldCharType="end"/>
      </w:r>
    </w:p>
    <w:p w14:paraId="2827DEDA" w14:textId="05AA5C81" w:rsidR="001F3C35" w:rsidRDefault="001F3C35">
      <w:pPr>
        <w:pStyle w:val="TOC5"/>
        <w:rPr>
          <w:rFonts w:asciiTheme="minorHAnsi" w:eastAsiaTheme="minorEastAsia" w:hAnsiTheme="minorHAnsi" w:cstheme="minorBidi"/>
          <w:kern w:val="2"/>
          <w:sz w:val="22"/>
          <w:szCs w:val="22"/>
          <w14:ligatures w14:val="standardContextual"/>
        </w:rPr>
      </w:pPr>
      <w:r>
        <w:t>6.1.2.2.4</w:t>
      </w:r>
      <w:r>
        <w:rPr>
          <w:rFonts w:asciiTheme="minorHAnsi" w:eastAsiaTheme="minorEastAsia" w:hAnsiTheme="minorHAnsi" w:cstheme="minorBidi"/>
          <w:kern w:val="2"/>
          <w:sz w:val="22"/>
          <w:szCs w:val="22"/>
          <w14:ligatures w14:val="standardContextual"/>
        </w:rPr>
        <w:tab/>
      </w:r>
      <w:r>
        <w:t>Distribution of VPLMN specific URSP rules to the UE</w:t>
      </w:r>
      <w:r>
        <w:tab/>
      </w:r>
      <w:r>
        <w:fldChar w:fldCharType="begin" w:fldLock="1"/>
      </w:r>
      <w:r>
        <w:instrText xml:space="preserve"> PAGEREF _Toc178072766 \h </w:instrText>
      </w:r>
      <w:r>
        <w:fldChar w:fldCharType="separate"/>
      </w:r>
      <w:r>
        <w:t>47</w:t>
      </w:r>
      <w:r>
        <w:fldChar w:fldCharType="end"/>
      </w:r>
    </w:p>
    <w:p w14:paraId="1C9D123C" w14:textId="034595CE" w:rsidR="001F3C35" w:rsidRDefault="001F3C35">
      <w:pPr>
        <w:pStyle w:val="TOC4"/>
        <w:rPr>
          <w:rFonts w:asciiTheme="minorHAnsi" w:eastAsiaTheme="minorEastAsia" w:hAnsiTheme="minorHAnsi" w:cstheme="minorBidi"/>
          <w:kern w:val="2"/>
          <w:sz w:val="22"/>
          <w:szCs w:val="22"/>
          <w14:ligatures w14:val="standardContextual"/>
        </w:rPr>
      </w:pPr>
      <w:r>
        <w:t>6.1.2.3</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_Toc178072767 \h </w:instrText>
      </w:r>
      <w:r>
        <w:fldChar w:fldCharType="separate"/>
      </w:r>
      <w:r>
        <w:t>48</w:t>
      </w:r>
      <w:r>
        <w:fldChar w:fldCharType="end"/>
      </w:r>
    </w:p>
    <w:p w14:paraId="50D154BF" w14:textId="0664EC36" w:rsidR="001F3C35" w:rsidRDefault="001F3C35">
      <w:pPr>
        <w:pStyle w:val="TOC5"/>
        <w:rPr>
          <w:rFonts w:asciiTheme="minorHAnsi" w:eastAsiaTheme="minorEastAsia" w:hAnsiTheme="minorHAnsi" w:cstheme="minorBidi"/>
          <w:kern w:val="2"/>
          <w:sz w:val="22"/>
          <w:szCs w:val="22"/>
          <w14:ligatures w14:val="standardContextual"/>
        </w:rPr>
      </w:pPr>
      <w:r>
        <w:t>6.1.2.3.1</w:t>
      </w:r>
      <w:r>
        <w:rPr>
          <w:rFonts w:asciiTheme="minorHAnsi" w:eastAsiaTheme="minorEastAsia" w:hAnsiTheme="minorHAnsi" w:cstheme="minorBidi"/>
          <w:kern w:val="2"/>
          <w:sz w:val="22"/>
          <w:szCs w:val="22"/>
          <w14:ligatures w14:val="standardContextual"/>
        </w:rPr>
        <w:tab/>
      </w:r>
      <w:r>
        <w:t>PFD management</w:t>
      </w:r>
      <w:r>
        <w:tab/>
      </w:r>
      <w:r>
        <w:fldChar w:fldCharType="begin" w:fldLock="1"/>
      </w:r>
      <w:r>
        <w:instrText xml:space="preserve"> PAGEREF _Toc178072768 \h </w:instrText>
      </w:r>
      <w:r>
        <w:fldChar w:fldCharType="separate"/>
      </w:r>
      <w:r>
        <w:t>48</w:t>
      </w:r>
      <w:r>
        <w:fldChar w:fldCharType="end"/>
      </w:r>
    </w:p>
    <w:p w14:paraId="09AD1222" w14:textId="30D6557E" w:rsidR="001F3C35" w:rsidRDefault="001F3C35">
      <w:pPr>
        <w:pStyle w:val="TOC5"/>
        <w:rPr>
          <w:rFonts w:asciiTheme="minorHAnsi" w:eastAsiaTheme="minorEastAsia" w:hAnsiTheme="minorHAnsi" w:cstheme="minorBidi"/>
          <w:kern w:val="2"/>
          <w:sz w:val="22"/>
          <w:szCs w:val="22"/>
          <w14:ligatures w14:val="standardContextual"/>
        </w:rPr>
      </w:pPr>
      <w:r>
        <w:t>6.1.2.3.2</w:t>
      </w:r>
      <w:r>
        <w:rPr>
          <w:rFonts w:asciiTheme="minorHAnsi" w:eastAsiaTheme="minorEastAsia" w:hAnsiTheme="minorHAnsi" w:cstheme="minorBidi"/>
          <w:kern w:val="2"/>
          <w:sz w:val="22"/>
          <w:szCs w:val="22"/>
          <w14:ligatures w14:val="standardContextual"/>
        </w:rPr>
        <w:tab/>
      </w:r>
      <w:r>
        <w:t>Packet Flow Description</w:t>
      </w:r>
      <w:r>
        <w:tab/>
      </w:r>
      <w:r>
        <w:fldChar w:fldCharType="begin" w:fldLock="1"/>
      </w:r>
      <w:r>
        <w:instrText xml:space="preserve"> PAGEREF _Toc178072769 \h </w:instrText>
      </w:r>
      <w:r>
        <w:fldChar w:fldCharType="separate"/>
      </w:r>
      <w:r>
        <w:t>50</w:t>
      </w:r>
      <w:r>
        <w:fldChar w:fldCharType="end"/>
      </w:r>
    </w:p>
    <w:p w14:paraId="4F9D67A9" w14:textId="7E23B9EC" w:rsidR="001F3C35" w:rsidRDefault="001F3C35">
      <w:pPr>
        <w:pStyle w:val="TOC4"/>
        <w:rPr>
          <w:rFonts w:asciiTheme="minorHAnsi" w:eastAsiaTheme="minorEastAsia" w:hAnsiTheme="minorHAnsi" w:cstheme="minorBidi"/>
          <w:kern w:val="2"/>
          <w:sz w:val="22"/>
          <w:szCs w:val="22"/>
          <w14:ligatures w14:val="standardContextual"/>
        </w:rPr>
      </w:pPr>
      <w:r>
        <w:t>6.1.2.4</w:t>
      </w:r>
      <w:r>
        <w:rPr>
          <w:rFonts w:asciiTheme="minorHAnsi" w:eastAsiaTheme="minorEastAsia" w:hAnsiTheme="minorHAnsi" w:cstheme="minorBidi"/>
          <w:kern w:val="2"/>
          <w:sz w:val="22"/>
          <w:szCs w:val="22"/>
          <w14:ligatures w14:val="standardContextual"/>
        </w:rPr>
        <w:tab/>
      </w:r>
      <w:r>
        <w:t>Negotiation for future background data transfer</w:t>
      </w:r>
      <w:r>
        <w:tab/>
      </w:r>
      <w:r>
        <w:fldChar w:fldCharType="begin" w:fldLock="1"/>
      </w:r>
      <w:r>
        <w:instrText xml:space="preserve"> PAGEREF _Toc178072770 \h </w:instrText>
      </w:r>
      <w:r>
        <w:fldChar w:fldCharType="separate"/>
      </w:r>
      <w:r>
        <w:t>50</w:t>
      </w:r>
      <w:r>
        <w:fldChar w:fldCharType="end"/>
      </w:r>
    </w:p>
    <w:p w14:paraId="649E98E8" w14:textId="669B3DEB" w:rsidR="001F3C35" w:rsidRDefault="001F3C35">
      <w:pPr>
        <w:pStyle w:val="TOC4"/>
        <w:rPr>
          <w:rFonts w:asciiTheme="minorHAnsi" w:eastAsiaTheme="minorEastAsia" w:hAnsiTheme="minorHAnsi" w:cstheme="minorBidi"/>
          <w:kern w:val="2"/>
          <w:sz w:val="22"/>
          <w:szCs w:val="22"/>
          <w14:ligatures w14:val="standardContextual"/>
        </w:rPr>
      </w:pPr>
      <w:r>
        <w:t>6.1.2.5</w:t>
      </w:r>
      <w:r>
        <w:rPr>
          <w:rFonts w:asciiTheme="minorHAnsi" w:eastAsiaTheme="minorEastAsia" w:hAnsiTheme="minorHAnsi" w:cstheme="minorBidi"/>
          <w:kern w:val="2"/>
          <w:sz w:val="22"/>
          <w:szCs w:val="22"/>
          <w14:ligatures w14:val="standardContextual"/>
        </w:rPr>
        <w:tab/>
      </w:r>
      <w:r>
        <w:t>Policy Control Request Triggers relevant for AMF</w:t>
      </w:r>
      <w:r>
        <w:tab/>
      </w:r>
      <w:r>
        <w:fldChar w:fldCharType="begin" w:fldLock="1"/>
      </w:r>
      <w:r>
        <w:instrText xml:space="preserve"> PAGEREF _Toc178072771 \h </w:instrText>
      </w:r>
      <w:r>
        <w:fldChar w:fldCharType="separate"/>
      </w:r>
      <w:r>
        <w:t>52</w:t>
      </w:r>
      <w:r>
        <w:fldChar w:fldCharType="end"/>
      </w:r>
    </w:p>
    <w:p w14:paraId="335CE64E" w14:textId="5735A88E" w:rsidR="001F3C35" w:rsidRDefault="001F3C35">
      <w:pPr>
        <w:pStyle w:val="TOC4"/>
        <w:rPr>
          <w:rFonts w:asciiTheme="minorHAnsi" w:eastAsiaTheme="minorEastAsia" w:hAnsiTheme="minorHAnsi" w:cstheme="minorBidi"/>
          <w:kern w:val="2"/>
          <w:sz w:val="22"/>
          <w:szCs w:val="22"/>
          <w14:ligatures w14:val="standardContextual"/>
        </w:rPr>
      </w:pPr>
      <w:r>
        <w:t>6.1.2.6</w:t>
      </w:r>
      <w:r>
        <w:rPr>
          <w:rFonts w:asciiTheme="minorHAnsi" w:eastAsiaTheme="minorEastAsia" w:hAnsiTheme="minorHAnsi" w:cstheme="minorBidi"/>
          <w:kern w:val="2"/>
          <w:sz w:val="22"/>
          <w:szCs w:val="22"/>
          <w14:ligatures w14:val="standardContextual"/>
        </w:rPr>
        <w:tab/>
      </w:r>
      <w:r>
        <w:t>AF influence on Access and Mobility related policy control</w:t>
      </w:r>
      <w:r>
        <w:tab/>
      </w:r>
      <w:r>
        <w:fldChar w:fldCharType="begin" w:fldLock="1"/>
      </w:r>
      <w:r>
        <w:instrText xml:space="preserve"> PAGEREF _Toc178072772 \h </w:instrText>
      </w:r>
      <w:r>
        <w:fldChar w:fldCharType="separate"/>
      </w:r>
      <w:r>
        <w:t>56</w:t>
      </w:r>
      <w:r>
        <w:fldChar w:fldCharType="end"/>
      </w:r>
    </w:p>
    <w:p w14:paraId="0DFC1901" w14:textId="4D121DD4" w:rsidR="001F3C35" w:rsidRDefault="001F3C35">
      <w:pPr>
        <w:pStyle w:val="TOC5"/>
        <w:rPr>
          <w:rFonts w:asciiTheme="minorHAnsi" w:eastAsiaTheme="minorEastAsia" w:hAnsiTheme="minorHAnsi" w:cstheme="minorBidi"/>
          <w:kern w:val="2"/>
          <w:sz w:val="22"/>
          <w:szCs w:val="22"/>
          <w14:ligatures w14:val="standardContextual"/>
        </w:rPr>
      </w:pPr>
      <w:r>
        <w:t>6.1.2.6.0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_Toc178072773 \h </w:instrText>
      </w:r>
      <w:r>
        <w:fldChar w:fldCharType="separate"/>
      </w:r>
      <w:r>
        <w:t>56</w:t>
      </w:r>
      <w:r>
        <w:fldChar w:fldCharType="end"/>
      </w:r>
    </w:p>
    <w:p w14:paraId="1B57E699" w14:textId="1425E893" w:rsidR="001F3C35" w:rsidRDefault="001F3C35">
      <w:pPr>
        <w:pStyle w:val="TOC5"/>
        <w:rPr>
          <w:rFonts w:asciiTheme="minorHAnsi" w:eastAsiaTheme="minorEastAsia" w:hAnsiTheme="minorHAnsi" w:cstheme="minorBidi"/>
          <w:kern w:val="2"/>
          <w:sz w:val="22"/>
          <w:szCs w:val="22"/>
          <w14:ligatures w14:val="standardContextual"/>
        </w:rPr>
      </w:pPr>
      <w:r>
        <w:t>6.1.2.6.1</w:t>
      </w:r>
      <w:r>
        <w:rPr>
          <w:rFonts w:asciiTheme="minorHAnsi" w:eastAsiaTheme="minorEastAsia" w:hAnsiTheme="minorHAnsi" w:cstheme="minorBidi"/>
          <w:kern w:val="2"/>
          <w:sz w:val="22"/>
          <w:szCs w:val="22"/>
          <w14:ligatures w14:val="standardContextual"/>
        </w:rPr>
        <w:tab/>
      </w:r>
      <w:r>
        <w:t>AF request Access and Mobility related Policy Control for a UE</w:t>
      </w:r>
      <w:r>
        <w:tab/>
      </w:r>
      <w:r>
        <w:fldChar w:fldCharType="begin" w:fldLock="1"/>
      </w:r>
      <w:r>
        <w:instrText xml:space="preserve"> PAGEREF _Toc178072774 \h </w:instrText>
      </w:r>
      <w:r>
        <w:fldChar w:fldCharType="separate"/>
      </w:r>
      <w:r>
        <w:t>56</w:t>
      </w:r>
      <w:r>
        <w:fldChar w:fldCharType="end"/>
      </w:r>
    </w:p>
    <w:p w14:paraId="16364E02" w14:textId="271E8040" w:rsidR="001F3C35" w:rsidRDefault="001F3C35">
      <w:pPr>
        <w:pStyle w:val="TOC5"/>
        <w:rPr>
          <w:rFonts w:asciiTheme="minorHAnsi" w:eastAsiaTheme="minorEastAsia" w:hAnsiTheme="minorHAnsi" w:cstheme="minorBidi"/>
          <w:kern w:val="2"/>
          <w:sz w:val="22"/>
          <w:szCs w:val="22"/>
          <w14:ligatures w14:val="standardContextual"/>
        </w:rPr>
      </w:pPr>
      <w:r>
        <w:t>6.1.2.6.2</w:t>
      </w:r>
      <w:r>
        <w:rPr>
          <w:rFonts w:asciiTheme="minorHAnsi" w:eastAsiaTheme="minorEastAsia" w:hAnsiTheme="minorHAnsi" w:cstheme="minorBidi"/>
          <w:kern w:val="2"/>
          <w:sz w:val="22"/>
          <w:szCs w:val="22"/>
          <w14:ligatures w14:val="standardContextual"/>
        </w:rPr>
        <w:tab/>
      </w:r>
      <w:r>
        <w:t>AF request to influence on Access and Mobility related Policy Control</w:t>
      </w:r>
      <w:r>
        <w:tab/>
      </w:r>
      <w:r>
        <w:fldChar w:fldCharType="begin" w:fldLock="1"/>
      </w:r>
      <w:r>
        <w:instrText xml:space="preserve"> PAGEREF _Toc178072775 \h </w:instrText>
      </w:r>
      <w:r>
        <w:fldChar w:fldCharType="separate"/>
      </w:r>
      <w:r>
        <w:t>56</w:t>
      </w:r>
      <w:r>
        <w:fldChar w:fldCharType="end"/>
      </w:r>
    </w:p>
    <w:p w14:paraId="3C5B4EB6" w14:textId="46884064" w:rsidR="001F3C35" w:rsidRDefault="001F3C35">
      <w:pPr>
        <w:pStyle w:val="TOC4"/>
        <w:rPr>
          <w:rFonts w:asciiTheme="minorHAnsi" w:eastAsiaTheme="minorEastAsia" w:hAnsiTheme="minorHAnsi" w:cstheme="minorBidi"/>
          <w:kern w:val="2"/>
          <w:sz w:val="22"/>
          <w:szCs w:val="22"/>
          <w14:ligatures w14:val="standardContextual"/>
        </w:rPr>
      </w:pPr>
      <w:r>
        <w:t>6.1.2.7</w:t>
      </w:r>
      <w:r>
        <w:rPr>
          <w:rFonts w:asciiTheme="minorHAnsi" w:eastAsiaTheme="minorEastAsia" w:hAnsiTheme="minorHAnsi" w:cstheme="minorBidi"/>
          <w:kern w:val="2"/>
          <w:sz w:val="22"/>
          <w:szCs w:val="22"/>
          <w14:ligatures w14:val="standardContextual"/>
        </w:rPr>
        <w:tab/>
      </w:r>
      <w:r>
        <w:t>Negotiation for planned data transfer with QoS requirements</w:t>
      </w:r>
      <w:r>
        <w:tab/>
      </w:r>
      <w:r>
        <w:fldChar w:fldCharType="begin" w:fldLock="1"/>
      </w:r>
      <w:r>
        <w:instrText xml:space="preserve"> PAGEREF _Toc178072776 \h </w:instrText>
      </w:r>
      <w:r>
        <w:fldChar w:fldCharType="separate"/>
      </w:r>
      <w:r>
        <w:t>57</w:t>
      </w:r>
      <w:r>
        <w:fldChar w:fldCharType="end"/>
      </w:r>
    </w:p>
    <w:p w14:paraId="15E7677F" w14:textId="1ED67BF8" w:rsidR="001F3C35" w:rsidRDefault="001F3C35">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Session management related policy control</w:t>
      </w:r>
      <w:r>
        <w:tab/>
      </w:r>
      <w:r>
        <w:fldChar w:fldCharType="begin" w:fldLock="1"/>
      </w:r>
      <w:r>
        <w:instrText xml:space="preserve"> PAGEREF _Toc178072777 \h </w:instrText>
      </w:r>
      <w:r>
        <w:fldChar w:fldCharType="separate"/>
      </w:r>
      <w:r>
        <w:t>58</w:t>
      </w:r>
      <w:r>
        <w:fldChar w:fldCharType="end"/>
      </w:r>
    </w:p>
    <w:p w14:paraId="697A42A2" w14:textId="666B0110" w:rsidR="001F3C35" w:rsidRDefault="001F3C35">
      <w:pPr>
        <w:pStyle w:val="TOC4"/>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_Toc178072778 \h </w:instrText>
      </w:r>
      <w:r>
        <w:fldChar w:fldCharType="separate"/>
      </w:r>
      <w:r>
        <w:t>58</w:t>
      </w:r>
      <w:r>
        <w:fldChar w:fldCharType="end"/>
      </w:r>
    </w:p>
    <w:p w14:paraId="125B3658" w14:textId="182FA3B3" w:rsidR="001F3C35" w:rsidRDefault="001F3C35">
      <w:pPr>
        <w:pStyle w:val="TOC4"/>
        <w:rPr>
          <w:rFonts w:asciiTheme="minorHAnsi" w:eastAsiaTheme="minorEastAsia" w:hAnsiTheme="minorHAnsi" w:cstheme="minorBidi"/>
          <w:kern w:val="2"/>
          <w:sz w:val="22"/>
          <w:szCs w:val="22"/>
          <w14:ligatures w14:val="standardContextual"/>
        </w:rPr>
      </w:pPr>
      <w:r>
        <w:t>6.1.3.2</w:t>
      </w:r>
      <w:r>
        <w:rPr>
          <w:rFonts w:asciiTheme="minorHAnsi" w:eastAsiaTheme="minorEastAsia" w:hAnsiTheme="minorHAnsi" w:cstheme="minorBidi"/>
          <w:kern w:val="2"/>
          <w:sz w:val="22"/>
          <w:szCs w:val="22"/>
          <w14:ligatures w14:val="standardContextual"/>
        </w:rPr>
        <w:tab/>
      </w:r>
      <w:r>
        <w:t>Binding mechanism</w:t>
      </w:r>
      <w:r>
        <w:tab/>
      </w:r>
      <w:r>
        <w:fldChar w:fldCharType="begin" w:fldLock="1"/>
      </w:r>
      <w:r>
        <w:instrText xml:space="preserve"> PAGEREF _Toc178072779 \h </w:instrText>
      </w:r>
      <w:r>
        <w:fldChar w:fldCharType="separate"/>
      </w:r>
      <w:r>
        <w:t>59</w:t>
      </w:r>
      <w:r>
        <w:fldChar w:fldCharType="end"/>
      </w:r>
    </w:p>
    <w:p w14:paraId="50407A40" w14:textId="3C2D1EA3" w:rsidR="001F3C35" w:rsidRDefault="001F3C35">
      <w:pPr>
        <w:pStyle w:val="TOC5"/>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_Toc178072780 \h </w:instrText>
      </w:r>
      <w:r>
        <w:fldChar w:fldCharType="separate"/>
      </w:r>
      <w:r>
        <w:t>59</w:t>
      </w:r>
      <w:r>
        <w:fldChar w:fldCharType="end"/>
      </w:r>
    </w:p>
    <w:p w14:paraId="549ED080" w14:textId="333CF998" w:rsidR="001F3C35" w:rsidRDefault="001F3C35">
      <w:pPr>
        <w:pStyle w:val="TOC5"/>
        <w:rPr>
          <w:rFonts w:asciiTheme="minorHAnsi" w:eastAsiaTheme="minorEastAsia" w:hAnsiTheme="minorHAnsi" w:cstheme="minorBidi"/>
          <w:kern w:val="2"/>
          <w:sz w:val="22"/>
          <w:szCs w:val="22"/>
          <w14:ligatures w14:val="standardContextual"/>
        </w:rPr>
      </w:pPr>
      <w:r>
        <w:t>6.1.3.2.2</w:t>
      </w:r>
      <w:r>
        <w:rPr>
          <w:rFonts w:asciiTheme="minorHAnsi" w:eastAsiaTheme="minorEastAsia" w:hAnsiTheme="minorHAnsi" w:cstheme="minorBidi"/>
          <w:kern w:val="2"/>
          <w:sz w:val="22"/>
          <w:szCs w:val="22"/>
          <w14:ligatures w14:val="standardContextual"/>
        </w:rPr>
        <w:tab/>
      </w:r>
      <w:r>
        <w:t>Session binding</w:t>
      </w:r>
      <w:r>
        <w:tab/>
      </w:r>
      <w:r>
        <w:fldChar w:fldCharType="begin" w:fldLock="1"/>
      </w:r>
      <w:r>
        <w:instrText xml:space="preserve"> PAGEREF _Toc178072781 \h </w:instrText>
      </w:r>
      <w:r>
        <w:fldChar w:fldCharType="separate"/>
      </w:r>
      <w:r>
        <w:t>59</w:t>
      </w:r>
      <w:r>
        <w:fldChar w:fldCharType="end"/>
      </w:r>
    </w:p>
    <w:p w14:paraId="6BB1A3E0" w14:textId="123AF649" w:rsidR="001F3C35" w:rsidRDefault="001F3C35">
      <w:pPr>
        <w:pStyle w:val="TOC5"/>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PCC rule authorization</w:t>
      </w:r>
      <w:r>
        <w:tab/>
      </w:r>
      <w:r>
        <w:fldChar w:fldCharType="begin" w:fldLock="1"/>
      </w:r>
      <w:r>
        <w:instrText xml:space="preserve"> PAGEREF _Toc178072782 \h </w:instrText>
      </w:r>
      <w:r>
        <w:fldChar w:fldCharType="separate"/>
      </w:r>
      <w:r>
        <w:t>59</w:t>
      </w:r>
      <w:r>
        <w:fldChar w:fldCharType="end"/>
      </w:r>
    </w:p>
    <w:p w14:paraId="18E8BF5D" w14:textId="40A0933D" w:rsidR="001F3C35" w:rsidRDefault="001F3C35">
      <w:pPr>
        <w:pStyle w:val="TOC5"/>
        <w:rPr>
          <w:rFonts w:asciiTheme="minorHAnsi" w:eastAsiaTheme="minorEastAsia" w:hAnsiTheme="minorHAnsi" w:cstheme="minorBidi"/>
          <w:kern w:val="2"/>
          <w:sz w:val="22"/>
          <w:szCs w:val="22"/>
          <w14:ligatures w14:val="standardContextual"/>
        </w:rPr>
      </w:pPr>
      <w:r>
        <w:t>6.1.3.2.4</w:t>
      </w:r>
      <w:r>
        <w:rPr>
          <w:rFonts w:asciiTheme="minorHAnsi" w:eastAsiaTheme="minorEastAsia" w:hAnsiTheme="minorHAnsi" w:cstheme="minorBidi"/>
          <w:kern w:val="2"/>
          <w:sz w:val="22"/>
          <w:szCs w:val="22"/>
          <w14:ligatures w14:val="standardContextual"/>
        </w:rPr>
        <w:tab/>
      </w:r>
      <w:r>
        <w:t>QoS Flow binding</w:t>
      </w:r>
      <w:r>
        <w:tab/>
      </w:r>
      <w:r>
        <w:fldChar w:fldCharType="begin" w:fldLock="1"/>
      </w:r>
      <w:r>
        <w:instrText xml:space="preserve"> PAGEREF _Toc178072783 \h </w:instrText>
      </w:r>
      <w:r>
        <w:fldChar w:fldCharType="separate"/>
      </w:r>
      <w:r>
        <w:t>60</w:t>
      </w:r>
      <w:r>
        <w:fldChar w:fldCharType="end"/>
      </w:r>
    </w:p>
    <w:p w14:paraId="34021758" w14:textId="7335F71B" w:rsidR="001F3C35" w:rsidRDefault="001F3C35">
      <w:pPr>
        <w:pStyle w:val="TOC4"/>
        <w:rPr>
          <w:rFonts w:asciiTheme="minorHAnsi" w:eastAsiaTheme="minorEastAsia" w:hAnsiTheme="minorHAnsi" w:cstheme="minorBidi"/>
          <w:kern w:val="2"/>
          <w:sz w:val="22"/>
          <w:szCs w:val="22"/>
          <w14:ligatures w14:val="standardContextual"/>
        </w:rPr>
      </w:pPr>
      <w:r>
        <w:t>6.1.3.3</w:t>
      </w:r>
      <w:r>
        <w:rPr>
          <w:rFonts w:asciiTheme="minorHAnsi" w:eastAsiaTheme="minorEastAsia" w:hAnsiTheme="minorHAnsi" w:cstheme="minorBidi"/>
          <w:kern w:val="2"/>
          <w:sz w:val="22"/>
          <w:szCs w:val="22"/>
          <w14:ligatures w14:val="standardContextual"/>
        </w:rPr>
        <w:tab/>
      </w:r>
      <w:r>
        <w:t>Reporting</w:t>
      </w:r>
      <w:r>
        <w:tab/>
      </w:r>
      <w:r>
        <w:fldChar w:fldCharType="begin" w:fldLock="1"/>
      </w:r>
      <w:r>
        <w:instrText xml:space="preserve"> PAGEREF _Toc178072784 \h </w:instrText>
      </w:r>
      <w:r>
        <w:fldChar w:fldCharType="separate"/>
      </w:r>
      <w:r>
        <w:t>62</w:t>
      </w:r>
      <w:r>
        <w:fldChar w:fldCharType="end"/>
      </w:r>
    </w:p>
    <w:p w14:paraId="4F466C86" w14:textId="4AD249F2" w:rsidR="001F3C35" w:rsidRDefault="001F3C35">
      <w:pPr>
        <w:pStyle w:val="TOC4"/>
        <w:rPr>
          <w:rFonts w:asciiTheme="minorHAnsi" w:eastAsiaTheme="minorEastAsia" w:hAnsiTheme="minorHAnsi" w:cstheme="minorBidi"/>
          <w:kern w:val="2"/>
          <w:sz w:val="22"/>
          <w:szCs w:val="22"/>
          <w14:ligatures w14:val="standardContextual"/>
        </w:rPr>
      </w:pPr>
      <w:r>
        <w:t>6.1.3.4</w:t>
      </w:r>
      <w:r>
        <w:rPr>
          <w:rFonts w:asciiTheme="minorHAnsi" w:eastAsiaTheme="minorEastAsia" w:hAnsiTheme="minorHAnsi" w:cstheme="minorBidi"/>
          <w:kern w:val="2"/>
          <w:sz w:val="22"/>
          <w:szCs w:val="22"/>
          <w14:ligatures w14:val="standardContextual"/>
        </w:rPr>
        <w:tab/>
      </w:r>
      <w:r>
        <w:t>Credit management</w:t>
      </w:r>
      <w:r>
        <w:tab/>
      </w:r>
      <w:r>
        <w:fldChar w:fldCharType="begin" w:fldLock="1"/>
      </w:r>
      <w:r>
        <w:instrText xml:space="preserve"> PAGEREF _Toc178072785 \h </w:instrText>
      </w:r>
      <w:r>
        <w:fldChar w:fldCharType="separate"/>
      </w:r>
      <w:r>
        <w:t>62</w:t>
      </w:r>
      <w:r>
        <w:fldChar w:fldCharType="end"/>
      </w:r>
    </w:p>
    <w:p w14:paraId="5BBE3D8D" w14:textId="28D48567" w:rsidR="001F3C35" w:rsidRDefault="001F3C35">
      <w:pPr>
        <w:pStyle w:val="TOC4"/>
        <w:rPr>
          <w:rFonts w:asciiTheme="minorHAnsi" w:eastAsiaTheme="minorEastAsia" w:hAnsiTheme="minorHAnsi" w:cstheme="minorBidi"/>
          <w:kern w:val="2"/>
          <w:sz w:val="22"/>
          <w:szCs w:val="22"/>
          <w14:ligatures w14:val="standardContextual"/>
        </w:rPr>
      </w:pPr>
      <w:r>
        <w:t>6.1.3.5</w:t>
      </w:r>
      <w:r>
        <w:rPr>
          <w:rFonts w:asciiTheme="minorHAnsi" w:eastAsiaTheme="minorEastAsia" w:hAnsiTheme="minorHAnsi" w:cstheme="minorBidi"/>
          <w:kern w:val="2"/>
          <w:sz w:val="22"/>
          <w:szCs w:val="22"/>
          <w14:ligatures w14:val="standardContextual"/>
        </w:rPr>
        <w:tab/>
      </w:r>
      <w:r>
        <w:t>Policy Control Request Triggers relevant for SMF</w:t>
      </w:r>
      <w:r>
        <w:tab/>
      </w:r>
      <w:r>
        <w:fldChar w:fldCharType="begin" w:fldLock="1"/>
      </w:r>
      <w:r>
        <w:instrText xml:space="preserve"> PAGEREF _Toc178072786 \h </w:instrText>
      </w:r>
      <w:r>
        <w:fldChar w:fldCharType="separate"/>
      </w:r>
      <w:r>
        <w:t>63</w:t>
      </w:r>
      <w:r>
        <w:fldChar w:fldCharType="end"/>
      </w:r>
    </w:p>
    <w:p w14:paraId="2C4C2124" w14:textId="15E47AE9" w:rsidR="001F3C35" w:rsidRDefault="001F3C35">
      <w:pPr>
        <w:pStyle w:val="TOC4"/>
        <w:rPr>
          <w:rFonts w:asciiTheme="minorHAnsi" w:eastAsiaTheme="minorEastAsia" w:hAnsiTheme="minorHAnsi" w:cstheme="minorBidi"/>
          <w:kern w:val="2"/>
          <w:sz w:val="22"/>
          <w:szCs w:val="22"/>
          <w14:ligatures w14:val="standardContextual"/>
        </w:rPr>
      </w:pPr>
      <w:r>
        <w:t>6.1.3.6</w:t>
      </w:r>
      <w:r>
        <w:rPr>
          <w:rFonts w:asciiTheme="minorHAnsi" w:eastAsiaTheme="minorEastAsia" w:hAnsiTheme="minorHAnsi" w:cstheme="minorBidi"/>
          <w:kern w:val="2"/>
          <w:sz w:val="22"/>
          <w:szCs w:val="22"/>
          <w14:ligatures w14:val="standardContextual"/>
        </w:rPr>
        <w:tab/>
      </w:r>
      <w:r>
        <w:t>Policy control</w:t>
      </w:r>
      <w:r>
        <w:tab/>
      </w:r>
      <w:r>
        <w:fldChar w:fldCharType="begin" w:fldLock="1"/>
      </w:r>
      <w:r>
        <w:instrText xml:space="preserve"> PAGEREF _Toc178072787 \h </w:instrText>
      </w:r>
      <w:r>
        <w:fldChar w:fldCharType="separate"/>
      </w:r>
      <w:r>
        <w:t>72</w:t>
      </w:r>
      <w:r>
        <w:fldChar w:fldCharType="end"/>
      </w:r>
    </w:p>
    <w:p w14:paraId="7FA03086" w14:textId="29FA89C5" w:rsidR="001F3C35" w:rsidRDefault="001F3C35">
      <w:pPr>
        <w:pStyle w:val="TOC4"/>
        <w:rPr>
          <w:rFonts w:asciiTheme="minorHAnsi" w:eastAsiaTheme="minorEastAsia" w:hAnsiTheme="minorHAnsi" w:cstheme="minorBidi"/>
          <w:kern w:val="2"/>
          <w:sz w:val="22"/>
          <w:szCs w:val="22"/>
          <w14:ligatures w14:val="standardContextual"/>
        </w:rPr>
      </w:pPr>
      <w:r>
        <w:t>6.1.3.7</w:t>
      </w:r>
      <w:r>
        <w:rPr>
          <w:rFonts w:asciiTheme="minorHAnsi" w:eastAsiaTheme="minorEastAsia" w:hAnsiTheme="minorHAnsi" w:cstheme="minorBidi"/>
          <w:kern w:val="2"/>
          <w:sz w:val="22"/>
          <w:szCs w:val="22"/>
          <w14:ligatures w14:val="standardContextual"/>
        </w:rPr>
        <w:tab/>
      </w:r>
      <w:r>
        <w:t>Service (data flow) prioritization and conflict handling</w:t>
      </w:r>
      <w:r>
        <w:tab/>
      </w:r>
      <w:r>
        <w:fldChar w:fldCharType="begin" w:fldLock="1"/>
      </w:r>
      <w:r>
        <w:instrText xml:space="preserve"> PAGEREF _Toc178072788 \h </w:instrText>
      </w:r>
      <w:r>
        <w:fldChar w:fldCharType="separate"/>
      </w:r>
      <w:r>
        <w:t>73</w:t>
      </w:r>
      <w:r>
        <w:fldChar w:fldCharType="end"/>
      </w:r>
    </w:p>
    <w:p w14:paraId="3F728BB3" w14:textId="40B34E9F" w:rsidR="001F3C35" w:rsidRDefault="001F3C35">
      <w:pPr>
        <w:pStyle w:val="TOC4"/>
        <w:rPr>
          <w:rFonts w:asciiTheme="minorHAnsi" w:eastAsiaTheme="minorEastAsia" w:hAnsiTheme="minorHAnsi" w:cstheme="minorBidi"/>
          <w:kern w:val="2"/>
          <w:sz w:val="22"/>
          <w:szCs w:val="22"/>
          <w14:ligatures w14:val="standardContextual"/>
        </w:rPr>
      </w:pPr>
      <w:r>
        <w:t>6.1.3.8</w:t>
      </w:r>
      <w:r>
        <w:rPr>
          <w:rFonts w:asciiTheme="minorHAnsi" w:eastAsiaTheme="minorEastAsia" w:hAnsiTheme="minorHAnsi" w:cstheme="minorBidi"/>
          <w:kern w:val="2"/>
          <w:sz w:val="22"/>
          <w:szCs w:val="22"/>
          <w14:ligatures w14:val="standardContextual"/>
        </w:rPr>
        <w:tab/>
      </w:r>
      <w:r>
        <w:t>Termination action</w:t>
      </w:r>
      <w:r>
        <w:tab/>
      </w:r>
      <w:r>
        <w:fldChar w:fldCharType="begin" w:fldLock="1"/>
      </w:r>
      <w:r>
        <w:instrText xml:space="preserve"> PAGEREF _Toc178072789 \h </w:instrText>
      </w:r>
      <w:r>
        <w:fldChar w:fldCharType="separate"/>
      </w:r>
      <w:r>
        <w:t>74</w:t>
      </w:r>
      <w:r>
        <w:fldChar w:fldCharType="end"/>
      </w:r>
    </w:p>
    <w:p w14:paraId="28663828" w14:textId="4A8EB235" w:rsidR="001F3C35" w:rsidRDefault="001F3C35">
      <w:pPr>
        <w:pStyle w:val="TOC4"/>
        <w:rPr>
          <w:rFonts w:asciiTheme="minorHAnsi" w:eastAsiaTheme="minorEastAsia" w:hAnsiTheme="minorHAnsi" w:cstheme="minorBidi"/>
          <w:kern w:val="2"/>
          <w:sz w:val="22"/>
          <w:szCs w:val="22"/>
          <w14:ligatures w14:val="standardContextual"/>
        </w:rPr>
      </w:pPr>
      <w:r>
        <w:t>6.1.3.9</w:t>
      </w:r>
      <w:r>
        <w:rPr>
          <w:rFonts w:asciiTheme="minorHAnsi" w:eastAsiaTheme="minorEastAsia" w:hAnsiTheme="minorHAnsi" w:cstheme="minorBidi"/>
          <w:kern w:val="2"/>
          <w:sz w:val="22"/>
          <w:szCs w:val="22"/>
          <w14:ligatures w14:val="standardContextual"/>
        </w:rPr>
        <w:tab/>
      </w:r>
      <w:r>
        <w:t>Handling of packet filters provided to the UE by SMF</w:t>
      </w:r>
      <w:r>
        <w:tab/>
      </w:r>
      <w:r>
        <w:fldChar w:fldCharType="begin" w:fldLock="1"/>
      </w:r>
      <w:r>
        <w:instrText xml:space="preserve"> PAGEREF _Toc178072790 \h </w:instrText>
      </w:r>
      <w:r>
        <w:fldChar w:fldCharType="separate"/>
      </w:r>
      <w:r>
        <w:t>74</w:t>
      </w:r>
      <w:r>
        <w:fldChar w:fldCharType="end"/>
      </w:r>
    </w:p>
    <w:p w14:paraId="7485201C" w14:textId="602AFCCA" w:rsidR="001F3C35" w:rsidRDefault="001F3C35">
      <w:pPr>
        <w:pStyle w:val="TOC4"/>
        <w:rPr>
          <w:rFonts w:asciiTheme="minorHAnsi" w:eastAsiaTheme="minorEastAsia" w:hAnsiTheme="minorHAnsi" w:cstheme="minorBidi"/>
          <w:kern w:val="2"/>
          <w:sz w:val="22"/>
          <w:szCs w:val="22"/>
          <w14:ligatures w14:val="standardContextual"/>
        </w:rPr>
      </w:pPr>
      <w:r>
        <w:t>6.1.3.10</w:t>
      </w:r>
      <w:r>
        <w:rPr>
          <w:rFonts w:asciiTheme="minorHAnsi" w:eastAsiaTheme="minorEastAsia" w:hAnsiTheme="minorHAnsi" w:cstheme="minorBidi"/>
          <w:kern w:val="2"/>
          <w:sz w:val="22"/>
          <w:szCs w:val="22"/>
          <w14:ligatures w14:val="standardContextual"/>
        </w:rPr>
        <w:tab/>
      </w:r>
      <w:r>
        <w:t>IMS emergency session support</w:t>
      </w:r>
      <w:r>
        <w:tab/>
      </w:r>
      <w:r>
        <w:fldChar w:fldCharType="begin" w:fldLock="1"/>
      </w:r>
      <w:r>
        <w:instrText xml:space="preserve"> PAGEREF _Toc178072791 \h </w:instrText>
      </w:r>
      <w:r>
        <w:fldChar w:fldCharType="separate"/>
      </w:r>
      <w:r>
        <w:t>74</w:t>
      </w:r>
      <w:r>
        <w:fldChar w:fldCharType="end"/>
      </w:r>
    </w:p>
    <w:p w14:paraId="322DBA40" w14:textId="1E454CFB" w:rsidR="001F3C35" w:rsidRDefault="001F3C35">
      <w:pPr>
        <w:pStyle w:val="TOC4"/>
        <w:rPr>
          <w:rFonts w:asciiTheme="minorHAnsi" w:eastAsiaTheme="minorEastAsia" w:hAnsiTheme="minorHAnsi" w:cstheme="minorBidi"/>
          <w:kern w:val="2"/>
          <w:sz w:val="22"/>
          <w:szCs w:val="22"/>
          <w14:ligatures w14:val="standardContextual"/>
        </w:rPr>
      </w:pPr>
      <w:r>
        <w:t>6.1.3.11</w:t>
      </w:r>
      <w:r>
        <w:rPr>
          <w:rFonts w:asciiTheme="minorHAnsi" w:eastAsiaTheme="minorEastAsia" w:hAnsiTheme="minorHAnsi" w:cstheme="minorBidi"/>
          <w:kern w:val="2"/>
          <w:sz w:val="22"/>
          <w:szCs w:val="22"/>
          <w14:ligatures w14:val="standardContextual"/>
        </w:rPr>
        <w:tab/>
      </w:r>
      <w:r>
        <w:t>Multimedia Priority Service support</w:t>
      </w:r>
      <w:r>
        <w:tab/>
      </w:r>
      <w:r>
        <w:fldChar w:fldCharType="begin" w:fldLock="1"/>
      </w:r>
      <w:r>
        <w:instrText xml:space="preserve"> PAGEREF _Toc178072792 \h </w:instrText>
      </w:r>
      <w:r>
        <w:fldChar w:fldCharType="separate"/>
      </w:r>
      <w:r>
        <w:t>75</w:t>
      </w:r>
      <w:r>
        <w:fldChar w:fldCharType="end"/>
      </w:r>
    </w:p>
    <w:p w14:paraId="1F4EE844" w14:textId="197215B1" w:rsidR="001F3C35" w:rsidRDefault="001F3C35">
      <w:pPr>
        <w:pStyle w:val="TOC4"/>
        <w:rPr>
          <w:rFonts w:asciiTheme="minorHAnsi" w:eastAsiaTheme="minorEastAsia" w:hAnsiTheme="minorHAnsi" w:cstheme="minorBidi"/>
          <w:kern w:val="2"/>
          <w:sz w:val="22"/>
          <w:szCs w:val="22"/>
          <w14:ligatures w14:val="standardContextual"/>
        </w:rPr>
      </w:pPr>
      <w:r>
        <w:t>6.1.3.12</w:t>
      </w:r>
      <w:r>
        <w:rPr>
          <w:rFonts w:asciiTheme="minorHAnsi" w:eastAsiaTheme="minorEastAsia" w:hAnsiTheme="minorHAnsi" w:cstheme="minorBidi"/>
          <w:kern w:val="2"/>
          <w:sz w:val="22"/>
          <w:szCs w:val="22"/>
          <w14:ligatures w14:val="standardContextual"/>
        </w:rPr>
        <w:tab/>
      </w:r>
      <w:r>
        <w:t>Redirection</w:t>
      </w:r>
      <w:r>
        <w:tab/>
      </w:r>
      <w:r>
        <w:fldChar w:fldCharType="begin" w:fldLock="1"/>
      </w:r>
      <w:r>
        <w:instrText xml:space="preserve"> PAGEREF _Toc178072793 \h </w:instrText>
      </w:r>
      <w:r>
        <w:fldChar w:fldCharType="separate"/>
      </w:r>
      <w:r>
        <w:t>76</w:t>
      </w:r>
      <w:r>
        <w:fldChar w:fldCharType="end"/>
      </w:r>
    </w:p>
    <w:p w14:paraId="31314954" w14:textId="2FFC889E" w:rsidR="001F3C35" w:rsidRDefault="001F3C35">
      <w:pPr>
        <w:pStyle w:val="TOC4"/>
        <w:rPr>
          <w:rFonts w:asciiTheme="minorHAnsi" w:eastAsiaTheme="minorEastAsia" w:hAnsiTheme="minorHAnsi" w:cstheme="minorBidi"/>
          <w:kern w:val="2"/>
          <w:sz w:val="22"/>
          <w:szCs w:val="22"/>
          <w14:ligatures w14:val="standardContextual"/>
        </w:rPr>
      </w:pPr>
      <w:r>
        <w:t>6.1.3.13</w:t>
      </w:r>
      <w:r>
        <w:rPr>
          <w:rFonts w:asciiTheme="minorHAnsi" w:eastAsiaTheme="minorEastAsia" w:hAnsiTheme="minorHAnsi" w:cstheme="minorBidi"/>
          <w:kern w:val="2"/>
          <w:sz w:val="22"/>
          <w:szCs w:val="22"/>
          <w14:ligatures w14:val="standardContextual"/>
        </w:rPr>
        <w:tab/>
      </w:r>
      <w:r>
        <w:t>Resource sharing for different AF sessions</w:t>
      </w:r>
      <w:r>
        <w:tab/>
      </w:r>
      <w:r>
        <w:fldChar w:fldCharType="begin" w:fldLock="1"/>
      </w:r>
      <w:r>
        <w:instrText xml:space="preserve"> PAGEREF _Toc178072794 \h </w:instrText>
      </w:r>
      <w:r>
        <w:fldChar w:fldCharType="separate"/>
      </w:r>
      <w:r>
        <w:t>77</w:t>
      </w:r>
      <w:r>
        <w:fldChar w:fldCharType="end"/>
      </w:r>
    </w:p>
    <w:p w14:paraId="4AD6E013" w14:textId="0B378C38" w:rsidR="001F3C35" w:rsidRDefault="001F3C35">
      <w:pPr>
        <w:pStyle w:val="TOC4"/>
        <w:rPr>
          <w:rFonts w:asciiTheme="minorHAnsi" w:eastAsiaTheme="minorEastAsia" w:hAnsiTheme="minorHAnsi" w:cstheme="minorBidi"/>
          <w:kern w:val="2"/>
          <w:sz w:val="22"/>
          <w:szCs w:val="22"/>
          <w14:ligatures w14:val="standardContextual"/>
        </w:rPr>
      </w:pPr>
      <w:r>
        <w:t>6.1.3.14</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_Toc178072795 \h </w:instrText>
      </w:r>
      <w:r>
        <w:fldChar w:fldCharType="separate"/>
      </w:r>
      <w:r>
        <w:t>77</w:t>
      </w:r>
      <w:r>
        <w:fldChar w:fldCharType="end"/>
      </w:r>
    </w:p>
    <w:p w14:paraId="305F1A76" w14:textId="5387EAEA" w:rsidR="001F3C35" w:rsidRDefault="001F3C35">
      <w:pPr>
        <w:pStyle w:val="TOC4"/>
        <w:rPr>
          <w:rFonts w:asciiTheme="minorHAnsi" w:eastAsiaTheme="minorEastAsia" w:hAnsiTheme="minorHAnsi" w:cstheme="minorBidi"/>
          <w:kern w:val="2"/>
          <w:sz w:val="22"/>
          <w:szCs w:val="22"/>
          <w14:ligatures w14:val="standardContextual"/>
        </w:rPr>
      </w:pPr>
      <w:r>
        <w:t>6.1.3.15</w:t>
      </w:r>
      <w:r>
        <w:rPr>
          <w:rFonts w:asciiTheme="minorHAnsi" w:eastAsiaTheme="minorEastAsia" w:hAnsiTheme="minorHAnsi" w:cstheme="minorBidi"/>
          <w:kern w:val="2"/>
          <w:sz w:val="22"/>
          <w:szCs w:val="22"/>
          <w14:ligatures w14:val="standardContextual"/>
        </w:rPr>
        <w:tab/>
      </w:r>
      <w:r>
        <w:t>Resource reservation for services sharing priority</w:t>
      </w:r>
      <w:r>
        <w:tab/>
      </w:r>
      <w:r>
        <w:fldChar w:fldCharType="begin" w:fldLock="1"/>
      </w:r>
      <w:r>
        <w:instrText xml:space="preserve"> PAGEREF _Toc178072796 \h </w:instrText>
      </w:r>
      <w:r>
        <w:fldChar w:fldCharType="separate"/>
      </w:r>
      <w:r>
        <w:t>78</w:t>
      </w:r>
      <w:r>
        <w:fldChar w:fldCharType="end"/>
      </w:r>
    </w:p>
    <w:p w14:paraId="4B86E760" w14:textId="53256EDF" w:rsidR="001F3C35" w:rsidRDefault="001F3C35">
      <w:pPr>
        <w:pStyle w:val="TOC4"/>
        <w:rPr>
          <w:rFonts w:asciiTheme="minorHAnsi" w:eastAsiaTheme="minorEastAsia" w:hAnsiTheme="minorHAnsi" w:cstheme="minorBidi"/>
          <w:kern w:val="2"/>
          <w:sz w:val="22"/>
          <w:szCs w:val="22"/>
          <w14:ligatures w14:val="standardContextual"/>
        </w:rPr>
      </w:pPr>
      <w:r>
        <w:t>6.1.3.16</w:t>
      </w:r>
      <w:r>
        <w:rPr>
          <w:rFonts w:asciiTheme="minorHAnsi" w:eastAsiaTheme="minorEastAsia" w:hAnsiTheme="minorHAnsi" w:cstheme="minorBidi"/>
          <w:kern w:val="2"/>
          <w:sz w:val="22"/>
          <w:szCs w:val="22"/>
          <w14:ligatures w14:val="standardContextual"/>
        </w:rPr>
        <w:tab/>
      </w:r>
      <w:r>
        <w:t>3GPP PS Data Off</w:t>
      </w:r>
      <w:r>
        <w:tab/>
      </w:r>
      <w:r>
        <w:fldChar w:fldCharType="begin" w:fldLock="1"/>
      </w:r>
      <w:r>
        <w:instrText xml:space="preserve"> PAGEREF _Toc178072797 \h </w:instrText>
      </w:r>
      <w:r>
        <w:fldChar w:fldCharType="separate"/>
      </w:r>
      <w:r>
        <w:t>78</w:t>
      </w:r>
      <w:r>
        <w:fldChar w:fldCharType="end"/>
      </w:r>
    </w:p>
    <w:p w14:paraId="116724CC" w14:textId="44B8980C" w:rsidR="001F3C35" w:rsidRDefault="001F3C35">
      <w:pPr>
        <w:pStyle w:val="TOC4"/>
        <w:rPr>
          <w:rFonts w:asciiTheme="minorHAnsi" w:eastAsiaTheme="minorEastAsia" w:hAnsiTheme="minorHAnsi" w:cstheme="minorBidi"/>
          <w:kern w:val="2"/>
          <w:sz w:val="22"/>
          <w:szCs w:val="22"/>
          <w14:ligatures w14:val="standardContextual"/>
        </w:rPr>
      </w:pPr>
      <w:r>
        <w:t>6.1.3.17</w:t>
      </w:r>
      <w:r>
        <w:rPr>
          <w:rFonts w:asciiTheme="minorHAnsi" w:eastAsiaTheme="minorEastAsia" w:hAnsiTheme="minorHAnsi" w:cstheme="minorBidi"/>
          <w:kern w:val="2"/>
          <w:sz w:val="22"/>
          <w:szCs w:val="22"/>
          <w14:ligatures w14:val="standardContextual"/>
        </w:rPr>
        <w:tab/>
      </w:r>
      <w:r>
        <w:t>Policy decisions based on spending limits</w:t>
      </w:r>
      <w:r>
        <w:tab/>
      </w:r>
      <w:r>
        <w:fldChar w:fldCharType="begin" w:fldLock="1"/>
      </w:r>
      <w:r>
        <w:instrText xml:space="preserve"> PAGEREF _Toc178072798 \h </w:instrText>
      </w:r>
      <w:r>
        <w:fldChar w:fldCharType="separate"/>
      </w:r>
      <w:r>
        <w:t>80</w:t>
      </w:r>
      <w:r>
        <w:fldChar w:fldCharType="end"/>
      </w:r>
    </w:p>
    <w:p w14:paraId="3CFB4E32" w14:textId="3C3870F3" w:rsidR="001F3C35" w:rsidRDefault="001F3C35">
      <w:pPr>
        <w:pStyle w:val="TOC4"/>
        <w:rPr>
          <w:rFonts w:asciiTheme="minorHAnsi" w:eastAsiaTheme="minorEastAsia" w:hAnsiTheme="minorHAnsi" w:cstheme="minorBidi"/>
          <w:kern w:val="2"/>
          <w:sz w:val="22"/>
          <w:szCs w:val="22"/>
          <w14:ligatures w14:val="standardContextual"/>
        </w:rPr>
      </w:pPr>
      <w:r>
        <w:t>6.1.3.18</w:t>
      </w:r>
      <w:r>
        <w:rPr>
          <w:rFonts w:asciiTheme="minorHAnsi" w:eastAsiaTheme="minorEastAsia" w:hAnsiTheme="minorHAnsi" w:cstheme="minorBidi"/>
          <w:kern w:val="2"/>
          <w:sz w:val="22"/>
          <w:szCs w:val="22"/>
          <w14:ligatures w14:val="standardContextual"/>
        </w:rPr>
        <w:tab/>
      </w:r>
      <w:r>
        <w:t>Event reporting from the</w:t>
      </w:r>
      <w:r w:rsidRPr="0084612D">
        <w:rPr>
          <w:rFonts w:eastAsia="SimSun"/>
          <w:lang w:eastAsia="zh-CN"/>
        </w:rPr>
        <w:t xml:space="preserve"> </w:t>
      </w:r>
      <w:r>
        <w:t>PCF</w:t>
      </w:r>
      <w:r>
        <w:tab/>
      </w:r>
      <w:r>
        <w:fldChar w:fldCharType="begin" w:fldLock="1"/>
      </w:r>
      <w:r>
        <w:instrText xml:space="preserve"> PAGEREF _Toc178072799 \h </w:instrText>
      </w:r>
      <w:r>
        <w:fldChar w:fldCharType="separate"/>
      </w:r>
      <w:r>
        <w:t>80</w:t>
      </w:r>
      <w:r>
        <w:fldChar w:fldCharType="end"/>
      </w:r>
    </w:p>
    <w:p w14:paraId="0FF3B4D3" w14:textId="52CED3F9" w:rsidR="001F3C35" w:rsidRDefault="001F3C35">
      <w:pPr>
        <w:pStyle w:val="TOC4"/>
        <w:rPr>
          <w:rFonts w:asciiTheme="minorHAnsi" w:eastAsiaTheme="minorEastAsia" w:hAnsiTheme="minorHAnsi" w:cstheme="minorBidi"/>
          <w:kern w:val="2"/>
          <w:sz w:val="22"/>
          <w:szCs w:val="22"/>
          <w14:ligatures w14:val="standardContextual"/>
        </w:rPr>
      </w:pPr>
      <w:r>
        <w:t>6.1.3.19</w:t>
      </w:r>
      <w:r>
        <w:rPr>
          <w:rFonts w:asciiTheme="minorHAnsi" w:eastAsiaTheme="minorEastAsia" w:hAnsiTheme="minorHAnsi" w:cstheme="minorBidi"/>
          <w:kern w:val="2"/>
          <w:sz w:val="22"/>
          <w:szCs w:val="22"/>
          <w14:ligatures w14:val="standardContextual"/>
        </w:rPr>
        <w:tab/>
      </w:r>
      <w:r>
        <w:t>Mission Critical Services support</w:t>
      </w:r>
      <w:r>
        <w:tab/>
      </w:r>
      <w:r>
        <w:fldChar w:fldCharType="begin" w:fldLock="1"/>
      </w:r>
      <w:r>
        <w:instrText xml:space="preserve"> PAGEREF _Toc178072800 \h </w:instrText>
      </w:r>
      <w:r>
        <w:fldChar w:fldCharType="separate"/>
      </w:r>
      <w:r>
        <w:t>86</w:t>
      </w:r>
      <w:r>
        <w:fldChar w:fldCharType="end"/>
      </w:r>
    </w:p>
    <w:p w14:paraId="136CC245" w14:textId="0B54F43D" w:rsidR="001F3C35" w:rsidRDefault="001F3C35">
      <w:pPr>
        <w:pStyle w:val="TOC4"/>
        <w:rPr>
          <w:rFonts w:asciiTheme="minorHAnsi" w:eastAsiaTheme="minorEastAsia" w:hAnsiTheme="minorHAnsi" w:cstheme="minorBidi"/>
          <w:kern w:val="2"/>
          <w:sz w:val="22"/>
          <w:szCs w:val="22"/>
          <w14:ligatures w14:val="standardContextual"/>
        </w:rPr>
      </w:pPr>
      <w:r>
        <w:t>6.1.3.20</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_Toc178072801 \h </w:instrText>
      </w:r>
      <w:r>
        <w:fldChar w:fldCharType="separate"/>
      </w:r>
      <w:r>
        <w:t>86</w:t>
      </w:r>
      <w:r>
        <w:fldChar w:fldCharType="end"/>
      </w:r>
    </w:p>
    <w:p w14:paraId="4E658CB5" w14:textId="12F2AB3F" w:rsidR="001F3C35" w:rsidRDefault="001F3C35">
      <w:pPr>
        <w:pStyle w:val="TOC4"/>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QoS Monitoring control</w:t>
      </w:r>
      <w:r>
        <w:tab/>
      </w:r>
      <w:r>
        <w:fldChar w:fldCharType="begin" w:fldLock="1"/>
      </w:r>
      <w:r>
        <w:instrText xml:space="preserve"> PAGEREF _Toc178072802 \h </w:instrText>
      </w:r>
      <w:r>
        <w:fldChar w:fldCharType="separate"/>
      </w:r>
      <w:r>
        <w:t>89</w:t>
      </w:r>
      <w:r>
        <w:fldChar w:fldCharType="end"/>
      </w:r>
    </w:p>
    <w:p w14:paraId="28D3EC13" w14:textId="76534ACB" w:rsidR="001F3C35" w:rsidRDefault="001F3C35">
      <w:pPr>
        <w:pStyle w:val="TOC4"/>
        <w:rPr>
          <w:rFonts w:asciiTheme="minorHAnsi" w:eastAsiaTheme="minorEastAsia" w:hAnsiTheme="minorHAnsi" w:cstheme="minorBidi"/>
          <w:kern w:val="2"/>
          <w:sz w:val="22"/>
          <w:szCs w:val="22"/>
          <w14:ligatures w14:val="standardContextual"/>
        </w:rPr>
      </w:pPr>
      <w:r>
        <w:lastRenderedPageBreak/>
        <w:t>6.1.3.22</w:t>
      </w:r>
      <w:r>
        <w:rPr>
          <w:rFonts w:asciiTheme="minorHAnsi" w:eastAsiaTheme="minorEastAsia" w:hAnsiTheme="minorHAnsi" w:cstheme="minorBidi"/>
          <w:kern w:val="2"/>
          <w:sz w:val="22"/>
          <w:szCs w:val="22"/>
          <w14:ligatures w14:val="standardContextual"/>
        </w:rPr>
        <w:tab/>
      </w:r>
      <w:r>
        <w:t>AF session with required QoS</w:t>
      </w:r>
      <w:r>
        <w:tab/>
      </w:r>
      <w:r>
        <w:fldChar w:fldCharType="begin" w:fldLock="1"/>
      </w:r>
      <w:r>
        <w:instrText xml:space="preserve"> PAGEREF _Toc178072803 \h </w:instrText>
      </w:r>
      <w:r>
        <w:fldChar w:fldCharType="separate"/>
      </w:r>
      <w:r>
        <w:t>91</w:t>
      </w:r>
      <w:r>
        <w:fldChar w:fldCharType="end"/>
      </w:r>
    </w:p>
    <w:p w14:paraId="65145317" w14:textId="42B9A386" w:rsidR="001F3C35" w:rsidRDefault="001F3C35">
      <w:pPr>
        <w:pStyle w:val="TOC4"/>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Support of integration with Time Sensitive Networking</w:t>
      </w:r>
      <w:r>
        <w:tab/>
      </w:r>
      <w:r>
        <w:fldChar w:fldCharType="begin" w:fldLock="1"/>
      </w:r>
      <w:r>
        <w:instrText xml:space="preserve"> PAGEREF _Toc178072804 \h </w:instrText>
      </w:r>
      <w:r>
        <w:fldChar w:fldCharType="separate"/>
      </w:r>
      <w:r>
        <w:t>93</w:t>
      </w:r>
      <w:r>
        <w:fldChar w:fldCharType="end"/>
      </w:r>
    </w:p>
    <w:p w14:paraId="57C4906A" w14:textId="1DBE119F" w:rsidR="001F3C35" w:rsidRDefault="001F3C35">
      <w:pPr>
        <w:pStyle w:val="TOC4"/>
        <w:rPr>
          <w:rFonts w:asciiTheme="minorHAnsi" w:eastAsiaTheme="minorEastAsia" w:hAnsiTheme="minorHAnsi" w:cstheme="minorBidi"/>
          <w:kern w:val="2"/>
          <w:sz w:val="22"/>
          <w:szCs w:val="22"/>
          <w14:ligatures w14:val="standardContextual"/>
        </w:rPr>
      </w:pPr>
      <w:r>
        <w:rPr>
          <w:lang w:eastAsia="zh-CN"/>
        </w:rPr>
        <w:t>6.1.3.23a</w:t>
      </w:r>
      <w:r>
        <w:rPr>
          <w:rFonts w:asciiTheme="minorHAnsi" w:eastAsiaTheme="minorEastAsia" w:hAnsiTheme="minorHAnsi" w:cstheme="minorBidi"/>
          <w:kern w:val="2"/>
          <w:sz w:val="22"/>
          <w:szCs w:val="22"/>
          <w14:ligatures w14:val="standardContextual"/>
        </w:rPr>
        <w:tab/>
      </w:r>
      <w:r>
        <w:rPr>
          <w:lang w:eastAsia="zh-CN"/>
        </w:rPr>
        <w:t>Support of Time Sensitive Communication and Time Synchronization</w:t>
      </w:r>
      <w:r>
        <w:tab/>
      </w:r>
      <w:r>
        <w:fldChar w:fldCharType="begin" w:fldLock="1"/>
      </w:r>
      <w:r>
        <w:instrText xml:space="preserve"> PAGEREF _Toc178072805 \h </w:instrText>
      </w:r>
      <w:r>
        <w:fldChar w:fldCharType="separate"/>
      </w:r>
      <w:r>
        <w:t>94</w:t>
      </w:r>
      <w:r>
        <w:fldChar w:fldCharType="end"/>
      </w:r>
    </w:p>
    <w:p w14:paraId="2AE52467" w14:textId="5583AC5D" w:rsidR="001F3C35" w:rsidRDefault="001F3C35">
      <w:pPr>
        <w:pStyle w:val="TOC4"/>
        <w:rPr>
          <w:rFonts w:asciiTheme="minorHAnsi" w:eastAsiaTheme="minorEastAsia" w:hAnsiTheme="minorHAnsi" w:cstheme="minorBidi"/>
          <w:kern w:val="2"/>
          <w:sz w:val="22"/>
          <w:szCs w:val="22"/>
          <w14:ligatures w14:val="standardContextual"/>
        </w:rPr>
      </w:pPr>
      <w:r>
        <w:rPr>
          <w:lang w:eastAsia="zh-CN"/>
        </w:rPr>
        <w:t>6.1.3.23b</w:t>
      </w:r>
      <w:r>
        <w:rPr>
          <w:rFonts w:asciiTheme="minorHAnsi" w:eastAsiaTheme="minorEastAsia" w:hAnsiTheme="minorHAnsi" w:cstheme="minorBidi"/>
          <w:kern w:val="2"/>
          <w:sz w:val="22"/>
          <w:szCs w:val="22"/>
          <w14:ligatures w14:val="standardContextual"/>
        </w:rPr>
        <w:tab/>
      </w:r>
      <w:r>
        <w:rPr>
          <w:lang w:eastAsia="zh-CN"/>
        </w:rPr>
        <w:t>Support of IETF Deterministic Networking</w:t>
      </w:r>
      <w:r>
        <w:tab/>
      </w:r>
      <w:r>
        <w:fldChar w:fldCharType="begin" w:fldLock="1"/>
      </w:r>
      <w:r>
        <w:instrText xml:space="preserve"> PAGEREF _Toc178072806 \h </w:instrText>
      </w:r>
      <w:r>
        <w:fldChar w:fldCharType="separate"/>
      </w:r>
      <w:r>
        <w:t>95</w:t>
      </w:r>
      <w:r>
        <w:fldChar w:fldCharType="end"/>
      </w:r>
    </w:p>
    <w:p w14:paraId="33B23A7E" w14:textId="36AE176F" w:rsidR="001F3C35" w:rsidRDefault="001F3C35">
      <w:pPr>
        <w:pStyle w:val="TOC4"/>
        <w:rPr>
          <w:rFonts w:asciiTheme="minorHAnsi" w:eastAsiaTheme="minorEastAsia" w:hAnsiTheme="minorHAnsi" w:cstheme="minorBidi"/>
          <w:kern w:val="2"/>
          <w:sz w:val="22"/>
          <w:szCs w:val="22"/>
          <w14:ligatures w14:val="standardContextual"/>
        </w:rPr>
      </w:pPr>
      <w:r>
        <w:rPr>
          <w:lang w:eastAsia="zh-CN"/>
        </w:rPr>
        <w:t>6.1.3.24</w:t>
      </w:r>
      <w:r>
        <w:rPr>
          <w:rFonts w:asciiTheme="minorHAnsi" w:eastAsiaTheme="minorEastAsia" w:hAnsiTheme="minorHAnsi" w:cstheme="minorBidi"/>
          <w:kern w:val="2"/>
          <w:sz w:val="22"/>
          <w:szCs w:val="22"/>
          <w14:ligatures w14:val="standardContextual"/>
        </w:rPr>
        <w:tab/>
      </w:r>
      <w:r>
        <w:rPr>
          <w:lang w:eastAsia="zh-CN"/>
        </w:rPr>
        <w:t>Policy control for redundant PDU Sessions</w:t>
      </w:r>
      <w:r>
        <w:tab/>
      </w:r>
      <w:r>
        <w:fldChar w:fldCharType="begin" w:fldLock="1"/>
      </w:r>
      <w:r>
        <w:instrText xml:space="preserve"> PAGEREF _Toc178072807 \h </w:instrText>
      </w:r>
      <w:r>
        <w:fldChar w:fldCharType="separate"/>
      </w:r>
      <w:r>
        <w:t>96</w:t>
      </w:r>
      <w:r>
        <w:fldChar w:fldCharType="end"/>
      </w:r>
    </w:p>
    <w:p w14:paraId="577ABAA8" w14:textId="436FC967" w:rsidR="001F3C35" w:rsidRDefault="001F3C35">
      <w:pPr>
        <w:pStyle w:val="TOC4"/>
        <w:rPr>
          <w:rFonts w:asciiTheme="minorHAnsi" w:eastAsiaTheme="minorEastAsia" w:hAnsiTheme="minorHAnsi" w:cstheme="minorBidi"/>
          <w:kern w:val="2"/>
          <w:sz w:val="22"/>
          <w:szCs w:val="22"/>
          <w14:ligatures w14:val="standardContextual"/>
        </w:rPr>
      </w:pPr>
      <w:r>
        <w:rPr>
          <w:lang w:eastAsia="zh-CN"/>
        </w:rPr>
        <w:t>6.1.3.25</w:t>
      </w:r>
      <w:r>
        <w:rPr>
          <w:rFonts w:asciiTheme="minorHAnsi" w:eastAsiaTheme="minorEastAsia" w:hAnsiTheme="minorHAnsi" w:cstheme="minorBidi"/>
          <w:kern w:val="2"/>
          <w:sz w:val="22"/>
          <w:szCs w:val="22"/>
          <w14:ligatures w14:val="standardContextual"/>
        </w:rPr>
        <w:tab/>
      </w:r>
      <w:r>
        <w:rPr>
          <w:lang w:eastAsia="zh-CN"/>
        </w:rPr>
        <w:t>User Plane Remote Provisioning of UE SNPN Credentials in Onboarding Network</w:t>
      </w:r>
      <w:r>
        <w:tab/>
      </w:r>
      <w:r>
        <w:fldChar w:fldCharType="begin" w:fldLock="1"/>
      </w:r>
      <w:r>
        <w:instrText xml:space="preserve"> PAGEREF _Toc178072808 \h </w:instrText>
      </w:r>
      <w:r>
        <w:fldChar w:fldCharType="separate"/>
      </w:r>
      <w:r>
        <w:t>96</w:t>
      </w:r>
      <w:r>
        <w:fldChar w:fldCharType="end"/>
      </w:r>
    </w:p>
    <w:p w14:paraId="1A57926E" w14:textId="7A1ED257" w:rsidR="001F3C35" w:rsidRDefault="001F3C35">
      <w:pPr>
        <w:pStyle w:val="TOC4"/>
        <w:rPr>
          <w:rFonts w:asciiTheme="minorHAnsi" w:eastAsiaTheme="minorEastAsia" w:hAnsiTheme="minorHAnsi" w:cstheme="minorBidi"/>
          <w:kern w:val="2"/>
          <w:sz w:val="22"/>
          <w:szCs w:val="22"/>
          <w14:ligatures w14:val="standardContextual"/>
        </w:rPr>
      </w:pPr>
      <w:r>
        <w:rPr>
          <w:lang w:eastAsia="zh-CN"/>
        </w:rPr>
        <w:t>6.1.3.26</w:t>
      </w:r>
      <w:r>
        <w:rPr>
          <w:rFonts w:asciiTheme="minorHAnsi" w:eastAsiaTheme="minorEastAsia" w:hAnsiTheme="minorHAnsi" w:cstheme="minorBidi"/>
          <w:kern w:val="2"/>
          <w:sz w:val="22"/>
          <w:szCs w:val="22"/>
          <w14:ligatures w14:val="standardContextual"/>
        </w:rPr>
        <w:tab/>
      </w:r>
      <w:r>
        <w:rPr>
          <w:lang w:eastAsia="zh-CN"/>
        </w:rPr>
        <w:t>Packet Delay Variation monitoring and reporting</w:t>
      </w:r>
      <w:r>
        <w:tab/>
      </w:r>
      <w:r>
        <w:fldChar w:fldCharType="begin" w:fldLock="1"/>
      </w:r>
      <w:r>
        <w:instrText xml:space="preserve"> PAGEREF _Toc178072809 \h </w:instrText>
      </w:r>
      <w:r>
        <w:fldChar w:fldCharType="separate"/>
      </w:r>
      <w:r>
        <w:t>97</w:t>
      </w:r>
      <w:r>
        <w:fldChar w:fldCharType="end"/>
      </w:r>
    </w:p>
    <w:p w14:paraId="2C993FCF" w14:textId="205CE060" w:rsidR="001F3C35" w:rsidRDefault="001F3C35">
      <w:pPr>
        <w:pStyle w:val="TOC4"/>
        <w:rPr>
          <w:rFonts w:asciiTheme="minorHAnsi" w:eastAsiaTheme="minorEastAsia" w:hAnsiTheme="minorHAnsi" w:cstheme="minorBidi"/>
          <w:kern w:val="2"/>
          <w:sz w:val="22"/>
          <w:szCs w:val="22"/>
          <w14:ligatures w14:val="standardContextual"/>
        </w:rPr>
      </w:pPr>
      <w:r>
        <w:rPr>
          <w:lang w:eastAsia="zh-CN"/>
        </w:rPr>
        <w:t>6.1.3.27</w:t>
      </w:r>
      <w:r>
        <w:rPr>
          <w:rFonts w:asciiTheme="minorHAnsi" w:eastAsiaTheme="minorEastAsia" w:hAnsiTheme="minorHAnsi" w:cstheme="minorBidi"/>
          <w:kern w:val="2"/>
          <w:sz w:val="22"/>
          <w:szCs w:val="22"/>
          <w14:ligatures w14:val="standardContextual"/>
        </w:rPr>
        <w:tab/>
      </w:r>
      <w:r>
        <w:rPr>
          <w:lang w:eastAsia="zh-CN"/>
        </w:rPr>
        <w:t>Support of eXtended Reality and Interactive Media Services</w:t>
      </w:r>
      <w:r>
        <w:tab/>
      </w:r>
      <w:r>
        <w:fldChar w:fldCharType="begin" w:fldLock="1"/>
      </w:r>
      <w:r>
        <w:instrText xml:space="preserve"> PAGEREF _Toc178072810 \h </w:instrText>
      </w:r>
      <w:r>
        <w:fldChar w:fldCharType="separate"/>
      </w:r>
      <w:r>
        <w:t>97</w:t>
      </w:r>
      <w:r>
        <w:fldChar w:fldCharType="end"/>
      </w:r>
    </w:p>
    <w:p w14:paraId="0E31A45F" w14:textId="33EB9EB3" w:rsidR="001F3C35" w:rsidRDefault="001F3C35">
      <w:pPr>
        <w:pStyle w:val="TOC5"/>
        <w:rPr>
          <w:rFonts w:asciiTheme="minorHAnsi" w:eastAsiaTheme="minorEastAsia" w:hAnsiTheme="minorHAnsi" w:cstheme="minorBidi"/>
          <w:kern w:val="2"/>
          <w:sz w:val="22"/>
          <w:szCs w:val="22"/>
          <w14:ligatures w14:val="standardContextual"/>
        </w:rPr>
      </w:pPr>
      <w:r>
        <w:rPr>
          <w:lang w:eastAsia="zh-CN"/>
        </w:rPr>
        <w:t>6.1.3.27.1</w:t>
      </w:r>
      <w:r>
        <w:rPr>
          <w:rFonts w:asciiTheme="minorHAnsi" w:eastAsiaTheme="minorEastAsia" w:hAnsiTheme="minorHAnsi" w:cstheme="minorBidi"/>
          <w:kern w:val="2"/>
          <w:sz w:val="22"/>
          <w:szCs w:val="22"/>
          <w14:ligatures w14:val="standardContextual"/>
        </w:rPr>
        <w:tab/>
      </w:r>
      <w:r>
        <w:rPr>
          <w:lang w:eastAsia="zh-CN"/>
        </w:rPr>
        <w:t>Exposure of network information</w:t>
      </w:r>
      <w:r>
        <w:tab/>
      </w:r>
      <w:r>
        <w:fldChar w:fldCharType="begin" w:fldLock="1"/>
      </w:r>
      <w:r>
        <w:instrText xml:space="preserve"> PAGEREF _Toc178072811 \h </w:instrText>
      </w:r>
      <w:r>
        <w:fldChar w:fldCharType="separate"/>
      </w:r>
      <w:r>
        <w:t>97</w:t>
      </w:r>
      <w:r>
        <w:fldChar w:fldCharType="end"/>
      </w:r>
    </w:p>
    <w:p w14:paraId="217B7E85" w14:textId="719BDDFD" w:rsidR="001F3C35" w:rsidRDefault="001F3C35">
      <w:pPr>
        <w:pStyle w:val="TOC5"/>
        <w:rPr>
          <w:rFonts w:asciiTheme="minorHAnsi" w:eastAsiaTheme="minorEastAsia" w:hAnsiTheme="minorHAnsi" w:cstheme="minorBidi"/>
          <w:kern w:val="2"/>
          <w:sz w:val="22"/>
          <w:szCs w:val="22"/>
          <w14:ligatures w14:val="standardContextual"/>
        </w:rPr>
      </w:pPr>
      <w:r>
        <w:rPr>
          <w:lang w:eastAsia="zh-CN"/>
        </w:rPr>
        <w:t>6.1.3.27.2</w:t>
      </w:r>
      <w:r>
        <w:rPr>
          <w:rFonts w:asciiTheme="minorHAnsi" w:eastAsiaTheme="minorEastAsia" w:hAnsiTheme="minorHAnsi" w:cstheme="minorBidi"/>
          <w:kern w:val="2"/>
          <w:sz w:val="22"/>
          <w:szCs w:val="22"/>
          <w14:ligatures w14:val="standardContextual"/>
        </w:rPr>
        <w:tab/>
      </w:r>
      <w:r>
        <w:rPr>
          <w:lang w:eastAsia="zh-CN"/>
        </w:rPr>
        <w:t>UL/DL policy control based on round-trip latency requirement</w:t>
      </w:r>
      <w:r>
        <w:tab/>
      </w:r>
      <w:r>
        <w:fldChar w:fldCharType="begin" w:fldLock="1"/>
      </w:r>
      <w:r>
        <w:instrText xml:space="preserve"> PAGEREF _Toc178072812 \h </w:instrText>
      </w:r>
      <w:r>
        <w:fldChar w:fldCharType="separate"/>
      </w:r>
      <w:r>
        <w:t>98</w:t>
      </w:r>
      <w:r>
        <w:fldChar w:fldCharType="end"/>
      </w:r>
    </w:p>
    <w:p w14:paraId="19B17C07" w14:textId="2C0AF9DB" w:rsidR="001F3C35" w:rsidRDefault="001F3C35">
      <w:pPr>
        <w:pStyle w:val="TOC5"/>
        <w:rPr>
          <w:rFonts w:asciiTheme="minorHAnsi" w:eastAsiaTheme="minorEastAsia" w:hAnsiTheme="minorHAnsi" w:cstheme="minorBidi"/>
          <w:kern w:val="2"/>
          <w:sz w:val="22"/>
          <w:szCs w:val="22"/>
          <w14:ligatures w14:val="standardContextual"/>
        </w:rPr>
      </w:pPr>
      <w:r>
        <w:rPr>
          <w:lang w:eastAsia="zh-CN"/>
        </w:rPr>
        <w:t>6.1.3.27.3</w:t>
      </w:r>
      <w:r>
        <w:rPr>
          <w:rFonts w:asciiTheme="minorHAnsi" w:eastAsiaTheme="minorEastAsia" w:hAnsiTheme="minorHAnsi" w:cstheme="minorBidi"/>
          <w:kern w:val="2"/>
          <w:sz w:val="22"/>
          <w:szCs w:val="22"/>
          <w14:ligatures w14:val="standardContextual"/>
        </w:rPr>
        <w:tab/>
      </w:r>
      <w:r>
        <w:rPr>
          <w:lang w:eastAsia="zh-CN"/>
        </w:rPr>
        <w:t>Support for delivery of multi-modal services</w:t>
      </w:r>
      <w:r>
        <w:tab/>
      </w:r>
      <w:r>
        <w:fldChar w:fldCharType="begin" w:fldLock="1"/>
      </w:r>
      <w:r>
        <w:instrText xml:space="preserve"> PAGEREF _Toc178072813 \h </w:instrText>
      </w:r>
      <w:r>
        <w:fldChar w:fldCharType="separate"/>
      </w:r>
      <w:r>
        <w:t>98</w:t>
      </w:r>
      <w:r>
        <w:fldChar w:fldCharType="end"/>
      </w:r>
    </w:p>
    <w:p w14:paraId="48EFC580" w14:textId="186041A7" w:rsidR="001F3C35" w:rsidRDefault="001F3C35">
      <w:pPr>
        <w:pStyle w:val="TOC5"/>
        <w:rPr>
          <w:rFonts w:asciiTheme="minorHAnsi" w:eastAsiaTheme="minorEastAsia" w:hAnsiTheme="minorHAnsi" w:cstheme="minorBidi"/>
          <w:kern w:val="2"/>
          <w:sz w:val="22"/>
          <w:szCs w:val="22"/>
          <w14:ligatures w14:val="standardContextual"/>
        </w:rPr>
      </w:pPr>
      <w:r>
        <w:rPr>
          <w:lang w:eastAsia="zh-CN"/>
        </w:rPr>
        <w:t>6.1.3.27.4</w:t>
      </w:r>
      <w:r>
        <w:rPr>
          <w:rFonts w:asciiTheme="minorHAnsi" w:eastAsiaTheme="minorEastAsia" w:hAnsiTheme="minorHAnsi" w:cstheme="minorBidi"/>
          <w:kern w:val="2"/>
          <w:sz w:val="22"/>
          <w:szCs w:val="22"/>
          <w14:ligatures w14:val="standardContextual"/>
        </w:rPr>
        <w:tab/>
      </w:r>
      <w:r>
        <w:rPr>
          <w:lang w:eastAsia="zh-CN"/>
        </w:rPr>
        <w:t>PDU Set based handling</w:t>
      </w:r>
      <w:r>
        <w:tab/>
      </w:r>
      <w:r>
        <w:fldChar w:fldCharType="begin" w:fldLock="1"/>
      </w:r>
      <w:r>
        <w:instrText xml:space="preserve"> PAGEREF _Toc178072814 \h </w:instrText>
      </w:r>
      <w:r>
        <w:fldChar w:fldCharType="separate"/>
      </w:r>
      <w:r>
        <w:t>99</w:t>
      </w:r>
      <w:r>
        <w:fldChar w:fldCharType="end"/>
      </w:r>
    </w:p>
    <w:p w14:paraId="317898BE" w14:textId="6F03FE4F" w:rsidR="001F3C35" w:rsidRDefault="001F3C35">
      <w:pPr>
        <w:pStyle w:val="TOC5"/>
        <w:rPr>
          <w:rFonts w:asciiTheme="minorHAnsi" w:eastAsiaTheme="minorEastAsia" w:hAnsiTheme="minorHAnsi" w:cstheme="minorBidi"/>
          <w:kern w:val="2"/>
          <w:sz w:val="22"/>
          <w:szCs w:val="22"/>
          <w14:ligatures w14:val="standardContextual"/>
        </w:rPr>
      </w:pPr>
      <w:r>
        <w:rPr>
          <w:lang w:eastAsia="zh-CN"/>
        </w:rPr>
        <w:t>6.1.3.27.5</w:t>
      </w:r>
      <w:r>
        <w:rPr>
          <w:rFonts w:asciiTheme="minorHAnsi" w:eastAsiaTheme="minorEastAsia" w:hAnsiTheme="minorHAnsi" w:cstheme="minorBidi"/>
          <w:kern w:val="2"/>
          <w:sz w:val="22"/>
          <w:szCs w:val="22"/>
          <w14:ligatures w14:val="standardContextual"/>
        </w:rPr>
        <w:tab/>
      </w:r>
      <w:r>
        <w:rPr>
          <w:lang w:eastAsia="zh-CN"/>
        </w:rPr>
        <w:t>Data Burst Based Handling</w:t>
      </w:r>
      <w:r>
        <w:tab/>
      </w:r>
      <w:r>
        <w:fldChar w:fldCharType="begin" w:fldLock="1"/>
      </w:r>
      <w:r>
        <w:instrText xml:space="preserve"> PAGEREF _Toc178072815 \h </w:instrText>
      </w:r>
      <w:r>
        <w:fldChar w:fldCharType="separate"/>
      </w:r>
      <w:r>
        <w:t>99</w:t>
      </w:r>
      <w:r>
        <w:fldChar w:fldCharType="end"/>
      </w:r>
    </w:p>
    <w:p w14:paraId="7A88714F" w14:textId="1B68DA05" w:rsidR="001F3C35" w:rsidRDefault="001F3C35">
      <w:pPr>
        <w:pStyle w:val="TOC5"/>
        <w:rPr>
          <w:rFonts w:asciiTheme="minorHAnsi" w:eastAsiaTheme="minorEastAsia" w:hAnsiTheme="minorHAnsi" w:cstheme="minorBidi"/>
          <w:kern w:val="2"/>
          <w:sz w:val="22"/>
          <w:szCs w:val="22"/>
          <w14:ligatures w14:val="standardContextual"/>
        </w:rPr>
      </w:pPr>
      <w:r>
        <w:rPr>
          <w:lang w:eastAsia="zh-CN"/>
        </w:rPr>
        <w:t>6.1.3.27.6</w:t>
      </w:r>
      <w:r>
        <w:rPr>
          <w:rFonts w:asciiTheme="minorHAnsi" w:eastAsiaTheme="minorEastAsia" w:hAnsiTheme="minorHAnsi" w:cstheme="minorBidi"/>
          <w:kern w:val="2"/>
          <w:sz w:val="22"/>
          <w:szCs w:val="22"/>
          <w14:ligatures w14:val="standardContextual"/>
        </w:rPr>
        <w:tab/>
      </w:r>
      <w:r>
        <w:rPr>
          <w:lang w:eastAsia="zh-CN"/>
        </w:rPr>
        <w:t>Traffic Parameter Information and Traffic Parameter Measurement</w:t>
      </w:r>
      <w:r>
        <w:tab/>
      </w:r>
      <w:r>
        <w:fldChar w:fldCharType="begin" w:fldLock="1"/>
      </w:r>
      <w:r>
        <w:instrText xml:space="preserve"> PAGEREF _Toc178072816 \h </w:instrText>
      </w:r>
      <w:r>
        <w:fldChar w:fldCharType="separate"/>
      </w:r>
      <w:r>
        <w:t>99</w:t>
      </w:r>
      <w:r>
        <w:fldChar w:fldCharType="end"/>
      </w:r>
    </w:p>
    <w:p w14:paraId="5F6FDE0E" w14:textId="1C705B46" w:rsidR="001F3C35" w:rsidRDefault="001F3C35">
      <w:pPr>
        <w:pStyle w:val="TOC4"/>
        <w:rPr>
          <w:rFonts w:asciiTheme="minorHAnsi" w:eastAsiaTheme="minorEastAsia" w:hAnsiTheme="minorHAnsi" w:cstheme="minorBidi"/>
          <w:kern w:val="2"/>
          <w:sz w:val="22"/>
          <w:szCs w:val="22"/>
          <w14:ligatures w14:val="standardContextual"/>
        </w:rPr>
      </w:pPr>
      <w:r>
        <w:rPr>
          <w:lang w:eastAsia="zh-CN"/>
        </w:rPr>
        <w:t>6.1.3.28</w:t>
      </w:r>
      <w:r>
        <w:rPr>
          <w:rFonts w:asciiTheme="minorHAnsi" w:eastAsiaTheme="minorEastAsia" w:hAnsiTheme="minorHAnsi" w:cstheme="minorBidi"/>
          <w:kern w:val="2"/>
          <w:sz w:val="22"/>
          <w:szCs w:val="22"/>
          <w14:ligatures w14:val="standardContextual"/>
        </w:rPr>
        <w:tab/>
      </w:r>
      <w:r>
        <w:rPr>
          <w:lang w:eastAsia="zh-CN"/>
        </w:rPr>
        <w:t>AF requested QoS for a UE or group of UEs not identified by a UE address</w:t>
      </w:r>
      <w:r>
        <w:tab/>
      </w:r>
      <w:r>
        <w:fldChar w:fldCharType="begin" w:fldLock="1"/>
      </w:r>
      <w:r>
        <w:instrText xml:space="preserve"> PAGEREF _Toc178072817 \h </w:instrText>
      </w:r>
      <w:r>
        <w:fldChar w:fldCharType="separate"/>
      </w:r>
      <w:r>
        <w:t>99</w:t>
      </w:r>
      <w:r>
        <w:fldChar w:fldCharType="end"/>
      </w:r>
    </w:p>
    <w:p w14:paraId="61A6B0C0" w14:textId="2B4C9A7C" w:rsidR="001F3C35" w:rsidRDefault="001F3C35">
      <w:pPr>
        <w:pStyle w:val="TOC4"/>
        <w:rPr>
          <w:rFonts w:asciiTheme="minorHAnsi" w:eastAsiaTheme="minorEastAsia" w:hAnsiTheme="minorHAnsi" w:cstheme="minorBidi"/>
          <w:kern w:val="2"/>
          <w:sz w:val="22"/>
          <w:szCs w:val="22"/>
          <w14:ligatures w14:val="standardContextual"/>
        </w:rPr>
      </w:pPr>
      <w:r>
        <w:t>6.1.3.29</w:t>
      </w:r>
      <w:r>
        <w:rPr>
          <w:rFonts w:asciiTheme="minorHAnsi" w:eastAsiaTheme="minorEastAsia" w:hAnsiTheme="minorHAnsi" w:cstheme="minorBidi"/>
          <w:kern w:val="2"/>
          <w:sz w:val="22"/>
          <w:szCs w:val="22"/>
          <w14:ligatures w14:val="standardContextual"/>
        </w:rPr>
        <w:tab/>
      </w:r>
      <w:r>
        <w:t>Network Slice replacement for a PDU Session</w:t>
      </w:r>
      <w:r>
        <w:tab/>
      </w:r>
      <w:r>
        <w:fldChar w:fldCharType="begin" w:fldLock="1"/>
      </w:r>
      <w:r>
        <w:instrText xml:space="preserve"> PAGEREF _Toc178072818 \h </w:instrText>
      </w:r>
      <w:r>
        <w:fldChar w:fldCharType="separate"/>
      </w:r>
      <w:r>
        <w:t>100</w:t>
      </w:r>
      <w:r>
        <w:fldChar w:fldCharType="end"/>
      </w:r>
    </w:p>
    <w:p w14:paraId="52D7A4A5" w14:textId="47C6134E" w:rsidR="001F3C35" w:rsidRDefault="001F3C35">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Network slice related policy control</w:t>
      </w:r>
      <w:r>
        <w:tab/>
      </w:r>
      <w:r>
        <w:fldChar w:fldCharType="begin" w:fldLock="1"/>
      </w:r>
      <w:r>
        <w:instrText xml:space="preserve"> PAGEREF _Toc178072819 \h </w:instrText>
      </w:r>
      <w:r>
        <w:fldChar w:fldCharType="separate"/>
      </w:r>
      <w:r>
        <w:t>101</w:t>
      </w:r>
      <w:r>
        <w:fldChar w:fldCharType="end"/>
      </w:r>
    </w:p>
    <w:p w14:paraId="35D42130" w14:textId="4607BF42" w:rsidR="001F3C35" w:rsidRDefault="001F3C35">
      <w:pPr>
        <w:pStyle w:val="TOC4"/>
        <w:rPr>
          <w:rFonts w:asciiTheme="minorHAnsi" w:eastAsiaTheme="minorEastAsia" w:hAnsiTheme="minorHAnsi" w:cstheme="minorBidi"/>
          <w:kern w:val="2"/>
          <w:sz w:val="22"/>
          <w:szCs w:val="22"/>
          <w14:ligatures w14:val="standardContextual"/>
        </w:rPr>
      </w:pPr>
      <w:r>
        <w:t>6.1.4.1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_Toc178072820 \h </w:instrText>
      </w:r>
      <w:r>
        <w:fldChar w:fldCharType="separate"/>
      </w:r>
      <w:r>
        <w:t>101</w:t>
      </w:r>
      <w:r>
        <w:fldChar w:fldCharType="end"/>
      </w:r>
    </w:p>
    <w:p w14:paraId="260A00B6" w14:textId="76D54A29" w:rsidR="001F3C35" w:rsidRDefault="001F3C35">
      <w:pPr>
        <w:pStyle w:val="TOC4"/>
        <w:rPr>
          <w:rFonts w:asciiTheme="minorHAnsi" w:eastAsiaTheme="minorEastAsia" w:hAnsiTheme="minorHAnsi" w:cstheme="minorBidi"/>
          <w:kern w:val="2"/>
          <w:sz w:val="22"/>
          <w:szCs w:val="22"/>
          <w14:ligatures w14:val="standardContextual"/>
        </w:rPr>
      </w:pPr>
      <w:r>
        <w:t>6.1.4.2</w:t>
      </w:r>
      <w:r>
        <w:rPr>
          <w:rFonts w:asciiTheme="minorHAnsi" w:eastAsiaTheme="minorEastAsia" w:hAnsiTheme="minorHAnsi" w:cstheme="minorBidi"/>
          <w:kern w:val="2"/>
          <w:sz w:val="22"/>
          <w:szCs w:val="22"/>
          <w14:ligatures w14:val="standardContextual"/>
        </w:rPr>
        <w:tab/>
      </w:r>
      <w:r>
        <w:t>Limitation of data rate per network slice with assistance of the NWDAF</w:t>
      </w:r>
      <w:r>
        <w:tab/>
      </w:r>
      <w:r>
        <w:fldChar w:fldCharType="begin" w:fldLock="1"/>
      </w:r>
      <w:r>
        <w:instrText xml:space="preserve"> PAGEREF _Toc178072821 \h </w:instrText>
      </w:r>
      <w:r>
        <w:fldChar w:fldCharType="separate"/>
      </w:r>
      <w:r>
        <w:t>102</w:t>
      </w:r>
      <w:r>
        <w:fldChar w:fldCharType="end"/>
      </w:r>
    </w:p>
    <w:p w14:paraId="68CA0A86" w14:textId="21F30C77" w:rsidR="001F3C35" w:rsidRDefault="001F3C35">
      <w:pPr>
        <w:pStyle w:val="TOC4"/>
        <w:rPr>
          <w:rFonts w:asciiTheme="minorHAnsi" w:eastAsiaTheme="minorEastAsia" w:hAnsiTheme="minorHAnsi" w:cstheme="minorBidi"/>
          <w:kern w:val="2"/>
          <w:sz w:val="22"/>
          <w:szCs w:val="22"/>
          <w14:ligatures w14:val="standardContextual"/>
        </w:rPr>
      </w:pPr>
      <w:r>
        <w:t>6.1.4.3</w:t>
      </w:r>
      <w:r>
        <w:rPr>
          <w:rFonts w:asciiTheme="minorHAnsi" w:eastAsiaTheme="minorEastAsia" w:hAnsiTheme="minorHAnsi" w:cstheme="minorBidi"/>
          <w:kern w:val="2"/>
          <w:sz w:val="22"/>
          <w:szCs w:val="22"/>
          <w14:ligatures w14:val="standardContextual"/>
        </w:rPr>
        <w:tab/>
      </w:r>
      <w:r>
        <w:t>Limitation of data rate per network slice with PCF based monitoring</w:t>
      </w:r>
      <w:r>
        <w:tab/>
      </w:r>
      <w:r>
        <w:fldChar w:fldCharType="begin" w:fldLock="1"/>
      </w:r>
      <w:r>
        <w:instrText xml:space="preserve"> PAGEREF _Toc178072822 \h </w:instrText>
      </w:r>
      <w:r>
        <w:fldChar w:fldCharType="separate"/>
      </w:r>
      <w:r>
        <w:t>102</w:t>
      </w:r>
      <w:r>
        <w:fldChar w:fldCharType="end"/>
      </w:r>
    </w:p>
    <w:p w14:paraId="2A02B0AA" w14:textId="7ED7023B" w:rsidR="001F3C35" w:rsidRDefault="001F3C35">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Group related policy control</w:t>
      </w:r>
      <w:r>
        <w:tab/>
      </w:r>
      <w:r>
        <w:fldChar w:fldCharType="begin" w:fldLock="1"/>
      </w:r>
      <w:r>
        <w:instrText xml:space="preserve"> PAGEREF _Toc178072823 \h </w:instrText>
      </w:r>
      <w:r>
        <w:fldChar w:fldCharType="separate"/>
      </w:r>
      <w:r>
        <w:t>102</w:t>
      </w:r>
      <w:r>
        <w:fldChar w:fldCharType="end"/>
      </w:r>
    </w:p>
    <w:p w14:paraId="44403882" w14:textId="4629F2D9" w:rsidR="001F3C35" w:rsidRDefault="001F3C35">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_Toc178072824 \h </w:instrText>
      </w:r>
      <w:r>
        <w:fldChar w:fldCharType="separate"/>
      </w:r>
      <w:r>
        <w:t>103</w:t>
      </w:r>
      <w:r>
        <w:fldChar w:fldCharType="end"/>
      </w:r>
    </w:p>
    <w:p w14:paraId="6EC4A964" w14:textId="3F537DBB" w:rsidR="001F3C35" w:rsidRDefault="001F3C35">
      <w:pPr>
        <w:pStyle w:val="TOC2"/>
        <w:rPr>
          <w:rFonts w:asciiTheme="minorHAnsi" w:eastAsiaTheme="minorEastAsia" w:hAnsiTheme="minorHAnsi" w:cstheme="minorBidi"/>
          <w:kern w:val="2"/>
          <w:sz w:val="22"/>
          <w:szCs w:val="22"/>
          <w14:ligatures w14:val="standardContextual"/>
        </w:rPr>
      </w:pPr>
      <w:r>
        <w:rPr>
          <w:lang w:eastAsia="zh-CN"/>
        </w:rPr>
        <w:t>6.2</w:t>
      </w:r>
      <w:r>
        <w:rPr>
          <w:rFonts w:asciiTheme="minorHAnsi" w:eastAsiaTheme="minorEastAsia" w:hAnsiTheme="minorHAnsi" w:cstheme="minorBidi"/>
          <w:kern w:val="2"/>
          <w:sz w:val="22"/>
          <w:szCs w:val="22"/>
          <w14:ligatures w14:val="standardContextual"/>
        </w:rPr>
        <w:tab/>
      </w:r>
      <w:r>
        <w:rPr>
          <w:lang w:eastAsia="zh-CN"/>
        </w:rPr>
        <w:t>Network functions and entities</w:t>
      </w:r>
      <w:r>
        <w:tab/>
      </w:r>
      <w:r>
        <w:fldChar w:fldCharType="begin" w:fldLock="1"/>
      </w:r>
      <w:r>
        <w:instrText xml:space="preserve"> PAGEREF _Toc178072825 \h </w:instrText>
      </w:r>
      <w:r>
        <w:fldChar w:fldCharType="separate"/>
      </w:r>
      <w:r>
        <w:t>103</w:t>
      </w:r>
      <w:r>
        <w:fldChar w:fldCharType="end"/>
      </w:r>
    </w:p>
    <w:p w14:paraId="09A35D30" w14:textId="346E03A4" w:rsidR="001F3C35" w:rsidRDefault="001F3C35">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Policy Control Function (PCF)</w:t>
      </w:r>
      <w:r>
        <w:tab/>
      </w:r>
      <w:r>
        <w:fldChar w:fldCharType="begin" w:fldLock="1"/>
      </w:r>
      <w:r>
        <w:instrText xml:space="preserve"> PAGEREF _Toc178072826 \h </w:instrText>
      </w:r>
      <w:r>
        <w:fldChar w:fldCharType="separate"/>
      </w:r>
      <w:r>
        <w:t>103</w:t>
      </w:r>
      <w:r>
        <w:fldChar w:fldCharType="end"/>
      </w:r>
    </w:p>
    <w:p w14:paraId="5B3AB7A7" w14:textId="2EFE2FB7" w:rsidR="001F3C35" w:rsidRDefault="001F3C35">
      <w:pPr>
        <w:pStyle w:val="TOC4"/>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_Toc178072827 \h </w:instrText>
      </w:r>
      <w:r>
        <w:fldChar w:fldCharType="separate"/>
      </w:r>
      <w:r>
        <w:t>103</w:t>
      </w:r>
      <w:r>
        <w:fldChar w:fldCharType="end"/>
      </w:r>
    </w:p>
    <w:p w14:paraId="76A46ADD" w14:textId="0F639D93" w:rsidR="001F3C35" w:rsidRDefault="001F3C35">
      <w:pPr>
        <w:pStyle w:val="TOC5"/>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Session management related functionality</w:t>
      </w:r>
      <w:r>
        <w:tab/>
      </w:r>
      <w:r>
        <w:fldChar w:fldCharType="begin" w:fldLock="1"/>
      </w:r>
      <w:r>
        <w:instrText xml:space="preserve"> PAGEREF _Toc178072828 \h </w:instrText>
      </w:r>
      <w:r>
        <w:fldChar w:fldCharType="separate"/>
      </w:r>
      <w:r>
        <w:t>103</w:t>
      </w:r>
      <w:r>
        <w:fldChar w:fldCharType="end"/>
      </w:r>
    </w:p>
    <w:p w14:paraId="1CA4A164" w14:textId="62017323" w:rsidR="001F3C35" w:rsidRDefault="001F3C35">
      <w:pPr>
        <w:pStyle w:val="TOC5"/>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Non-session management related functionality</w:t>
      </w:r>
      <w:r>
        <w:tab/>
      </w:r>
      <w:r>
        <w:fldChar w:fldCharType="begin" w:fldLock="1"/>
      </w:r>
      <w:r>
        <w:instrText xml:space="preserve"> PAGEREF _Toc178072829 \h </w:instrText>
      </w:r>
      <w:r>
        <w:fldChar w:fldCharType="separate"/>
      </w:r>
      <w:r>
        <w:t>105</w:t>
      </w:r>
      <w:r>
        <w:fldChar w:fldCharType="end"/>
      </w:r>
    </w:p>
    <w:p w14:paraId="72D02B9A" w14:textId="4405305F" w:rsidR="001F3C35" w:rsidRDefault="001F3C35">
      <w:pPr>
        <w:pStyle w:val="TOC5"/>
        <w:rPr>
          <w:rFonts w:asciiTheme="minorHAnsi" w:eastAsiaTheme="minorEastAsia" w:hAnsiTheme="minorHAnsi" w:cstheme="minorBidi"/>
          <w:kern w:val="2"/>
          <w:sz w:val="22"/>
          <w:szCs w:val="22"/>
          <w14:ligatures w14:val="standardContextual"/>
        </w:rPr>
      </w:pPr>
      <w:r>
        <w:t>6.2.1.1.3</w:t>
      </w:r>
      <w:r>
        <w:rPr>
          <w:rFonts w:asciiTheme="minorHAnsi" w:eastAsiaTheme="minorEastAsia" w:hAnsiTheme="minorHAnsi" w:cstheme="minorBidi"/>
          <w:kern w:val="2"/>
          <w:sz w:val="22"/>
          <w:szCs w:val="22"/>
          <w14:ligatures w14:val="standardContextual"/>
        </w:rPr>
        <w:tab/>
      </w:r>
      <w:r>
        <w:t>Network slice related functionality</w:t>
      </w:r>
      <w:r>
        <w:tab/>
      </w:r>
      <w:r>
        <w:fldChar w:fldCharType="begin" w:fldLock="1"/>
      </w:r>
      <w:r>
        <w:instrText xml:space="preserve"> PAGEREF _Toc178072830 \h </w:instrText>
      </w:r>
      <w:r>
        <w:fldChar w:fldCharType="separate"/>
      </w:r>
      <w:r>
        <w:t>105</w:t>
      </w:r>
      <w:r>
        <w:fldChar w:fldCharType="end"/>
      </w:r>
    </w:p>
    <w:p w14:paraId="3725AE94" w14:textId="121912D2" w:rsidR="001F3C35" w:rsidRDefault="001F3C35">
      <w:pPr>
        <w:pStyle w:val="TOC5"/>
        <w:rPr>
          <w:rFonts w:asciiTheme="minorHAnsi" w:eastAsiaTheme="minorEastAsia" w:hAnsiTheme="minorHAnsi" w:cstheme="minorBidi"/>
          <w:kern w:val="2"/>
          <w:sz w:val="22"/>
          <w:szCs w:val="22"/>
          <w14:ligatures w14:val="standardContextual"/>
        </w:rPr>
      </w:pPr>
      <w:r>
        <w:t>6.2.1.1.4</w:t>
      </w:r>
      <w:r>
        <w:rPr>
          <w:rFonts w:asciiTheme="minorHAnsi" w:eastAsiaTheme="minorEastAsia" w:hAnsiTheme="minorHAnsi" w:cstheme="minorBidi"/>
          <w:kern w:val="2"/>
          <w:sz w:val="22"/>
          <w:szCs w:val="22"/>
          <w14:ligatures w14:val="standardContextual"/>
        </w:rPr>
        <w:tab/>
      </w:r>
      <w:r>
        <w:t>Group related functionality</w:t>
      </w:r>
      <w:r>
        <w:tab/>
      </w:r>
      <w:r>
        <w:fldChar w:fldCharType="begin" w:fldLock="1"/>
      </w:r>
      <w:r>
        <w:instrText xml:space="preserve"> PAGEREF _Toc178072831 \h </w:instrText>
      </w:r>
      <w:r>
        <w:fldChar w:fldCharType="separate"/>
      </w:r>
      <w:r>
        <w:t>105</w:t>
      </w:r>
      <w:r>
        <w:fldChar w:fldCharType="end"/>
      </w:r>
    </w:p>
    <w:p w14:paraId="3BA73284" w14:textId="348B9722" w:rsidR="001F3C35" w:rsidRDefault="001F3C35">
      <w:pPr>
        <w:pStyle w:val="TOC4"/>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Input for PCC decisions</w:t>
      </w:r>
      <w:r>
        <w:tab/>
      </w:r>
      <w:r>
        <w:fldChar w:fldCharType="begin" w:fldLock="1"/>
      </w:r>
      <w:r>
        <w:instrText xml:space="preserve"> PAGEREF _Toc178072832 \h </w:instrText>
      </w:r>
      <w:r>
        <w:fldChar w:fldCharType="separate"/>
      </w:r>
      <w:r>
        <w:t>105</w:t>
      </w:r>
      <w:r>
        <w:fldChar w:fldCharType="end"/>
      </w:r>
    </w:p>
    <w:p w14:paraId="1849C820" w14:textId="005F4518" w:rsidR="001F3C35" w:rsidRDefault="001F3C35">
      <w:pPr>
        <w:pStyle w:val="TOC4"/>
        <w:rPr>
          <w:rFonts w:asciiTheme="minorHAnsi" w:eastAsiaTheme="minorEastAsia" w:hAnsiTheme="minorHAnsi" w:cstheme="minorBidi"/>
          <w:kern w:val="2"/>
          <w:sz w:val="22"/>
          <w:szCs w:val="22"/>
          <w14:ligatures w14:val="standardContextual"/>
        </w:rPr>
      </w:pPr>
      <w:r>
        <w:t>6.2.1.</w:t>
      </w:r>
      <w:r>
        <w:rPr>
          <w:lang w:eastAsia="zh-CN"/>
        </w:rPr>
        <w:t>3</w:t>
      </w:r>
      <w:r>
        <w:rPr>
          <w:rFonts w:asciiTheme="minorHAnsi" w:eastAsiaTheme="minorEastAsia" w:hAnsiTheme="minorHAnsi" w:cstheme="minorBidi"/>
          <w:kern w:val="2"/>
          <w:sz w:val="22"/>
          <w:szCs w:val="22"/>
          <w14:ligatures w14:val="standardContextual"/>
        </w:rPr>
        <w:tab/>
      </w:r>
      <w:r>
        <w:t>Policy control s</w:t>
      </w:r>
      <w:r>
        <w:rPr>
          <w:lang w:eastAsia="zh-CN"/>
        </w:rPr>
        <w:t>ubscription information management</w:t>
      </w:r>
      <w:r>
        <w:tab/>
      </w:r>
      <w:r>
        <w:fldChar w:fldCharType="begin" w:fldLock="1"/>
      </w:r>
      <w:r>
        <w:instrText xml:space="preserve"> PAGEREF _Toc178072833 \h </w:instrText>
      </w:r>
      <w:r>
        <w:fldChar w:fldCharType="separate"/>
      </w:r>
      <w:r>
        <w:t>109</w:t>
      </w:r>
      <w:r>
        <w:fldChar w:fldCharType="end"/>
      </w:r>
    </w:p>
    <w:p w14:paraId="618F22C1" w14:textId="6EEF5339" w:rsidR="001F3C35" w:rsidRDefault="001F3C35">
      <w:pPr>
        <w:pStyle w:val="TOC4"/>
        <w:rPr>
          <w:rFonts w:asciiTheme="minorHAnsi" w:eastAsiaTheme="minorEastAsia" w:hAnsiTheme="minorHAnsi" w:cstheme="minorBidi"/>
          <w:kern w:val="2"/>
          <w:sz w:val="22"/>
          <w:szCs w:val="22"/>
          <w14:ligatures w14:val="standardContextual"/>
        </w:rPr>
      </w:pPr>
      <w:r>
        <w:t>6.2.1.4</w:t>
      </w:r>
      <w:r>
        <w:rPr>
          <w:rFonts w:asciiTheme="minorHAnsi" w:eastAsiaTheme="minorEastAsia" w:hAnsiTheme="minorHAnsi" w:cstheme="minorBidi"/>
          <w:kern w:val="2"/>
          <w:sz w:val="22"/>
          <w:szCs w:val="22"/>
          <w14:ligatures w14:val="standardContextual"/>
        </w:rPr>
        <w:tab/>
      </w:r>
      <w:r>
        <w:t>V-PCF</w:t>
      </w:r>
      <w:r>
        <w:tab/>
      </w:r>
      <w:r>
        <w:fldChar w:fldCharType="begin" w:fldLock="1"/>
      </w:r>
      <w:r>
        <w:instrText xml:space="preserve"> PAGEREF _Toc178072834 \h </w:instrText>
      </w:r>
      <w:r>
        <w:fldChar w:fldCharType="separate"/>
      </w:r>
      <w:r>
        <w:t>113</w:t>
      </w:r>
      <w:r>
        <w:fldChar w:fldCharType="end"/>
      </w:r>
    </w:p>
    <w:p w14:paraId="4B35299E" w14:textId="2311C003" w:rsidR="001F3C35" w:rsidRDefault="001F3C35">
      <w:pPr>
        <w:pStyle w:val="TOC4"/>
        <w:rPr>
          <w:rFonts w:asciiTheme="minorHAnsi" w:eastAsiaTheme="minorEastAsia" w:hAnsiTheme="minorHAnsi" w:cstheme="minorBidi"/>
          <w:kern w:val="2"/>
          <w:sz w:val="22"/>
          <w:szCs w:val="22"/>
          <w14:ligatures w14:val="standardContextual"/>
        </w:rPr>
      </w:pPr>
      <w:r>
        <w:t>6.2.1.5</w:t>
      </w:r>
      <w:r>
        <w:rPr>
          <w:rFonts w:asciiTheme="minorHAnsi" w:eastAsiaTheme="minorEastAsia" w:hAnsiTheme="minorHAnsi" w:cstheme="minorBidi"/>
          <w:kern w:val="2"/>
          <w:sz w:val="22"/>
          <w:szCs w:val="22"/>
          <w14:ligatures w14:val="standardContextual"/>
        </w:rPr>
        <w:tab/>
      </w:r>
      <w:r>
        <w:t>H-PCF</w:t>
      </w:r>
      <w:r>
        <w:tab/>
      </w:r>
      <w:r>
        <w:fldChar w:fldCharType="begin" w:fldLock="1"/>
      </w:r>
      <w:r>
        <w:instrText xml:space="preserve"> PAGEREF _Toc178072835 \h </w:instrText>
      </w:r>
      <w:r>
        <w:fldChar w:fldCharType="separate"/>
      </w:r>
      <w:r>
        <w:t>113</w:t>
      </w:r>
      <w:r>
        <w:fldChar w:fldCharType="end"/>
      </w:r>
    </w:p>
    <w:p w14:paraId="518A74A1" w14:textId="4DCF1BDC" w:rsidR="001F3C35" w:rsidRDefault="001F3C35">
      <w:pPr>
        <w:pStyle w:val="TOC4"/>
        <w:rPr>
          <w:rFonts w:asciiTheme="minorHAnsi" w:eastAsiaTheme="minorEastAsia" w:hAnsiTheme="minorHAnsi" w:cstheme="minorBidi"/>
          <w:kern w:val="2"/>
          <w:sz w:val="22"/>
          <w:szCs w:val="22"/>
          <w14:ligatures w14:val="standardContextual"/>
        </w:rPr>
      </w:pPr>
      <w:r>
        <w:t>6.2.1.6</w:t>
      </w:r>
      <w:r>
        <w:rPr>
          <w:rFonts w:asciiTheme="minorHAnsi" w:eastAsiaTheme="minorEastAsia" w:hAnsiTheme="minorHAnsi" w:cstheme="minorBidi"/>
          <w:kern w:val="2"/>
          <w:sz w:val="22"/>
          <w:szCs w:val="22"/>
          <w14:ligatures w14:val="standardContextual"/>
        </w:rPr>
        <w:tab/>
      </w:r>
      <w:r w:rsidRPr="0084612D">
        <w:rPr>
          <w:rFonts w:eastAsia="SimSun" w:cs="Arial"/>
          <w:lang w:eastAsia="zh-CN"/>
        </w:rPr>
        <w:t>Application specific policy information management</w:t>
      </w:r>
      <w:r>
        <w:tab/>
      </w:r>
      <w:r>
        <w:fldChar w:fldCharType="begin" w:fldLock="1"/>
      </w:r>
      <w:r>
        <w:instrText xml:space="preserve"> PAGEREF _Toc178072836 \h </w:instrText>
      </w:r>
      <w:r>
        <w:fldChar w:fldCharType="separate"/>
      </w:r>
      <w:r>
        <w:t>113</w:t>
      </w:r>
      <w:r>
        <w:fldChar w:fldCharType="end"/>
      </w:r>
    </w:p>
    <w:p w14:paraId="47A92359" w14:textId="0A2F5A02" w:rsidR="001F3C35" w:rsidRDefault="001F3C35">
      <w:pPr>
        <w:pStyle w:val="TOC4"/>
        <w:rPr>
          <w:rFonts w:asciiTheme="minorHAnsi" w:eastAsiaTheme="minorEastAsia" w:hAnsiTheme="minorHAnsi" w:cstheme="minorBidi"/>
          <w:kern w:val="2"/>
          <w:sz w:val="22"/>
          <w:szCs w:val="22"/>
          <w14:ligatures w14:val="standardContextual"/>
        </w:rPr>
      </w:pPr>
      <w:r>
        <w:t>6.2.1.7</w:t>
      </w:r>
      <w:r>
        <w:rPr>
          <w:rFonts w:asciiTheme="minorHAnsi" w:eastAsiaTheme="minorEastAsia" w:hAnsiTheme="minorHAnsi" w:cstheme="minorBidi"/>
          <w:kern w:val="2"/>
          <w:sz w:val="22"/>
          <w:szCs w:val="22"/>
          <w14:ligatures w14:val="standardContextual"/>
        </w:rPr>
        <w:tab/>
      </w:r>
      <w:r>
        <w:t>Usage monitoring</w:t>
      </w:r>
      <w:r>
        <w:tab/>
      </w:r>
      <w:r>
        <w:fldChar w:fldCharType="begin" w:fldLock="1"/>
      </w:r>
      <w:r>
        <w:instrText xml:space="preserve"> PAGEREF _Toc178072837 \h </w:instrText>
      </w:r>
      <w:r>
        <w:fldChar w:fldCharType="separate"/>
      </w:r>
      <w:r>
        <w:t>114</w:t>
      </w:r>
      <w:r>
        <w:fldChar w:fldCharType="end"/>
      </w:r>
    </w:p>
    <w:p w14:paraId="3EBDE586" w14:textId="76EE1384" w:rsidR="001F3C35" w:rsidRDefault="001F3C35">
      <w:pPr>
        <w:pStyle w:val="TOC4"/>
        <w:rPr>
          <w:rFonts w:asciiTheme="minorHAnsi" w:eastAsiaTheme="minorEastAsia" w:hAnsiTheme="minorHAnsi" w:cstheme="minorBidi"/>
          <w:kern w:val="2"/>
          <w:sz w:val="22"/>
          <w:szCs w:val="22"/>
          <w14:ligatures w14:val="standardContextual"/>
        </w:rPr>
      </w:pPr>
      <w:r>
        <w:t>6.2.1.8</w:t>
      </w:r>
      <w:r>
        <w:rPr>
          <w:rFonts w:asciiTheme="minorHAnsi" w:eastAsiaTheme="minorEastAsia" w:hAnsiTheme="minorHAnsi" w:cstheme="minorBidi"/>
          <w:kern w:val="2"/>
          <w:sz w:val="22"/>
          <w:szCs w:val="22"/>
          <w14:ligatures w14:val="standardContextual"/>
        </w:rPr>
        <w:tab/>
      </w:r>
      <w:r>
        <w:t>Sponsored data connectivity</w:t>
      </w:r>
      <w:r>
        <w:tab/>
      </w:r>
      <w:r>
        <w:fldChar w:fldCharType="begin" w:fldLock="1"/>
      </w:r>
      <w:r>
        <w:instrText xml:space="preserve"> PAGEREF _Toc178072838 \h </w:instrText>
      </w:r>
      <w:r>
        <w:fldChar w:fldCharType="separate"/>
      </w:r>
      <w:r>
        <w:t>115</w:t>
      </w:r>
      <w:r>
        <w:fldChar w:fldCharType="end"/>
      </w:r>
    </w:p>
    <w:p w14:paraId="161B1781" w14:textId="4F0B170F" w:rsidR="001F3C35" w:rsidRDefault="001F3C35">
      <w:pPr>
        <w:pStyle w:val="TOC4"/>
        <w:rPr>
          <w:rFonts w:asciiTheme="minorHAnsi" w:eastAsiaTheme="minorEastAsia" w:hAnsiTheme="minorHAnsi" w:cstheme="minorBidi"/>
          <w:kern w:val="2"/>
          <w:sz w:val="22"/>
          <w:szCs w:val="22"/>
          <w14:ligatures w14:val="standardContextual"/>
        </w:rPr>
      </w:pPr>
      <w:r>
        <w:t>6.2.1.9</w:t>
      </w:r>
      <w:r>
        <w:rPr>
          <w:rFonts w:asciiTheme="minorHAnsi" w:eastAsiaTheme="minorEastAsia" w:hAnsiTheme="minorHAnsi" w:cstheme="minorBidi"/>
          <w:kern w:val="2"/>
          <w:sz w:val="22"/>
          <w:szCs w:val="22"/>
          <w14:ligatures w14:val="standardContextual"/>
        </w:rPr>
        <w:tab/>
      </w:r>
      <w:r>
        <w:t>Monitoring the data rate per Network Slice for a UE</w:t>
      </w:r>
      <w:r>
        <w:tab/>
      </w:r>
      <w:r>
        <w:fldChar w:fldCharType="begin" w:fldLock="1"/>
      </w:r>
      <w:r>
        <w:instrText xml:space="preserve"> PAGEREF _Toc178072839 \h </w:instrText>
      </w:r>
      <w:r>
        <w:fldChar w:fldCharType="separate"/>
      </w:r>
      <w:r>
        <w:t>115</w:t>
      </w:r>
      <w:r>
        <w:fldChar w:fldCharType="end"/>
      </w:r>
    </w:p>
    <w:p w14:paraId="286170D4" w14:textId="20C2ABA2" w:rsidR="001F3C35" w:rsidRDefault="001F3C35">
      <w:pPr>
        <w:pStyle w:val="TOC4"/>
        <w:rPr>
          <w:rFonts w:asciiTheme="minorHAnsi" w:eastAsiaTheme="minorEastAsia" w:hAnsiTheme="minorHAnsi" w:cstheme="minorBidi"/>
          <w:kern w:val="2"/>
          <w:sz w:val="22"/>
          <w:szCs w:val="22"/>
          <w14:ligatures w14:val="standardContextual"/>
        </w:rPr>
      </w:pPr>
      <w:r>
        <w:t>6.2.1.10</w:t>
      </w:r>
      <w:r>
        <w:rPr>
          <w:rFonts w:asciiTheme="minorHAnsi" w:eastAsiaTheme="minorEastAsia" w:hAnsiTheme="minorHAnsi" w:cstheme="minorBidi"/>
          <w:kern w:val="2"/>
          <w:sz w:val="22"/>
          <w:szCs w:val="22"/>
          <w14:ligatures w14:val="standardContextual"/>
        </w:rPr>
        <w:tab/>
      </w:r>
      <w:r>
        <w:t>Monitoring the data rate per Network Slice</w:t>
      </w:r>
      <w:r>
        <w:tab/>
      </w:r>
      <w:r>
        <w:fldChar w:fldCharType="begin" w:fldLock="1"/>
      </w:r>
      <w:r>
        <w:instrText xml:space="preserve"> PAGEREF _Toc178072840 \h </w:instrText>
      </w:r>
      <w:r>
        <w:fldChar w:fldCharType="separate"/>
      </w:r>
      <w:r>
        <w:t>115</w:t>
      </w:r>
      <w:r>
        <w:fldChar w:fldCharType="end"/>
      </w:r>
    </w:p>
    <w:p w14:paraId="3D323B00" w14:textId="6F7C66F2" w:rsidR="001F3C35" w:rsidRDefault="001F3C35">
      <w:pPr>
        <w:pStyle w:val="TOC5"/>
        <w:rPr>
          <w:rFonts w:asciiTheme="minorHAnsi" w:eastAsiaTheme="minorEastAsia" w:hAnsiTheme="minorHAnsi" w:cstheme="minorBidi"/>
          <w:kern w:val="2"/>
          <w:sz w:val="22"/>
          <w:szCs w:val="22"/>
          <w14:ligatures w14:val="standardContextual"/>
        </w:rPr>
      </w:pPr>
      <w:r>
        <w:t>6.2.1.10.1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_Toc178072841 \h </w:instrText>
      </w:r>
      <w:r>
        <w:fldChar w:fldCharType="separate"/>
      </w:r>
      <w:r>
        <w:t>115</w:t>
      </w:r>
      <w:r>
        <w:fldChar w:fldCharType="end"/>
      </w:r>
    </w:p>
    <w:p w14:paraId="4B0E3B80" w14:textId="0BE856CD" w:rsidR="001F3C35" w:rsidRDefault="001F3C35">
      <w:pPr>
        <w:pStyle w:val="TOC5"/>
        <w:rPr>
          <w:rFonts w:asciiTheme="minorHAnsi" w:eastAsiaTheme="minorEastAsia" w:hAnsiTheme="minorHAnsi" w:cstheme="minorBidi"/>
          <w:kern w:val="2"/>
          <w:sz w:val="22"/>
          <w:szCs w:val="22"/>
          <w14:ligatures w14:val="standardContextual"/>
        </w:rPr>
      </w:pPr>
      <w:r>
        <w:t>6.2.1.10.2</w:t>
      </w:r>
      <w:r>
        <w:rPr>
          <w:rFonts w:asciiTheme="minorHAnsi" w:eastAsiaTheme="minorEastAsia" w:hAnsiTheme="minorHAnsi" w:cstheme="minorBidi"/>
          <w:kern w:val="2"/>
          <w:sz w:val="22"/>
          <w:szCs w:val="22"/>
          <w14:ligatures w14:val="standardContextual"/>
        </w:rPr>
        <w:tab/>
      </w:r>
      <w:r>
        <w:t>Monitoring the data rate per Network Slice by using QoS parameters</w:t>
      </w:r>
      <w:r>
        <w:tab/>
      </w:r>
      <w:r>
        <w:fldChar w:fldCharType="begin" w:fldLock="1"/>
      </w:r>
      <w:r>
        <w:instrText xml:space="preserve"> PAGEREF _Toc178072842 \h </w:instrText>
      </w:r>
      <w:r>
        <w:fldChar w:fldCharType="separate"/>
      </w:r>
      <w:r>
        <w:t>116</w:t>
      </w:r>
      <w:r>
        <w:fldChar w:fldCharType="end"/>
      </w:r>
    </w:p>
    <w:p w14:paraId="7C0D88CB" w14:textId="76AFC320" w:rsidR="001F3C35" w:rsidRDefault="001F3C35">
      <w:pPr>
        <w:pStyle w:val="TOC4"/>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Monitoring the data rate per Group</w:t>
      </w:r>
      <w:r>
        <w:tab/>
      </w:r>
      <w:r>
        <w:fldChar w:fldCharType="begin" w:fldLock="1"/>
      </w:r>
      <w:r>
        <w:instrText xml:space="preserve"> PAGEREF _Toc178072843 \h </w:instrText>
      </w:r>
      <w:r>
        <w:fldChar w:fldCharType="separate"/>
      </w:r>
      <w:r>
        <w:t>116</w:t>
      </w:r>
      <w:r>
        <w:fldChar w:fldCharType="end"/>
      </w:r>
    </w:p>
    <w:p w14:paraId="2E45D825" w14:textId="2EBE8363" w:rsidR="001F3C35" w:rsidRDefault="001F3C35">
      <w:pPr>
        <w:pStyle w:val="TOC5"/>
        <w:rPr>
          <w:rFonts w:asciiTheme="minorHAnsi" w:eastAsiaTheme="minorEastAsia" w:hAnsiTheme="minorHAnsi" w:cstheme="minorBidi"/>
          <w:kern w:val="2"/>
          <w:sz w:val="22"/>
          <w:szCs w:val="22"/>
          <w14:ligatures w14:val="standardContextual"/>
        </w:rPr>
      </w:pPr>
      <w:r>
        <w:t>6.2.1.11.1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_Toc178072844 \h </w:instrText>
      </w:r>
      <w:r>
        <w:fldChar w:fldCharType="separate"/>
      </w:r>
      <w:r>
        <w:t>116</w:t>
      </w:r>
      <w:r>
        <w:fldChar w:fldCharType="end"/>
      </w:r>
    </w:p>
    <w:p w14:paraId="4881DBC8" w14:textId="6FDB0082" w:rsidR="001F3C35" w:rsidRDefault="001F3C35">
      <w:pPr>
        <w:pStyle w:val="TOC5"/>
        <w:rPr>
          <w:rFonts w:asciiTheme="minorHAnsi" w:eastAsiaTheme="minorEastAsia" w:hAnsiTheme="minorHAnsi" w:cstheme="minorBidi"/>
          <w:kern w:val="2"/>
          <w:sz w:val="22"/>
          <w:szCs w:val="22"/>
          <w14:ligatures w14:val="standardContextual"/>
        </w:rPr>
      </w:pPr>
      <w:r>
        <w:t>6.2.1.11.2</w:t>
      </w:r>
      <w:r>
        <w:rPr>
          <w:rFonts w:asciiTheme="minorHAnsi" w:eastAsiaTheme="minorEastAsia" w:hAnsiTheme="minorHAnsi" w:cstheme="minorBidi"/>
          <w:kern w:val="2"/>
          <w:sz w:val="22"/>
          <w:szCs w:val="22"/>
          <w14:ligatures w14:val="standardContextual"/>
        </w:rPr>
        <w:tab/>
      </w:r>
      <w:r>
        <w:t>Monitoring the data rate per Group by using QoS parameters</w:t>
      </w:r>
      <w:r>
        <w:tab/>
      </w:r>
      <w:r>
        <w:fldChar w:fldCharType="begin" w:fldLock="1"/>
      </w:r>
      <w:r>
        <w:instrText xml:space="preserve"> PAGEREF _Toc178072845 \h </w:instrText>
      </w:r>
      <w:r>
        <w:fldChar w:fldCharType="separate"/>
      </w:r>
      <w:r>
        <w:t>116</w:t>
      </w:r>
      <w:r>
        <w:fldChar w:fldCharType="end"/>
      </w:r>
    </w:p>
    <w:p w14:paraId="38D9676A" w14:textId="55588476" w:rsidR="001F3C35" w:rsidRDefault="001F3C35">
      <w:pPr>
        <w:pStyle w:val="TOC4"/>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VPLMN Specific Offloading Policy</w:t>
      </w:r>
      <w:r>
        <w:tab/>
      </w:r>
      <w:r>
        <w:fldChar w:fldCharType="begin" w:fldLock="1"/>
      </w:r>
      <w:r>
        <w:instrText xml:space="preserve"> PAGEREF _Toc178072846 \h </w:instrText>
      </w:r>
      <w:r>
        <w:fldChar w:fldCharType="separate"/>
      </w:r>
      <w:r>
        <w:t>117</w:t>
      </w:r>
      <w:r>
        <w:fldChar w:fldCharType="end"/>
      </w:r>
    </w:p>
    <w:p w14:paraId="07612C98" w14:textId="45F98564" w:rsidR="001F3C35" w:rsidRDefault="001F3C35">
      <w:pPr>
        <w:pStyle w:val="TOC3"/>
        <w:rPr>
          <w:rFonts w:asciiTheme="minorHAnsi" w:eastAsiaTheme="minorEastAsia" w:hAnsiTheme="minorHAnsi" w:cstheme="minorBidi"/>
          <w:kern w:val="2"/>
          <w:sz w:val="22"/>
          <w:szCs w:val="22"/>
          <w14:ligatures w14:val="standardContextual"/>
        </w:rPr>
      </w:pPr>
      <w:r w:rsidRPr="0084612D">
        <w:rPr>
          <w:rFonts w:cs="Arial"/>
          <w:lang w:eastAsia="zh-CN"/>
        </w:rPr>
        <w:t>6.2.2</w:t>
      </w:r>
      <w:r>
        <w:rPr>
          <w:rFonts w:asciiTheme="minorHAnsi" w:eastAsiaTheme="minorEastAsia" w:hAnsiTheme="minorHAnsi" w:cstheme="minorBidi"/>
          <w:kern w:val="2"/>
          <w:sz w:val="22"/>
          <w:szCs w:val="22"/>
          <w14:ligatures w14:val="standardContextual"/>
        </w:rPr>
        <w:tab/>
      </w:r>
      <w:r>
        <w:t>Session Management Function (SMF)</w:t>
      </w:r>
      <w:r>
        <w:tab/>
      </w:r>
      <w:r>
        <w:fldChar w:fldCharType="begin" w:fldLock="1"/>
      </w:r>
      <w:r>
        <w:instrText xml:space="preserve"> PAGEREF _Toc178072847 \h </w:instrText>
      </w:r>
      <w:r>
        <w:fldChar w:fldCharType="separate"/>
      </w:r>
      <w:r>
        <w:t>117</w:t>
      </w:r>
      <w:r>
        <w:fldChar w:fldCharType="end"/>
      </w:r>
    </w:p>
    <w:p w14:paraId="35F889F4" w14:textId="4795DA9E" w:rsidR="001F3C35" w:rsidRDefault="001F3C35">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_Toc178072848 \h </w:instrText>
      </w:r>
      <w:r>
        <w:fldChar w:fldCharType="separate"/>
      </w:r>
      <w:r>
        <w:t>117</w:t>
      </w:r>
      <w:r>
        <w:fldChar w:fldCharType="end"/>
      </w:r>
    </w:p>
    <w:p w14:paraId="1AD11B1A" w14:textId="68E7B7A4" w:rsidR="001F3C35" w:rsidRDefault="001F3C35">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Service data flow detection</w:t>
      </w:r>
      <w:r>
        <w:tab/>
      </w:r>
      <w:r>
        <w:fldChar w:fldCharType="begin" w:fldLock="1"/>
      </w:r>
      <w:r>
        <w:instrText xml:space="preserve"> PAGEREF _Toc178072849 \h </w:instrText>
      </w:r>
      <w:r>
        <w:fldChar w:fldCharType="separate"/>
      </w:r>
      <w:r>
        <w:t>119</w:t>
      </w:r>
      <w:r>
        <w:fldChar w:fldCharType="end"/>
      </w:r>
    </w:p>
    <w:p w14:paraId="63097688" w14:textId="77842739" w:rsidR="001F3C35" w:rsidRDefault="001F3C35">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Measurement</w:t>
      </w:r>
      <w:r>
        <w:tab/>
      </w:r>
      <w:r>
        <w:fldChar w:fldCharType="begin" w:fldLock="1"/>
      </w:r>
      <w:r>
        <w:instrText xml:space="preserve"> PAGEREF _Toc178072850 \h </w:instrText>
      </w:r>
      <w:r>
        <w:fldChar w:fldCharType="separate"/>
      </w:r>
      <w:r>
        <w:t>119</w:t>
      </w:r>
      <w:r>
        <w:fldChar w:fldCharType="end"/>
      </w:r>
    </w:p>
    <w:p w14:paraId="7D15212F" w14:textId="457B05B4" w:rsidR="001F3C35" w:rsidRDefault="001F3C35">
      <w:pPr>
        <w:pStyle w:val="TOC4"/>
        <w:rPr>
          <w:rFonts w:asciiTheme="minorHAnsi" w:eastAsiaTheme="minorEastAsia" w:hAnsiTheme="minorHAnsi" w:cstheme="minorBidi"/>
          <w:kern w:val="2"/>
          <w:sz w:val="22"/>
          <w:szCs w:val="22"/>
          <w14:ligatures w14:val="standardContextual"/>
        </w:rPr>
      </w:pPr>
      <w:r>
        <w:t>6.2.2.4</w:t>
      </w:r>
      <w:r>
        <w:rPr>
          <w:rFonts w:asciiTheme="minorHAnsi" w:eastAsiaTheme="minorEastAsia" w:hAnsiTheme="minorHAnsi" w:cstheme="minorBidi"/>
          <w:kern w:val="2"/>
          <w:sz w:val="22"/>
          <w:szCs w:val="22"/>
          <w14:ligatures w14:val="standardContextual"/>
        </w:rPr>
        <w:tab/>
      </w:r>
      <w:r>
        <w:t>QoS control</w:t>
      </w:r>
      <w:r>
        <w:tab/>
      </w:r>
      <w:r>
        <w:fldChar w:fldCharType="begin" w:fldLock="1"/>
      </w:r>
      <w:r>
        <w:instrText xml:space="preserve"> PAGEREF _Toc178072851 \h </w:instrText>
      </w:r>
      <w:r>
        <w:fldChar w:fldCharType="separate"/>
      </w:r>
      <w:r>
        <w:t>120</w:t>
      </w:r>
      <w:r>
        <w:fldChar w:fldCharType="end"/>
      </w:r>
    </w:p>
    <w:p w14:paraId="2EA709DA" w14:textId="1CD10BEA" w:rsidR="001F3C35" w:rsidRDefault="001F3C35">
      <w:pPr>
        <w:pStyle w:val="TOC4"/>
        <w:rPr>
          <w:rFonts w:asciiTheme="minorHAnsi" w:eastAsiaTheme="minorEastAsia" w:hAnsiTheme="minorHAnsi" w:cstheme="minorBidi"/>
          <w:kern w:val="2"/>
          <w:sz w:val="22"/>
          <w:szCs w:val="22"/>
          <w14:ligatures w14:val="standardContextual"/>
        </w:rPr>
      </w:pPr>
      <w:r>
        <w:t>6.2.2.5</w:t>
      </w:r>
      <w:r>
        <w:rPr>
          <w:rFonts w:asciiTheme="minorHAnsi" w:eastAsiaTheme="minorEastAsia" w:hAnsiTheme="minorHAnsi" w:cstheme="minorBidi"/>
          <w:kern w:val="2"/>
          <w:sz w:val="22"/>
          <w:szCs w:val="22"/>
          <w14:ligatures w14:val="standardContextual"/>
        </w:rPr>
        <w:tab/>
      </w:r>
      <w:r>
        <w:t>Application detection</w:t>
      </w:r>
      <w:r>
        <w:tab/>
      </w:r>
      <w:r>
        <w:fldChar w:fldCharType="begin" w:fldLock="1"/>
      </w:r>
      <w:r>
        <w:instrText xml:space="preserve"> PAGEREF _Toc178072852 \h </w:instrText>
      </w:r>
      <w:r>
        <w:fldChar w:fldCharType="separate"/>
      </w:r>
      <w:r>
        <w:t>121</w:t>
      </w:r>
      <w:r>
        <w:fldChar w:fldCharType="end"/>
      </w:r>
    </w:p>
    <w:p w14:paraId="5931BABF" w14:textId="411766AC" w:rsidR="001F3C35" w:rsidRDefault="001F3C35">
      <w:pPr>
        <w:pStyle w:val="TOC4"/>
        <w:rPr>
          <w:rFonts w:asciiTheme="minorHAnsi" w:eastAsiaTheme="minorEastAsia" w:hAnsiTheme="minorHAnsi" w:cstheme="minorBidi"/>
          <w:kern w:val="2"/>
          <w:sz w:val="22"/>
          <w:szCs w:val="22"/>
          <w14:ligatures w14:val="standardContextual"/>
        </w:rPr>
      </w:pPr>
      <w:r>
        <w:t>6.2.2.6</w:t>
      </w:r>
      <w:r>
        <w:rPr>
          <w:rFonts w:asciiTheme="minorHAnsi" w:eastAsiaTheme="minorEastAsia" w:hAnsiTheme="minorHAnsi" w:cstheme="minorBidi"/>
          <w:kern w:val="2"/>
          <w:sz w:val="22"/>
          <w:szCs w:val="22"/>
          <w14:ligatures w14:val="standardContextual"/>
        </w:rPr>
        <w:tab/>
      </w:r>
      <w:r>
        <w:t>Traffic steering</w:t>
      </w:r>
      <w:r>
        <w:tab/>
      </w:r>
      <w:r>
        <w:fldChar w:fldCharType="begin" w:fldLock="1"/>
      </w:r>
      <w:r>
        <w:instrText xml:space="preserve"> PAGEREF _Toc178072853 \h </w:instrText>
      </w:r>
      <w:r>
        <w:fldChar w:fldCharType="separate"/>
      </w:r>
      <w:r>
        <w:t>122</w:t>
      </w:r>
      <w:r>
        <w:fldChar w:fldCharType="end"/>
      </w:r>
    </w:p>
    <w:p w14:paraId="63D62752" w14:textId="7D79AD2F" w:rsidR="001F3C35" w:rsidRDefault="001F3C35">
      <w:pPr>
        <w:pStyle w:val="TOC4"/>
        <w:rPr>
          <w:rFonts w:asciiTheme="minorHAnsi" w:eastAsiaTheme="minorEastAsia" w:hAnsiTheme="minorHAnsi" w:cstheme="minorBidi"/>
          <w:kern w:val="2"/>
          <w:sz w:val="22"/>
          <w:szCs w:val="22"/>
          <w14:ligatures w14:val="standardContextual"/>
        </w:rPr>
      </w:pPr>
      <w:r>
        <w:t>6.2.2.7</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_Toc178072854 \h </w:instrText>
      </w:r>
      <w:r>
        <w:fldChar w:fldCharType="separate"/>
      </w:r>
      <w:r>
        <w:t>122</w:t>
      </w:r>
      <w:r>
        <w:fldChar w:fldCharType="end"/>
      </w:r>
    </w:p>
    <w:p w14:paraId="29AF713F" w14:textId="475D1126" w:rsidR="001F3C35" w:rsidRDefault="001F3C35">
      <w:pPr>
        <w:pStyle w:val="TOC4"/>
        <w:rPr>
          <w:rFonts w:asciiTheme="minorHAnsi" w:eastAsiaTheme="minorEastAsia" w:hAnsiTheme="minorHAnsi" w:cstheme="minorBidi"/>
          <w:kern w:val="2"/>
          <w:sz w:val="22"/>
          <w:szCs w:val="22"/>
          <w14:ligatures w14:val="standardContextual"/>
        </w:rPr>
      </w:pPr>
      <w:r>
        <w:t>6.2.2.8</w:t>
      </w:r>
      <w:r>
        <w:rPr>
          <w:rFonts w:asciiTheme="minorHAnsi" w:eastAsiaTheme="minorEastAsia" w:hAnsiTheme="minorHAnsi" w:cstheme="minorBidi"/>
          <w:kern w:val="2"/>
          <w:sz w:val="22"/>
          <w:szCs w:val="22"/>
          <w14:ligatures w14:val="standardContextual"/>
        </w:rPr>
        <w:tab/>
      </w:r>
      <w:r>
        <w:t>Network Slice Replacement</w:t>
      </w:r>
      <w:r>
        <w:tab/>
      </w:r>
      <w:r>
        <w:fldChar w:fldCharType="begin" w:fldLock="1"/>
      </w:r>
      <w:r>
        <w:instrText xml:space="preserve"> PAGEREF _Toc178072855 \h </w:instrText>
      </w:r>
      <w:r>
        <w:fldChar w:fldCharType="separate"/>
      </w:r>
      <w:r>
        <w:t>122</w:t>
      </w:r>
      <w:r>
        <w:fldChar w:fldCharType="end"/>
      </w:r>
    </w:p>
    <w:p w14:paraId="4A984C69" w14:textId="44B26EAD" w:rsidR="001F3C35" w:rsidRDefault="001F3C35">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Application Function (AF)</w:t>
      </w:r>
      <w:r>
        <w:tab/>
      </w:r>
      <w:r>
        <w:fldChar w:fldCharType="begin" w:fldLock="1"/>
      </w:r>
      <w:r>
        <w:instrText xml:space="preserve"> PAGEREF _Toc178072856 \h </w:instrText>
      </w:r>
      <w:r>
        <w:fldChar w:fldCharType="separate"/>
      </w:r>
      <w:r>
        <w:t>122</w:t>
      </w:r>
      <w:r>
        <w:fldChar w:fldCharType="end"/>
      </w:r>
    </w:p>
    <w:p w14:paraId="4FB83FC5" w14:textId="6615FA46" w:rsidR="001F3C35" w:rsidRDefault="001F3C35">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Unified Data Repository (UDR)</w:t>
      </w:r>
      <w:r>
        <w:tab/>
      </w:r>
      <w:r>
        <w:fldChar w:fldCharType="begin" w:fldLock="1"/>
      </w:r>
      <w:r>
        <w:instrText xml:space="preserve"> PAGEREF _Toc178072857 \h </w:instrText>
      </w:r>
      <w:r>
        <w:fldChar w:fldCharType="separate"/>
      </w:r>
      <w:r>
        <w:t>123</w:t>
      </w:r>
      <w:r>
        <w:fldChar w:fldCharType="end"/>
      </w:r>
    </w:p>
    <w:p w14:paraId="6A734A6C" w14:textId="3102BFF4" w:rsidR="001F3C35" w:rsidRDefault="001F3C35">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Charging Function (CHF)</w:t>
      </w:r>
      <w:r>
        <w:tab/>
      </w:r>
      <w:r>
        <w:fldChar w:fldCharType="begin" w:fldLock="1"/>
      </w:r>
      <w:r>
        <w:instrText xml:space="preserve"> PAGEREF _Toc178072858 \h </w:instrText>
      </w:r>
      <w:r>
        <w:fldChar w:fldCharType="separate"/>
      </w:r>
      <w:r>
        <w:t>123</w:t>
      </w:r>
      <w:r>
        <w:fldChar w:fldCharType="end"/>
      </w:r>
    </w:p>
    <w:p w14:paraId="63FAF39D" w14:textId="3AFF01CD" w:rsidR="001F3C35" w:rsidRDefault="001F3C35">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_Toc178072859 \h </w:instrText>
      </w:r>
      <w:r>
        <w:fldChar w:fldCharType="separate"/>
      </w:r>
      <w:r>
        <w:t>123</w:t>
      </w:r>
      <w:r>
        <w:fldChar w:fldCharType="end"/>
      </w:r>
    </w:p>
    <w:p w14:paraId="2D60BAD5" w14:textId="0617876D" w:rsidR="001F3C35" w:rsidRDefault="001F3C35">
      <w:pPr>
        <w:pStyle w:val="TOC3"/>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Network Exposure Function (NEF)</w:t>
      </w:r>
      <w:r>
        <w:tab/>
      </w:r>
      <w:r>
        <w:fldChar w:fldCharType="begin" w:fldLock="1"/>
      </w:r>
      <w:r>
        <w:instrText xml:space="preserve"> PAGEREF _Toc178072860 \h </w:instrText>
      </w:r>
      <w:r>
        <w:fldChar w:fldCharType="separate"/>
      </w:r>
      <w:r>
        <w:t>123</w:t>
      </w:r>
      <w:r>
        <w:fldChar w:fldCharType="end"/>
      </w:r>
    </w:p>
    <w:p w14:paraId="72EC4D53" w14:textId="39047181" w:rsidR="001F3C35" w:rsidRDefault="001F3C35">
      <w:pPr>
        <w:pStyle w:val="TOC3"/>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t>Access and Mobility Management Function (AMF)</w:t>
      </w:r>
      <w:r>
        <w:tab/>
      </w:r>
      <w:r>
        <w:fldChar w:fldCharType="begin" w:fldLock="1"/>
      </w:r>
      <w:r>
        <w:instrText xml:space="preserve"> PAGEREF _Toc178072861 \h </w:instrText>
      </w:r>
      <w:r>
        <w:fldChar w:fldCharType="separate"/>
      </w:r>
      <w:r>
        <w:t>124</w:t>
      </w:r>
      <w:r>
        <w:fldChar w:fldCharType="end"/>
      </w:r>
    </w:p>
    <w:p w14:paraId="6E5F6216" w14:textId="5DE329AA" w:rsidR="001F3C35" w:rsidRDefault="001F3C35">
      <w:pPr>
        <w:pStyle w:val="TOC3"/>
        <w:rPr>
          <w:rFonts w:asciiTheme="minorHAnsi" w:eastAsiaTheme="minorEastAsia" w:hAnsiTheme="minorHAnsi" w:cstheme="minorBidi"/>
          <w:kern w:val="2"/>
          <w:sz w:val="22"/>
          <w:szCs w:val="22"/>
          <w14:ligatures w14:val="standardContextual"/>
        </w:rPr>
      </w:pPr>
      <w:r>
        <w:t>6.2.9</w:t>
      </w:r>
      <w:r>
        <w:rPr>
          <w:rFonts w:asciiTheme="minorHAnsi" w:eastAsiaTheme="minorEastAsia" w:hAnsiTheme="minorHAnsi" w:cstheme="minorBidi"/>
          <w:kern w:val="2"/>
          <w:sz w:val="22"/>
          <w:szCs w:val="22"/>
          <w14:ligatures w14:val="standardContextual"/>
        </w:rPr>
        <w:tab/>
      </w:r>
      <w:r>
        <w:t>Network Data Analytics Function (NWDAF)</w:t>
      </w:r>
      <w:r>
        <w:tab/>
      </w:r>
      <w:r>
        <w:fldChar w:fldCharType="begin" w:fldLock="1"/>
      </w:r>
      <w:r>
        <w:instrText xml:space="preserve"> PAGEREF _Toc178072862 \h </w:instrText>
      </w:r>
      <w:r>
        <w:fldChar w:fldCharType="separate"/>
      </w:r>
      <w:r>
        <w:t>124</w:t>
      </w:r>
      <w:r>
        <w:fldChar w:fldCharType="end"/>
      </w:r>
    </w:p>
    <w:p w14:paraId="5C42C66C" w14:textId="33809F63" w:rsidR="001F3C35" w:rsidRDefault="001F3C35">
      <w:pPr>
        <w:pStyle w:val="TOC3"/>
        <w:rPr>
          <w:rFonts w:asciiTheme="minorHAnsi" w:eastAsiaTheme="minorEastAsia" w:hAnsiTheme="minorHAnsi" w:cstheme="minorBidi"/>
          <w:kern w:val="2"/>
          <w:sz w:val="22"/>
          <w:szCs w:val="22"/>
          <w14:ligatures w14:val="standardContextual"/>
        </w:rPr>
      </w:pPr>
      <w:r>
        <w:t>6.2.10</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_Toc178072863 \h </w:instrText>
      </w:r>
      <w:r>
        <w:fldChar w:fldCharType="separate"/>
      </w:r>
      <w:r>
        <w:t>124</w:t>
      </w:r>
      <w:r>
        <w:fldChar w:fldCharType="end"/>
      </w:r>
    </w:p>
    <w:p w14:paraId="08C314C0" w14:textId="6C752BE0" w:rsidR="001F3C35" w:rsidRDefault="001F3C35">
      <w:pPr>
        <w:pStyle w:val="TOC3"/>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Time Sensitive Communication and Time Synchronization Function (TSCTSF)</w:t>
      </w:r>
      <w:r>
        <w:tab/>
      </w:r>
      <w:r>
        <w:fldChar w:fldCharType="begin" w:fldLock="1"/>
      </w:r>
      <w:r>
        <w:instrText xml:space="preserve"> PAGEREF _Toc178072864 \h </w:instrText>
      </w:r>
      <w:r>
        <w:fldChar w:fldCharType="separate"/>
      </w:r>
      <w:r>
        <w:t>124</w:t>
      </w:r>
      <w:r>
        <w:fldChar w:fldCharType="end"/>
      </w:r>
    </w:p>
    <w:p w14:paraId="3EFFB25D" w14:textId="19BA7A3A" w:rsidR="001F3C35" w:rsidRDefault="001F3C35">
      <w:pPr>
        <w:pStyle w:val="TOC2"/>
        <w:rPr>
          <w:rFonts w:asciiTheme="minorHAnsi" w:eastAsiaTheme="minorEastAsia" w:hAnsiTheme="minorHAnsi" w:cstheme="minorBidi"/>
          <w:kern w:val="2"/>
          <w:sz w:val="22"/>
          <w:szCs w:val="22"/>
          <w14:ligatures w14:val="standardContextual"/>
        </w:rPr>
      </w:pPr>
      <w:r>
        <w:lastRenderedPageBreak/>
        <w:t>6.3</w:t>
      </w:r>
      <w:r>
        <w:rPr>
          <w:rFonts w:asciiTheme="minorHAnsi" w:eastAsiaTheme="minorEastAsia" w:hAnsiTheme="minorHAnsi" w:cstheme="minorBidi"/>
          <w:kern w:val="2"/>
          <w:sz w:val="22"/>
          <w:szCs w:val="22"/>
          <w14:ligatures w14:val="standardContextual"/>
        </w:rPr>
        <w:tab/>
      </w:r>
      <w:r>
        <w:t>Policy and charging control rule</w:t>
      </w:r>
      <w:r>
        <w:tab/>
      </w:r>
      <w:r>
        <w:fldChar w:fldCharType="begin" w:fldLock="1"/>
      </w:r>
      <w:r>
        <w:instrText xml:space="preserve"> PAGEREF _Toc178072865 \h </w:instrText>
      </w:r>
      <w:r>
        <w:fldChar w:fldCharType="separate"/>
      </w:r>
      <w:r>
        <w:t>124</w:t>
      </w:r>
      <w:r>
        <w:fldChar w:fldCharType="end"/>
      </w:r>
    </w:p>
    <w:p w14:paraId="726A5E7E" w14:textId="39DE2A2C" w:rsidR="001F3C35" w:rsidRDefault="001F3C35">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_Toc178072866 \h </w:instrText>
      </w:r>
      <w:r>
        <w:fldChar w:fldCharType="separate"/>
      </w:r>
      <w:r>
        <w:t>124</w:t>
      </w:r>
      <w:r>
        <w:fldChar w:fldCharType="end"/>
      </w:r>
    </w:p>
    <w:p w14:paraId="75B7F744" w14:textId="3B150A5F" w:rsidR="001F3C35" w:rsidRDefault="001F3C35">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Policy and charging control rule operations</w:t>
      </w:r>
      <w:r>
        <w:tab/>
      </w:r>
      <w:r>
        <w:fldChar w:fldCharType="begin" w:fldLock="1"/>
      </w:r>
      <w:r>
        <w:instrText xml:space="preserve"> PAGEREF _Toc178072867 \h </w:instrText>
      </w:r>
      <w:r>
        <w:fldChar w:fldCharType="separate"/>
      </w:r>
      <w:r>
        <w:t>138</w:t>
      </w:r>
      <w:r>
        <w:fldChar w:fldCharType="end"/>
      </w:r>
    </w:p>
    <w:p w14:paraId="2D95D055" w14:textId="3B343D9F" w:rsidR="001F3C35" w:rsidRDefault="001F3C35">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PDU Session related policy information</w:t>
      </w:r>
      <w:r>
        <w:tab/>
      </w:r>
      <w:r>
        <w:fldChar w:fldCharType="begin" w:fldLock="1"/>
      </w:r>
      <w:r>
        <w:instrText xml:space="preserve"> PAGEREF _Toc178072868 \h </w:instrText>
      </w:r>
      <w:r>
        <w:fldChar w:fldCharType="separate"/>
      </w:r>
      <w:r>
        <w:t>139</w:t>
      </w:r>
      <w:r>
        <w:fldChar w:fldCharType="end"/>
      </w:r>
    </w:p>
    <w:p w14:paraId="6766249E" w14:textId="20617934" w:rsidR="001F3C35" w:rsidRDefault="001F3C35">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Access and mobility related policy information</w:t>
      </w:r>
      <w:r>
        <w:tab/>
      </w:r>
      <w:r>
        <w:fldChar w:fldCharType="begin" w:fldLock="1"/>
      </w:r>
      <w:r>
        <w:instrText xml:space="preserve"> PAGEREF _Toc178072869 \h </w:instrText>
      </w:r>
      <w:r>
        <w:fldChar w:fldCharType="separate"/>
      </w:r>
      <w:r>
        <w:t>144</w:t>
      </w:r>
      <w:r>
        <w:fldChar w:fldCharType="end"/>
      </w:r>
    </w:p>
    <w:p w14:paraId="5497B623" w14:textId="5DAF6BBE" w:rsidR="001F3C35" w:rsidRDefault="001F3C35">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UE policy information</w:t>
      </w:r>
      <w:r>
        <w:tab/>
      </w:r>
      <w:r>
        <w:fldChar w:fldCharType="begin" w:fldLock="1"/>
      </w:r>
      <w:r>
        <w:instrText xml:space="preserve"> PAGEREF _Toc178072870 \h </w:instrText>
      </w:r>
      <w:r>
        <w:fldChar w:fldCharType="separate"/>
      </w:r>
      <w:r>
        <w:t>147</w:t>
      </w:r>
      <w:r>
        <w:fldChar w:fldCharType="end"/>
      </w:r>
    </w:p>
    <w:p w14:paraId="5B333667" w14:textId="253C33A9" w:rsidR="001F3C35" w:rsidRDefault="001F3C35">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Access Network Discovery &amp; Selection Policy Information</w:t>
      </w:r>
      <w:r>
        <w:tab/>
      </w:r>
      <w:r>
        <w:fldChar w:fldCharType="begin" w:fldLock="1"/>
      </w:r>
      <w:r>
        <w:instrText xml:space="preserve"> PAGEREF _Toc178072871 \h </w:instrText>
      </w:r>
      <w:r>
        <w:fldChar w:fldCharType="separate"/>
      </w:r>
      <w:r>
        <w:t>147</w:t>
      </w:r>
      <w:r>
        <w:fldChar w:fldCharType="end"/>
      </w:r>
    </w:p>
    <w:p w14:paraId="56BAF784" w14:textId="22752F6A" w:rsidR="001F3C35" w:rsidRDefault="001F3C35">
      <w:pPr>
        <w:pStyle w:val="TOC4"/>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_Toc178072872 \h </w:instrText>
      </w:r>
      <w:r>
        <w:fldChar w:fldCharType="separate"/>
      </w:r>
      <w:r>
        <w:t>147</w:t>
      </w:r>
      <w:r>
        <w:fldChar w:fldCharType="end"/>
      </w:r>
    </w:p>
    <w:p w14:paraId="5DB66495" w14:textId="439D6172" w:rsidR="001F3C35" w:rsidRDefault="001F3C35">
      <w:pPr>
        <w:pStyle w:val="TOC4"/>
        <w:rPr>
          <w:rFonts w:asciiTheme="minorHAnsi" w:eastAsiaTheme="minorEastAsia" w:hAnsiTheme="minorHAnsi" w:cstheme="minorBidi"/>
          <w:kern w:val="2"/>
          <w:sz w:val="22"/>
          <w:szCs w:val="22"/>
          <w14:ligatures w14:val="standardContextual"/>
        </w:rPr>
      </w:pPr>
      <w:r>
        <w:t>6.6.1.2</w:t>
      </w:r>
      <w:r>
        <w:rPr>
          <w:rFonts w:asciiTheme="minorHAnsi" w:eastAsiaTheme="minorEastAsia" w:hAnsiTheme="minorHAnsi" w:cstheme="minorBidi"/>
          <w:kern w:val="2"/>
          <w:sz w:val="22"/>
          <w:szCs w:val="22"/>
          <w14:ligatures w14:val="standardContextual"/>
        </w:rPr>
        <w:tab/>
      </w:r>
      <w:r>
        <w:t>UE selecting a WLANSP rule</w:t>
      </w:r>
      <w:r>
        <w:tab/>
      </w:r>
      <w:r>
        <w:fldChar w:fldCharType="begin" w:fldLock="1"/>
      </w:r>
      <w:r>
        <w:instrText xml:space="preserve"> PAGEREF _Toc178072873 \h </w:instrText>
      </w:r>
      <w:r>
        <w:fldChar w:fldCharType="separate"/>
      </w:r>
      <w:r>
        <w:t>148</w:t>
      </w:r>
      <w:r>
        <w:fldChar w:fldCharType="end"/>
      </w:r>
    </w:p>
    <w:p w14:paraId="393D9BF8" w14:textId="1DF72160" w:rsidR="001F3C35" w:rsidRDefault="001F3C35">
      <w:pPr>
        <w:pStyle w:val="TOC4"/>
        <w:rPr>
          <w:rFonts w:asciiTheme="minorHAnsi" w:eastAsiaTheme="minorEastAsia" w:hAnsiTheme="minorHAnsi" w:cstheme="minorBidi"/>
          <w:kern w:val="2"/>
          <w:sz w:val="22"/>
          <w:szCs w:val="22"/>
          <w14:ligatures w14:val="standardContextual"/>
        </w:rPr>
      </w:pPr>
      <w:r>
        <w:t>6.6.1.3</w:t>
      </w:r>
      <w:r>
        <w:rPr>
          <w:rFonts w:asciiTheme="minorHAnsi" w:eastAsiaTheme="minorEastAsia" w:hAnsiTheme="minorHAnsi" w:cstheme="minorBidi"/>
          <w:kern w:val="2"/>
          <w:sz w:val="22"/>
          <w:szCs w:val="22"/>
          <w14:ligatures w14:val="standardContextual"/>
        </w:rPr>
        <w:tab/>
      </w:r>
      <w:r>
        <w:t>UE procedure for selecting a WLAN access based on WLANSP rules</w:t>
      </w:r>
      <w:r>
        <w:tab/>
      </w:r>
      <w:r>
        <w:fldChar w:fldCharType="begin" w:fldLock="1"/>
      </w:r>
      <w:r>
        <w:instrText xml:space="preserve"> PAGEREF _Toc178072874 \h </w:instrText>
      </w:r>
      <w:r>
        <w:fldChar w:fldCharType="separate"/>
      </w:r>
      <w:r>
        <w:t>149</w:t>
      </w:r>
      <w:r>
        <w:fldChar w:fldCharType="end"/>
      </w:r>
    </w:p>
    <w:p w14:paraId="0B954BE5" w14:textId="3398DDD9" w:rsidR="001F3C35" w:rsidRDefault="001F3C35">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UE Route Selection Policy information</w:t>
      </w:r>
      <w:r>
        <w:tab/>
      </w:r>
      <w:r>
        <w:fldChar w:fldCharType="begin" w:fldLock="1"/>
      </w:r>
      <w:r>
        <w:instrText xml:space="preserve"> PAGEREF _Toc178072875 \h </w:instrText>
      </w:r>
      <w:r>
        <w:fldChar w:fldCharType="separate"/>
      </w:r>
      <w:r>
        <w:t>149</w:t>
      </w:r>
      <w:r>
        <w:fldChar w:fldCharType="end"/>
      </w:r>
    </w:p>
    <w:p w14:paraId="798D38A6" w14:textId="51681C5A" w:rsidR="001F3C35" w:rsidRDefault="001F3C35">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Structure Description</w:t>
      </w:r>
      <w:r>
        <w:tab/>
      </w:r>
      <w:r>
        <w:fldChar w:fldCharType="begin" w:fldLock="1"/>
      </w:r>
      <w:r>
        <w:instrText xml:space="preserve"> PAGEREF _Toc178072876 \h </w:instrText>
      </w:r>
      <w:r>
        <w:fldChar w:fldCharType="separate"/>
      </w:r>
      <w:r>
        <w:t>149</w:t>
      </w:r>
      <w:r>
        <w:fldChar w:fldCharType="end"/>
      </w:r>
    </w:p>
    <w:p w14:paraId="39C33BCE" w14:textId="6B43AF77" w:rsidR="001F3C35" w:rsidRDefault="001F3C35">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Configuration and Provision of URSP</w:t>
      </w:r>
      <w:r>
        <w:tab/>
      </w:r>
      <w:r>
        <w:fldChar w:fldCharType="begin" w:fldLock="1"/>
      </w:r>
      <w:r>
        <w:instrText xml:space="preserve"> PAGEREF _Toc178072877 \h </w:instrText>
      </w:r>
      <w:r>
        <w:fldChar w:fldCharType="separate"/>
      </w:r>
      <w:r>
        <w:t>155</w:t>
      </w:r>
      <w:r>
        <w:fldChar w:fldCharType="end"/>
      </w:r>
    </w:p>
    <w:p w14:paraId="11DA1F49" w14:textId="606869DE" w:rsidR="001F3C35" w:rsidRDefault="001F3C35">
      <w:pPr>
        <w:pStyle w:val="TOC5"/>
        <w:rPr>
          <w:rFonts w:asciiTheme="minorHAnsi" w:eastAsiaTheme="minorEastAsia" w:hAnsiTheme="minorHAnsi" w:cstheme="minorBidi"/>
          <w:kern w:val="2"/>
          <w:sz w:val="22"/>
          <w:szCs w:val="22"/>
          <w14:ligatures w14:val="standardContextual"/>
        </w:rPr>
      </w:pPr>
      <w:r>
        <w:t>6.6.2.2.1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_Toc178072878 \h </w:instrText>
      </w:r>
      <w:r>
        <w:fldChar w:fldCharType="separate"/>
      </w:r>
      <w:r>
        <w:t>155</w:t>
      </w:r>
      <w:r>
        <w:fldChar w:fldCharType="end"/>
      </w:r>
    </w:p>
    <w:p w14:paraId="77EEF800" w14:textId="390C6590" w:rsidR="001F3C35" w:rsidRDefault="001F3C35">
      <w:pPr>
        <w:pStyle w:val="TOC5"/>
        <w:rPr>
          <w:rFonts w:asciiTheme="minorHAnsi" w:eastAsiaTheme="minorEastAsia" w:hAnsiTheme="minorHAnsi" w:cstheme="minorBidi"/>
          <w:kern w:val="2"/>
          <w:sz w:val="22"/>
          <w:szCs w:val="22"/>
          <w14:ligatures w14:val="standardContextual"/>
        </w:rPr>
      </w:pPr>
      <w:r>
        <w:t>6.6.2.2.2</w:t>
      </w:r>
      <w:r>
        <w:rPr>
          <w:rFonts w:asciiTheme="minorHAnsi" w:eastAsiaTheme="minorEastAsia" w:hAnsiTheme="minorHAnsi" w:cstheme="minorBidi"/>
          <w:kern w:val="2"/>
          <w:sz w:val="22"/>
          <w:szCs w:val="22"/>
          <w14:ligatures w14:val="standardContextual"/>
        </w:rPr>
        <w:tab/>
      </w:r>
      <w:r>
        <w:t>URSP rules for an SNPN-enabled UE</w:t>
      </w:r>
      <w:r>
        <w:tab/>
      </w:r>
      <w:r>
        <w:fldChar w:fldCharType="begin" w:fldLock="1"/>
      </w:r>
      <w:r>
        <w:instrText xml:space="preserve"> PAGEREF _Toc178072879 \h </w:instrText>
      </w:r>
      <w:r>
        <w:fldChar w:fldCharType="separate"/>
      </w:r>
      <w:r>
        <w:t>155</w:t>
      </w:r>
      <w:r>
        <w:fldChar w:fldCharType="end"/>
      </w:r>
    </w:p>
    <w:p w14:paraId="25AD18F4" w14:textId="206C9EFE" w:rsidR="001F3C35" w:rsidRDefault="001F3C35">
      <w:pPr>
        <w:pStyle w:val="TOC5"/>
        <w:rPr>
          <w:rFonts w:asciiTheme="minorHAnsi" w:eastAsiaTheme="minorEastAsia" w:hAnsiTheme="minorHAnsi" w:cstheme="minorBidi"/>
          <w:kern w:val="2"/>
          <w:sz w:val="22"/>
          <w:szCs w:val="22"/>
          <w14:ligatures w14:val="standardContextual"/>
        </w:rPr>
      </w:pPr>
      <w:r>
        <w:t>6.6.2.2.3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_Toc178072880 \h </w:instrText>
      </w:r>
      <w:r>
        <w:fldChar w:fldCharType="separate"/>
      </w:r>
      <w:r>
        <w:t>156</w:t>
      </w:r>
      <w:r>
        <w:fldChar w:fldCharType="end"/>
      </w:r>
    </w:p>
    <w:p w14:paraId="7CA31357" w14:textId="67FE9F14" w:rsidR="001F3C35" w:rsidRDefault="001F3C35">
      <w:pPr>
        <w:pStyle w:val="TOC4"/>
        <w:rPr>
          <w:rFonts w:asciiTheme="minorHAnsi" w:eastAsiaTheme="minorEastAsia" w:hAnsiTheme="minorHAnsi" w:cstheme="minorBidi"/>
          <w:kern w:val="2"/>
          <w:sz w:val="22"/>
          <w:szCs w:val="22"/>
          <w14:ligatures w14:val="standardContextual"/>
        </w:rPr>
      </w:pPr>
      <w:r>
        <w:t>6.6.2.3</w:t>
      </w:r>
      <w:r>
        <w:rPr>
          <w:rFonts w:asciiTheme="minorHAnsi" w:eastAsiaTheme="minorEastAsia" w:hAnsiTheme="minorHAnsi" w:cstheme="minorBidi"/>
          <w:kern w:val="2"/>
          <w:sz w:val="22"/>
          <w:szCs w:val="22"/>
          <w14:ligatures w14:val="standardContextual"/>
        </w:rPr>
        <w:tab/>
      </w:r>
      <w:r>
        <w:t>UE procedure for associating applications to PDU Sessions based on URSP</w:t>
      </w:r>
      <w:r>
        <w:tab/>
      </w:r>
      <w:r>
        <w:fldChar w:fldCharType="begin" w:fldLock="1"/>
      </w:r>
      <w:r>
        <w:instrText xml:space="preserve"> PAGEREF _Toc178072881 \h </w:instrText>
      </w:r>
      <w:r>
        <w:fldChar w:fldCharType="separate"/>
      </w:r>
      <w:r>
        <w:t>156</w:t>
      </w:r>
      <w:r>
        <w:fldChar w:fldCharType="end"/>
      </w:r>
    </w:p>
    <w:p w14:paraId="1729F47B" w14:textId="6298A0BB" w:rsidR="001F3C35" w:rsidRDefault="001F3C35">
      <w:pPr>
        <w:pStyle w:val="TOC4"/>
        <w:rPr>
          <w:rFonts w:asciiTheme="minorHAnsi" w:eastAsiaTheme="minorEastAsia" w:hAnsiTheme="minorHAnsi" w:cstheme="minorBidi"/>
          <w:kern w:val="2"/>
          <w:sz w:val="22"/>
          <w:szCs w:val="22"/>
          <w14:ligatures w14:val="standardContextual"/>
        </w:rPr>
      </w:pPr>
      <w:r>
        <w:t>6.6.2.4</w:t>
      </w:r>
      <w:r>
        <w:rPr>
          <w:rFonts w:asciiTheme="minorHAnsi" w:eastAsiaTheme="minorEastAsia" w:hAnsiTheme="minorHAnsi" w:cstheme="minorBidi"/>
          <w:kern w:val="2"/>
          <w:sz w:val="22"/>
          <w:szCs w:val="22"/>
          <w14:ligatures w14:val="standardContextual"/>
        </w:rPr>
        <w:tab/>
      </w:r>
      <w:r>
        <w:t>Support of URSP rule enforcement reporting</w:t>
      </w:r>
      <w:r>
        <w:tab/>
      </w:r>
      <w:r>
        <w:fldChar w:fldCharType="begin" w:fldLock="1"/>
      </w:r>
      <w:r>
        <w:instrText xml:space="preserve"> PAGEREF _Toc178072882 \h </w:instrText>
      </w:r>
      <w:r>
        <w:fldChar w:fldCharType="separate"/>
      </w:r>
      <w:r>
        <w:t>159</w:t>
      </w:r>
      <w:r>
        <w:fldChar w:fldCharType="end"/>
      </w:r>
    </w:p>
    <w:p w14:paraId="3F94E089" w14:textId="2C673281" w:rsidR="001F3C35" w:rsidRDefault="001F3C35">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V2X Policy information</w:t>
      </w:r>
      <w:r>
        <w:tab/>
      </w:r>
      <w:r>
        <w:fldChar w:fldCharType="begin" w:fldLock="1"/>
      </w:r>
      <w:r>
        <w:instrText xml:space="preserve"> PAGEREF _Toc178072883 \h </w:instrText>
      </w:r>
      <w:r>
        <w:fldChar w:fldCharType="separate"/>
      </w:r>
      <w:r>
        <w:t>160</w:t>
      </w:r>
      <w:r>
        <w:fldChar w:fldCharType="end"/>
      </w:r>
    </w:p>
    <w:p w14:paraId="4D76B70B" w14:textId="68A9DAEC" w:rsidR="001F3C35" w:rsidRDefault="001F3C35">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ProSe Policy information</w:t>
      </w:r>
      <w:r>
        <w:tab/>
      </w:r>
      <w:r>
        <w:fldChar w:fldCharType="begin" w:fldLock="1"/>
      </w:r>
      <w:r>
        <w:instrText xml:space="preserve"> PAGEREF _Toc178072884 \h </w:instrText>
      </w:r>
      <w:r>
        <w:fldChar w:fldCharType="separate"/>
      </w:r>
      <w:r>
        <w:t>160</w:t>
      </w:r>
      <w:r>
        <w:fldChar w:fldCharType="end"/>
      </w:r>
    </w:p>
    <w:p w14:paraId="5E590194" w14:textId="3F3FD2F0" w:rsidR="001F3C35" w:rsidRDefault="001F3C35">
      <w:pPr>
        <w:pStyle w:val="TOC3"/>
        <w:rPr>
          <w:rFonts w:asciiTheme="minorHAnsi" w:eastAsiaTheme="minorEastAsia" w:hAnsiTheme="minorHAnsi" w:cstheme="minorBidi"/>
          <w:kern w:val="2"/>
          <w:sz w:val="22"/>
          <w:szCs w:val="22"/>
          <w14:ligatures w14:val="standardContextual"/>
        </w:rPr>
      </w:pPr>
      <w:r>
        <w:t>6.6.5</w:t>
      </w:r>
      <w:r>
        <w:rPr>
          <w:rFonts w:asciiTheme="minorHAnsi" w:eastAsiaTheme="minorEastAsia" w:hAnsiTheme="minorHAnsi" w:cstheme="minorBidi"/>
          <w:kern w:val="2"/>
          <w:sz w:val="22"/>
          <w:szCs w:val="22"/>
          <w14:ligatures w14:val="standardContextual"/>
        </w:rPr>
        <w:tab/>
      </w:r>
      <w:r>
        <w:t>Ranging/Sidelink Positioning Policy information</w:t>
      </w:r>
      <w:r>
        <w:tab/>
      </w:r>
      <w:r>
        <w:fldChar w:fldCharType="begin" w:fldLock="1"/>
      </w:r>
      <w:r>
        <w:instrText xml:space="preserve"> PAGEREF _Toc178072885 \h </w:instrText>
      </w:r>
      <w:r>
        <w:fldChar w:fldCharType="separate"/>
      </w:r>
      <w:r>
        <w:t>160</w:t>
      </w:r>
      <w:r>
        <w:fldChar w:fldCharType="end"/>
      </w:r>
    </w:p>
    <w:p w14:paraId="179E69C7" w14:textId="095F3071" w:rsidR="001F3C35" w:rsidRDefault="001F3C35">
      <w:pPr>
        <w:pStyle w:val="TOC3"/>
        <w:rPr>
          <w:rFonts w:asciiTheme="minorHAnsi" w:eastAsiaTheme="minorEastAsia" w:hAnsiTheme="minorHAnsi" w:cstheme="minorBidi"/>
          <w:kern w:val="2"/>
          <w:sz w:val="22"/>
          <w:szCs w:val="22"/>
          <w14:ligatures w14:val="standardContextual"/>
        </w:rPr>
      </w:pPr>
      <w:r>
        <w:t>6.6.6</w:t>
      </w:r>
      <w:r>
        <w:rPr>
          <w:rFonts w:asciiTheme="minorHAnsi" w:eastAsiaTheme="minorEastAsia" w:hAnsiTheme="minorHAnsi" w:cstheme="minorBidi"/>
          <w:kern w:val="2"/>
          <w:sz w:val="22"/>
          <w:szCs w:val="22"/>
          <w14:ligatures w14:val="standardContextual"/>
        </w:rPr>
        <w:tab/>
      </w:r>
      <w:r>
        <w:t>A2X Policy information</w:t>
      </w:r>
      <w:r>
        <w:tab/>
      </w:r>
      <w:r>
        <w:fldChar w:fldCharType="begin" w:fldLock="1"/>
      </w:r>
      <w:r>
        <w:instrText xml:space="preserve"> PAGEREF _Toc178072886 \h </w:instrText>
      </w:r>
      <w:r>
        <w:fldChar w:fldCharType="separate"/>
      </w:r>
      <w:r>
        <w:t>160</w:t>
      </w:r>
      <w:r>
        <w:fldChar w:fldCharType="end"/>
      </w:r>
    </w:p>
    <w:p w14:paraId="334CB70F" w14:textId="18D23F37" w:rsidR="001F3C35" w:rsidRDefault="001F3C35">
      <w:pPr>
        <w:pStyle w:val="TOC3"/>
        <w:rPr>
          <w:rFonts w:asciiTheme="minorHAnsi" w:eastAsiaTheme="minorEastAsia" w:hAnsiTheme="minorHAnsi" w:cstheme="minorBidi"/>
          <w:kern w:val="2"/>
          <w:sz w:val="22"/>
          <w:szCs w:val="22"/>
          <w14:ligatures w14:val="standardContextual"/>
        </w:rPr>
      </w:pPr>
      <w:r>
        <w:t>6.6.7</w:t>
      </w:r>
      <w:r>
        <w:rPr>
          <w:rFonts w:asciiTheme="minorHAnsi" w:eastAsiaTheme="minorEastAsia" w:hAnsiTheme="minorHAnsi" w:cstheme="minorBidi"/>
          <w:kern w:val="2"/>
          <w:sz w:val="22"/>
          <w:szCs w:val="22"/>
          <w14:ligatures w14:val="standardContextual"/>
        </w:rPr>
        <w:tab/>
      </w:r>
      <w:r>
        <w:t>UE Policy Association supplementary information</w:t>
      </w:r>
      <w:r>
        <w:tab/>
      </w:r>
      <w:r>
        <w:fldChar w:fldCharType="begin" w:fldLock="1"/>
      </w:r>
      <w:r>
        <w:instrText xml:space="preserve"> PAGEREF _Toc178072887 \h </w:instrText>
      </w:r>
      <w:r>
        <w:fldChar w:fldCharType="separate"/>
      </w:r>
      <w:r>
        <w:t>161</w:t>
      </w:r>
      <w:r>
        <w:fldChar w:fldCharType="end"/>
      </w:r>
    </w:p>
    <w:p w14:paraId="21178408" w14:textId="0B9CF882" w:rsidR="001F3C35" w:rsidRDefault="001F3C35">
      <w:pPr>
        <w:pStyle w:val="TOC8"/>
        <w:rPr>
          <w:rFonts w:asciiTheme="minorHAnsi" w:eastAsiaTheme="minorEastAsia" w:hAnsiTheme="minorHAnsi" w:cstheme="minorBidi"/>
          <w:b w:val="0"/>
          <w:kern w:val="2"/>
          <w:szCs w:val="22"/>
          <w14:ligatures w14:val="standardContextual"/>
        </w:rPr>
      </w:pPr>
      <w:r>
        <w:t>Annex A (informative):</w:t>
      </w:r>
      <w:r>
        <w:tab/>
        <w:t>URSP rules example</w:t>
      </w:r>
      <w:r>
        <w:tab/>
      </w:r>
      <w:r>
        <w:fldChar w:fldCharType="begin" w:fldLock="1"/>
      </w:r>
      <w:r>
        <w:instrText xml:space="preserve"> PAGEREF _Toc178072888 \h </w:instrText>
      </w:r>
      <w:r>
        <w:fldChar w:fldCharType="separate"/>
      </w:r>
      <w:r>
        <w:t>162</w:t>
      </w:r>
      <w:r>
        <w:fldChar w:fldCharType="end"/>
      </w:r>
    </w:p>
    <w:p w14:paraId="1E30E89F" w14:textId="45EC3A19" w:rsidR="001F3C35" w:rsidRDefault="001F3C35">
      <w:pPr>
        <w:pStyle w:val="TOC8"/>
        <w:rPr>
          <w:rFonts w:asciiTheme="minorHAnsi" w:eastAsiaTheme="minorEastAsia" w:hAnsiTheme="minorHAnsi" w:cstheme="minorBidi"/>
          <w:b w:val="0"/>
          <w:kern w:val="2"/>
          <w:szCs w:val="22"/>
          <w14:ligatures w14:val="standardContextual"/>
        </w:rPr>
      </w:pPr>
      <w:r>
        <w:t>Annex B (informative):</w:t>
      </w:r>
      <w:r>
        <w:tab/>
        <w:t>Deployment option to support of BSF and DRA coexistence due to network migration</w:t>
      </w:r>
      <w:r>
        <w:tab/>
      </w:r>
      <w:r>
        <w:fldChar w:fldCharType="begin" w:fldLock="1"/>
      </w:r>
      <w:r>
        <w:instrText xml:space="preserve"> PAGEREF _Toc178072889 \h </w:instrText>
      </w:r>
      <w:r>
        <w:fldChar w:fldCharType="separate"/>
      </w:r>
      <w:r>
        <w:t>167</w:t>
      </w:r>
      <w:r>
        <w:fldChar w:fldCharType="end"/>
      </w:r>
    </w:p>
    <w:p w14:paraId="5558DAB3" w14:textId="7932BB7E" w:rsidR="001F3C35" w:rsidRDefault="001F3C35">
      <w:pPr>
        <w:pStyle w:val="TOC8"/>
        <w:rPr>
          <w:rFonts w:asciiTheme="minorHAnsi" w:eastAsiaTheme="minorEastAsia" w:hAnsiTheme="minorHAnsi" w:cstheme="minorBidi"/>
          <w:b w:val="0"/>
          <w:kern w:val="2"/>
          <w:szCs w:val="22"/>
          <w14:ligatures w14:val="standardContextual"/>
        </w:rPr>
      </w:pPr>
      <w:r>
        <w:t>Annex C (Normative):</w:t>
      </w:r>
      <w:r>
        <w:tab/>
        <w:t>Support for Application Functions supporting Rx interface</w:t>
      </w:r>
      <w:r>
        <w:tab/>
      </w:r>
      <w:r>
        <w:fldChar w:fldCharType="begin" w:fldLock="1"/>
      </w:r>
      <w:r>
        <w:instrText xml:space="preserve"> PAGEREF _Toc178072890 \h </w:instrText>
      </w:r>
      <w:r>
        <w:fldChar w:fldCharType="separate"/>
      </w:r>
      <w:r>
        <w:t>168</w:t>
      </w:r>
      <w:r>
        <w:fldChar w:fldCharType="end"/>
      </w:r>
    </w:p>
    <w:p w14:paraId="4CCAF50B" w14:textId="4F6D8278" w:rsidR="001F3C35" w:rsidRDefault="001F3C35">
      <w:pPr>
        <w:pStyle w:val="TOC8"/>
        <w:rPr>
          <w:rFonts w:asciiTheme="minorHAnsi" w:eastAsiaTheme="minorEastAsia" w:hAnsiTheme="minorHAnsi" w:cstheme="minorBidi"/>
          <w:b w:val="0"/>
          <w:kern w:val="2"/>
          <w:szCs w:val="22"/>
          <w14:ligatures w14:val="standardContextual"/>
        </w:rPr>
      </w:pPr>
      <w:r>
        <w:t>Annex D (informative):</w:t>
      </w:r>
      <w:r>
        <w:tab/>
        <w:t>PCC usage for sponsored data connectivity</w:t>
      </w:r>
      <w:r>
        <w:tab/>
      </w:r>
      <w:r>
        <w:fldChar w:fldCharType="begin" w:fldLock="1"/>
      </w:r>
      <w:r>
        <w:instrText xml:space="preserve"> PAGEREF _Toc178072891 \h </w:instrText>
      </w:r>
      <w:r>
        <w:fldChar w:fldCharType="separate"/>
      </w:r>
      <w:r>
        <w:t>170</w:t>
      </w:r>
      <w:r>
        <w:fldChar w:fldCharType="end"/>
      </w:r>
    </w:p>
    <w:p w14:paraId="2127960B" w14:textId="34EB0FC2" w:rsidR="001F3C35" w:rsidRDefault="001F3C35">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_Toc178072892 \h </w:instrText>
      </w:r>
      <w:r>
        <w:fldChar w:fldCharType="separate"/>
      </w:r>
      <w:r>
        <w:t>170</w:t>
      </w:r>
      <w:r>
        <w:fldChar w:fldCharType="end"/>
      </w:r>
    </w:p>
    <w:p w14:paraId="06B3DED2" w14:textId="2A1107D2" w:rsidR="001F3C35" w:rsidRDefault="001F3C35">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Reporting for sponsored data connectivity</w:t>
      </w:r>
      <w:r>
        <w:tab/>
      </w:r>
      <w:r>
        <w:fldChar w:fldCharType="begin" w:fldLock="1"/>
      </w:r>
      <w:r>
        <w:instrText xml:space="preserve"> PAGEREF _Toc178072893 \h </w:instrText>
      </w:r>
      <w:r>
        <w:fldChar w:fldCharType="separate"/>
      </w:r>
      <w:r>
        <w:t>171</w:t>
      </w:r>
      <w:r>
        <w:fldChar w:fldCharType="end"/>
      </w:r>
    </w:p>
    <w:p w14:paraId="3D77C1F5" w14:textId="3CBE88AE" w:rsidR="001F3C35" w:rsidRDefault="001F3C35">
      <w:pPr>
        <w:pStyle w:val="TOC8"/>
        <w:rPr>
          <w:rFonts w:asciiTheme="minorHAnsi" w:eastAsiaTheme="minorEastAsia" w:hAnsiTheme="minorHAnsi" w:cstheme="minorBidi"/>
          <w:b w:val="0"/>
          <w:kern w:val="2"/>
          <w:szCs w:val="22"/>
          <w14:ligatures w14:val="standardContextual"/>
        </w:rPr>
      </w:pPr>
      <w:r>
        <w:t>Annex E (informative):</w:t>
      </w:r>
      <w:r>
        <w:tab/>
        <w:t>Change history</w:t>
      </w:r>
      <w:r>
        <w:tab/>
      </w:r>
      <w:r>
        <w:fldChar w:fldCharType="begin" w:fldLock="1"/>
      </w:r>
      <w:r>
        <w:instrText xml:space="preserve"> PAGEREF _Toc178072894 \h </w:instrText>
      </w:r>
      <w:r>
        <w:fldChar w:fldCharType="separate"/>
      </w:r>
      <w:r>
        <w:t>172</w:t>
      </w:r>
      <w:r>
        <w:fldChar w:fldCharType="end"/>
      </w:r>
    </w:p>
    <w:p w14:paraId="2CACE4FA" w14:textId="3658992A"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9" w:name="_CRForeword"/>
      <w:bookmarkEnd w:id="9"/>
      <w:r w:rsidRPr="003D4ABF">
        <w:br w:type="page"/>
      </w:r>
      <w:bookmarkStart w:id="10" w:name="_Toc19197263"/>
      <w:bookmarkStart w:id="11" w:name="_Toc27896416"/>
      <w:bookmarkStart w:id="12" w:name="_Toc36192583"/>
      <w:bookmarkStart w:id="13" w:name="_Toc37076314"/>
      <w:bookmarkStart w:id="14" w:name="_Toc45194760"/>
      <w:bookmarkStart w:id="15" w:name="_Toc47594172"/>
      <w:bookmarkStart w:id="16" w:name="_Toc51836803"/>
      <w:bookmarkStart w:id="17" w:name="_Toc178072689"/>
      <w:r w:rsidRPr="003D4ABF">
        <w:lastRenderedPageBreak/>
        <w:t>Foreword</w:t>
      </w:r>
      <w:bookmarkEnd w:id="10"/>
      <w:bookmarkEnd w:id="11"/>
      <w:bookmarkEnd w:id="12"/>
      <w:bookmarkEnd w:id="13"/>
      <w:bookmarkEnd w:id="14"/>
      <w:bookmarkEnd w:id="15"/>
      <w:bookmarkEnd w:id="16"/>
      <w:bookmarkEnd w:id="17"/>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8" w:name="_CRIntroduction"/>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178072690"/>
      <w:bookmarkEnd w:id="18"/>
      <w:r w:rsidRPr="003D4ABF">
        <w:t>Introduction</w:t>
      </w:r>
      <w:bookmarkEnd w:id="19"/>
      <w:bookmarkEnd w:id="20"/>
      <w:bookmarkEnd w:id="21"/>
      <w:bookmarkEnd w:id="22"/>
      <w:bookmarkEnd w:id="23"/>
      <w:bookmarkEnd w:id="24"/>
      <w:bookmarkEnd w:id="25"/>
      <w:bookmarkEnd w:id="26"/>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27" w:name="_CR1"/>
      <w:bookmarkEnd w:id="27"/>
      <w:r w:rsidRPr="003D4ABF">
        <w:br w:type="page"/>
      </w:r>
      <w:bookmarkStart w:id="28" w:name="_Toc19197265"/>
      <w:bookmarkStart w:id="29" w:name="_Toc27896418"/>
      <w:bookmarkStart w:id="30" w:name="_Toc36192585"/>
      <w:bookmarkStart w:id="31" w:name="_Toc37076316"/>
      <w:bookmarkStart w:id="32" w:name="_Toc45194762"/>
      <w:bookmarkStart w:id="33" w:name="_Toc47594174"/>
      <w:bookmarkStart w:id="34" w:name="_Toc51836805"/>
      <w:bookmarkStart w:id="35" w:name="_Toc178072691"/>
      <w:r w:rsidRPr="003D4ABF">
        <w:lastRenderedPageBreak/>
        <w:t>1</w:t>
      </w:r>
      <w:r w:rsidRPr="003D4ABF">
        <w:tab/>
        <w:t>Scope</w:t>
      </w:r>
      <w:bookmarkEnd w:id="28"/>
      <w:bookmarkEnd w:id="29"/>
      <w:bookmarkEnd w:id="30"/>
      <w:bookmarkEnd w:id="31"/>
      <w:bookmarkEnd w:id="32"/>
      <w:bookmarkEnd w:id="33"/>
      <w:bookmarkEnd w:id="34"/>
      <w:bookmarkEnd w:id="35"/>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6" w:name="_CR2"/>
      <w:bookmarkStart w:id="37" w:name="_Toc19197266"/>
      <w:bookmarkStart w:id="38" w:name="_Toc27896419"/>
      <w:bookmarkStart w:id="39" w:name="_Toc36192586"/>
      <w:bookmarkStart w:id="40" w:name="_Toc37076317"/>
      <w:bookmarkStart w:id="41" w:name="_Toc45194763"/>
      <w:bookmarkStart w:id="42" w:name="_Toc47594175"/>
      <w:bookmarkStart w:id="43" w:name="_Toc51836806"/>
      <w:bookmarkStart w:id="44" w:name="_Toc178072692"/>
      <w:bookmarkEnd w:id="36"/>
      <w:r w:rsidRPr="003D4ABF">
        <w:t>2</w:t>
      </w:r>
      <w:r w:rsidRPr="003D4ABF">
        <w:tab/>
        <w:t>References</w:t>
      </w:r>
      <w:bookmarkEnd w:id="37"/>
      <w:bookmarkEnd w:id="38"/>
      <w:bookmarkEnd w:id="39"/>
      <w:bookmarkEnd w:id="40"/>
      <w:bookmarkEnd w:id="41"/>
      <w:bookmarkEnd w:id="42"/>
      <w:bookmarkEnd w:id="43"/>
      <w:bookmarkEnd w:id="44"/>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019E0CDC" w:rsidR="00787F8E" w:rsidRPr="003D4ABF" w:rsidRDefault="00787F8E" w:rsidP="00787F8E">
      <w:pPr>
        <w:pStyle w:val="EX"/>
        <w:rPr>
          <w:lang w:eastAsia="zh-CN"/>
        </w:rPr>
      </w:pPr>
      <w:r w:rsidRPr="003D4ABF">
        <w:t>[1]</w:t>
      </w:r>
      <w:r w:rsidRPr="003D4ABF">
        <w:tab/>
      </w:r>
      <w:r w:rsidR="0086681B" w:rsidRPr="003D4ABF">
        <w:t>3GPP</w:t>
      </w:r>
      <w:r w:rsidR="0086681B">
        <w:t> </w:t>
      </w:r>
      <w:r w:rsidR="0086681B" w:rsidRPr="003D4ABF">
        <w:t>TR</w:t>
      </w:r>
      <w:r w:rsidR="0086681B">
        <w:t> </w:t>
      </w:r>
      <w:r w:rsidR="0086681B" w:rsidRPr="003D4ABF">
        <w:t>21.905:</w:t>
      </w:r>
      <w:r w:rsidRPr="003D4ABF">
        <w:t xml:space="preserve"> "Vocabulary for 3GPP Specifications".</w:t>
      </w:r>
    </w:p>
    <w:p w14:paraId="3DAA249E" w14:textId="14FE190B" w:rsidR="00787F8E" w:rsidRPr="003D4ABF" w:rsidRDefault="00787F8E" w:rsidP="00787F8E">
      <w:pPr>
        <w:pStyle w:val="EX"/>
        <w:rPr>
          <w:lang w:eastAsia="zh-CN"/>
        </w:rPr>
      </w:pPr>
      <w:r w:rsidRPr="003D4ABF">
        <w:t>[2]</w:t>
      </w:r>
      <w:r w:rsidRPr="003D4ABF">
        <w:tab/>
      </w:r>
      <w:r w:rsidR="0086681B" w:rsidRPr="003D4ABF">
        <w:t>3GPP</w:t>
      </w:r>
      <w:r w:rsidR="0086681B">
        <w:t> </w:t>
      </w:r>
      <w:r w:rsidR="0086681B" w:rsidRPr="003D4ABF">
        <w:t>TS</w:t>
      </w:r>
      <w:r w:rsidR="0086681B">
        <w:t> </w:t>
      </w:r>
      <w:r w:rsidR="0086681B" w:rsidRPr="003D4ABF">
        <w:t>23.501:</w:t>
      </w:r>
      <w:r w:rsidRPr="003D4ABF">
        <w:t xml:space="preserve"> "Technical Specification Group Services and System Aspects; System Architecture for the 5G System".</w:t>
      </w:r>
    </w:p>
    <w:p w14:paraId="434BA6ED" w14:textId="68A0428A" w:rsidR="00787F8E" w:rsidRPr="003D4ABF" w:rsidRDefault="00787F8E" w:rsidP="00787F8E">
      <w:pPr>
        <w:pStyle w:val="EX"/>
        <w:rPr>
          <w:lang w:eastAsia="zh-CN"/>
        </w:rPr>
      </w:pPr>
      <w:r w:rsidRPr="003D4ABF">
        <w:t>[3]</w:t>
      </w:r>
      <w:r w:rsidRPr="003D4ABF">
        <w:tab/>
      </w:r>
      <w:r w:rsidR="0086681B" w:rsidRPr="003D4ABF">
        <w:t>3GPP</w:t>
      </w:r>
      <w:r w:rsidR="0086681B">
        <w:t> </w:t>
      </w:r>
      <w:r w:rsidR="0086681B" w:rsidRPr="003D4ABF">
        <w:t>TS</w:t>
      </w:r>
      <w:r w:rsidR="0086681B">
        <w:t> </w:t>
      </w:r>
      <w:r w:rsidR="0086681B" w:rsidRPr="003D4ABF">
        <w:t>23.502:</w:t>
      </w:r>
      <w:r w:rsidRPr="003D4ABF">
        <w:t xml:space="preserve"> "Procedures for the 5G System; Stage 2".</w:t>
      </w:r>
    </w:p>
    <w:p w14:paraId="484FB0A8" w14:textId="5D4ABB12" w:rsidR="00787F8E" w:rsidRPr="003D4ABF" w:rsidRDefault="00787F8E" w:rsidP="00787F8E">
      <w:pPr>
        <w:pStyle w:val="EX"/>
      </w:pPr>
      <w:r w:rsidRPr="003D4ABF">
        <w:t>[</w:t>
      </w:r>
      <w:r w:rsidRPr="003D4ABF">
        <w:rPr>
          <w:noProof/>
        </w:rPr>
        <w:t>4</w:t>
      </w:r>
      <w:r w:rsidRPr="003D4ABF">
        <w:t>]</w:t>
      </w:r>
      <w:r w:rsidRPr="003D4ABF">
        <w:tab/>
      </w:r>
      <w:r w:rsidR="0086681B" w:rsidRPr="003D4ABF">
        <w:t>3GPP</w:t>
      </w:r>
      <w:r w:rsidR="0086681B">
        <w:t> </w:t>
      </w:r>
      <w:r w:rsidR="0086681B" w:rsidRPr="003D4ABF">
        <w:t>TS</w:t>
      </w:r>
      <w:r w:rsidR="0086681B">
        <w:t> </w:t>
      </w:r>
      <w:r w:rsidR="0086681B" w:rsidRPr="003D4ABF">
        <w:t>23.203:</w:t>
      </w:r>
      <w:r w:rsidRPr="003D4ABF">
        <w:t xml:space="preserve"> "Policies and Charging control architecture; Stage 2".</w:t>
      </w:r>
    </w:p>
    <w:p w14:paraId="3438FFB6" w14:textId="5A8C0149" w:rsidR="00787F8E" w:rsidRPr="003D4ABF" w:rsidRDefault="00787F8E" w:rsidP="00787F8E">
      <w:pPr>
        <w:pStyle w:val="EX"/>
      </w:pPr>
      <w:r w:rsidRPr="003D4ABF">
        <w:t>[5]</w:t>
      </w:r>
      <w:r w:rsidRPr="003D4ABF">
        <w:tab/>
      </w:r>
      <w:r w:rsidR="0086681B" w:rsidRPr="003D4ABF">
        <w:t>3GPP</w:t>
      </w:r>
      <w:r w:rsidR="0086681B">
        <w:t> </w:t>
      </w:r>
      <w:r w:rsidR="0086681B" w:rsidRPr="003D4ABF">
        <w:t>TS</w:t>
      </w:r>
      <w:r w:rsidR="0086681B">
        <w:t> </w:t>
      </w:r>
      <w:r w:rsidR="0086681B" w:rsidRPr="003D4ABF">
        <w:t>23.228:</w:t>
      </w:r>
      <w:r w:rsidRPr="003D4ABF">
        <w:t xml:space="preserve"> "IP Multimedia Subsystem (IMS); Stage 2".</w:t>
      </w:r>
    </w:p>
    <w:p w14:paraId="09B6CB6D" w14:textId="222C1D51" w:rsidR="00787F8E" w:rsidRPr="003D4ABF" w:rsidRDefault="00787F8E" w:rsidP="00787F8E">
      <w:pPr>
        <w:pStyle w:val="EX"/>
      </w:pPr>
      <w:r w:rsidRPr="003D4ABF">
        <w:t>[6]</w:t>
      </w:r>
      <w:r w:rsidRPr="003D4ABF">
        <w:tab/>
      </w:r>
      <w:r w:rsidR="0086681B" w:rsidRPr="003D4ABF">
        <w:t>3GPP</w:t>
      </w:r>
      <w:r w:rsidR="0086681B">
        <w:t> </w:t>
      </w:r>
      <w:r w:rsidR="0086681B" w:rsidRPr="003D4ABF">
        <w:t>TS</w:t>
      </w:r>
      <w:r w:rsidR="0086681B">
        <w:t> </w:t>
      </w:r>
      <w:r w:rsidR="0086681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40987A8B" w:rsidR="00787F8E" w:rsidRPr="003D4ABF" w:rsidRDefault="00787F8E" w:rsidP="00E20298">
      <w:pPr>
        <w:pStyle w:val="EX"/>
      </w:pPr>
      <w:r w:rsidRPr="00E20298">
        <w:t>[8]</w:t>
      </w:r>
      <w:r w:rsidRPr="00E20298">
        <w:tab/>
      </w:r>
      <w:r w:rsidR="0086681B" w:rsidRPr="00E20298">
        <w:t>3GPP</w:t>
      </w:r>
      <w:r w:rsidR="0086681B">
        <w:t> </w:t>
      </w:r>
      <w:r w:rsidR="0086681B" w:rsidRPr="00E20298">
        <w:t>TS</w:t>
      </w:r>
      <w:r w:rsidR="0086681B">
        <w:t> </w:t>
      </w:r>
      <w:r w:rsidR="0086681B" w:rsidRPr="00E20298">
        <w:t>32.240:</w:t>
      </w:r>
      <w:r w:rsidRPr="00E20298">
        <w:t xml:space="preserve"> "Charging management; Charging architecture and principles".</w:t>
      </w:r>
    </w:p>
    <w:p w14:paraId="6FACD94C" w14:textId="2984307E" w:rsidR="00787F8E" w:rsidRPr="003D4ABF" w:rsidRDefault="00787F8E" w:rsidP="00E20298">
      <w:pPr>
        <w:pStyle w:val="EX"/>
      </w:pPr>
      <w:r w:rsidRPr="00E20298">
        <w:t>[9]</w:t>
      </w:r>
      <w:r w:rsidRPr="00E20298">
        <w:tab/>
      </w:r>
      <w:r w:rsidR="0086681B" w:rsidRPr="00E20298">
        <w:t>3GPP</w:t>
      </w:r>
      <w:r w:rsidR="0086681B">
        <w:t> </w:t>
      </w:r>
      <w:r w:rsidR="0086681B" w:rsidRPr="00E20298">
        <w:t>TS</w:t>
      </w:r>
      <w:r w:rsidR="0086681B">
        <w:t> </w:t>
      </w:r>
      <w:r w:rsidR="0086681B" w:rsidRPr="00E20298">
        <w:t>23.402:</w:t>
      </w:r>
      <w:r w:rsidRPr="00E20298">
        <w:t xml:space="preserve"> "Architecture enhancements for non-3GPP accesses".</w:t>
      </w:r>
    </w:p>
    <w:p w14:paraId="55191C6A" w14:textId="115FA4D4" w:rsidR="00787F8E" w:rsidRPr="003D4ABF" w:rsidRDefault="00787F8E" w:rsidP="00E20298">
      <w:pPr>
        <w:pStyle w:val="EX"/>
      </w:pPr>
      <w:r w:rsidRPr="00E20298">
        <w:t>[10]</w:t>
      </w:r>
      <w:r w:rsidRPr="00E20298">
        <w:tab/>
      </w:r>
      <w:r w:rsidR="0086681B" w:rsidRPr="00E20298">
        <w:t>3GPP</w:t>
      </w:r>
      <w:r w:rsidR="0086681B">
        <w:t> </w:t>
      </w:r>
      <w:r w:rsidR="0086681B" w:rsidRPr="00E20298">
        <w:t>TS</w:t>
      </w:r>
      <w:r w:rsidR="0086681B">
        <w:t> </w:t>
      </w:r>
      <w:r w:rsidR="0086681B" w:rsidRPr="00E20298">
        <w:t>23.161:</w:t>
      </w:r>
      <w:r w:rsidRPr="00E20298">
        <w:t xml:space="preserve"> "Network-Based IP Flow Mobility (NBIFOM); Stage 2".</w:t>
      </w:r>
    </w:p>
    <w:p w14:paraId="3F63E640" w14:textId="1E618F0B" w:rsidR="00787F8E" w:rsidRPr="003D4ABF" w:rsidRDefault="00787F8E" w:rsidP="00E20298">
      <w:pPr>
        <w:pStyle w:val="EX"/>
      </w:pPr>
      <w:r w:rsidRPr="00E20298">
        <w:t>[11]</w:t>
      </w:r>
      <w:r w:rsidRPr="00E20298">
        <w:tab/>
      </w:r>
      <w:r w:rsidR="0086681B" w:rsidRPr="00E20298">
        <w:t>3GPP</w:t>
      </w:r>
      <w:r w:rsidR="0086681B">
        <w:t> </w:t>
      </w:r>
      <w:r w:rsidR="0086681B" w:rsidRPr="00E20298">
        <w:t>TS</w:t>
      </w:r>
      <w:r w:rsidR="0086681B">
        <w:t> </w:t>
      </w:r>
      <w:r w:rsidR="0086681B" w:rsidRPr="00E20298">
        <w:t>23.261:</w:t>
      </w:r>
      <w:r w:rsidRPr="00E20298">
        <w:t xml:space="preserve"> "IP flow mobility and seamless Wireless Local Area Network (WLAN) offload; Stage 2".</w:t>
      </w:r>
    </w:p>
    <w:p w14:paraId="7684F39F" w14:textId="054287FB" w:rsidR="00787F8E" w:rsidRPr="003D4ABF" w:rsidRDefault="00787F8E" w:rsidP="00787F8E">
      <w:pPr>
        <w:pStyle w:val="EX"/>
      </w:pPr>
      <w:r w:rsidRPr="003D4ABF">
        <w:lastRenderedPageBreak/>
        <w:t>[12]</w:t>
      </w:r>
      <w:r w:rsidRPr="003D4ABF">
        <w:tab/>
      </w:r>
      <w:r w:rsidR="0086681B" w:rsidRPr="003D4ABF">
        <w:t>3GPP</w:t>
      </w:r>
      <w:r w:rsidR="0086681B">
        <w:t> </w:t>
      </w:r>
      <w:r w:rsidR="0086681B" w:rsidRPr="003D4ABF">
        <w:t>TS</w:t>
      </w:r>
      <w:r w:rsidR="0086681B">
        <w:t> </w:t>
      </w:r>
      <w:r w:rsidR="0086681B" w:rsidRPr="003D4ABF">
        <w:t>23.167:</w:t>
      </w:r>
      <w:r w:rsidRPr="003D4ABF">
        <w:t xml:space="preserve"> "3rd Generation Partnership Project; Technical Specification Group Services and Systems Aspects; IP Multimedia Subsystem (IMS) emergency sessions".</w:t>
      </w:r>
    </w:p>
    <w:p w14:paraId="65831AD0" w14:textId="0A63DEC8" w:rsidR="00787F8E" w:rsidRPr="003D4ABF" w:rsidRDefault="00787F8E" w:rsidP="00787F8E">
      <w:pPr>
        <w:pStyle w:val="EX"/>
      </w:pPr>
      <w:r w:rsidRPr="003D4ABF">
        <w:t>[13]</w:t>
      </w:r>
      <w:r w:rsidRPr="003D4ABF">
        <w:tab/>
      </w:r>
      <w:r w:rsidR="0086681B" w:rsidRPr="003D4ABF">
        <w:t>3GPP</w:t>
      </w:r>
      <w:r w:rsidR="0086681B">
        <w:t> </w:t>
      </w:r>
      <w:r w:rsidR="0086681B" w:rsidRPr="003D4ABF">
        <w:t>TS</w:t>
      </w:r>
      <w:r w:rsidR="0086681B">
        <w:t> </w:t>
      </w:r>
      <w:r w:rsidR="0086681B"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6591CFC1" w:rsidR="00787F8E" w:rsidRPr="003D4ABF" w:rsidRDefault="00787F8E" w:rsidP="00787F8E">
      <w:pPr>
        <w:pStyle w:val="EX"/>
        <w:rPr>
          <w:lang w:eastAsia="zh-CN"/>
        </w:rPr>
      </w:pPr>
      <w:r w:rsidRPr="003D4ABF">
        <w:t>[15]</w:t>
      </w:r>
      <w:r w:rsidRPr="003D4ABF">
        <w:tab/>
      </w:r>
      <w:r w:rsidR="0086681B" w:rsidRPr="003D4ABF">
        <w:t>3GPP</w:t>
      </w:r>
      <w:r w:rsidR="0086681B">
        <w:t> </w:t>
      </w:r>
      <w:r w:rsidR="0086681B" w:rsidRPr="003D4ABF">
        <w:t>TS</w:t>
      </w:r>
      <w:r w:rsidR="0086681B">
        <w:t> </w:t>
      </w:r>
      <w:r w:rsidR="0086681B" w:rsidRPr="003D4ABF">
        <w:t>22.011:</w:t>
      </w:r>
      <w:r w:rsidRPr="003D4ABF">
        <w:t xml:space="preserve"> "Service Accessibility".</w:t>
      </w:r>
    </w:p>
    <w:p w14:paraId="741083E8" w14:textId="7DD69B28" w:rsidR="00787F8E" w:rsidRPr="003D4ABF" w:rsidRDefault="00787F8E" w:rsidP="00787F8E">
      <w:pPr>
        <w:pStyle w:val="EX"/>
        <w:rPr>
          <w:lang w:eastAsia="zh-CN"/>
        </w:rPr>
      </w:pPr>
      <w:r w:rsidRPr="003D4ABF">
        <w:t>[16]</w:t>
      </w:r>
      <w:r w:rsidRPr="003D4ABF">
        <w:tab/>
      </w:r>
      <w:r w:rsidR="0086681B" w:rsidRPr="003D4ABF">
        <w:t>3GPP</w:t>
      </w:r>
      <w:r w:rsidR="0086681B">
        <w:t> </w:t>
      </w:r>
      <w:r w:rsidR="0086681B" w:rsidRPr="003D4ABF">
        <w:t>TS</w:t>
      </w:r>
      <w:r w:rsidR="0086681B">
        <w:t> </w:t>
      </w:r>
      <w:r w:rsidR="0086681B" w:rsidRPr="003D4ABF">
        <w:t>23.221:</w:t>
      </w:r>
      <w:r w:rsidRPr="003D4ABF">
        <w:t xml:space="preserve"> "Architectural requirements".</w:t>
      </w:r>
    </w:p>
    <w:p w14:paraId="38A154D1" w14:textId="20CF94BF" w:rsidR="00787F8E" w:rsidRPr="003D4ABF" w:rsidRDefault="00787F8E" w:rsidP="00787F8E">
      <w:pPr>
        <w:pStyle w:val="EX"/>
        <w:rPr>
          <w:lang w:eastAsia="zh-CN"/>
        </w:rPr>
      </w:pPr>
      <w:r w:rsidRPr="003D4ABF">
        <w:t>[17]</w:t>
      </w:r>
      <w:r w:rsidRPr="003D4ABF">
        <w:tab/>
      </w:r>
      <w:r w:rsidR="0086681B" w:rsidRPr="003D4ABF">
        <w:t>3GPP</w:t>
      </w:r>
      <w:r w:rsidR="0086681B">
        <w:t> </w:t>
      </w:r>
      <w:r w:rsidR="0086681B" w:rsidRPr="003D4ABF">
        <w:t>TS</w:t>
      </w:r>
      <w:r w:rsidR="0086681B">
        <w:t> </w:t>
      </w:r>
      <w:r w:rsidR="0086681B" w:rsidRPr="003D4ABF">
        <w:t>29.551:</w:t>
      </w:r>
      <w:r w:rsidRPr="003D4ABF">
        <w:t xml:space="preserve"> "5G System; Packet Flow Description Management Service; Stage 3".</w:t>
      </w:r>
    </w:p>
    <w:p w14:paraId="203FA161" w14:textId="7B4BA9FC" w:rsidR="00787F8E" w:rsidRPr="003D4ABF" w:rsidRDefault="00787F8E" w:rsidP="00787F8E">
      <w:pPr>
        <w:pStyle w:val="EX"/>
        <w:rPr>
          <w:lang w:eastAsia="zh-CN"/>
        </w:rPr>
      </w:pPr>
      <w:r w:rsidRPr="003D4ABF">
        <w:t>[18]</w:t>
      </w:r>
      <w:r w:rsidRPr="003D4ABF">
        <w:tab/>
      </w:r>
      <w:r w:rsidR="0086681B" w:rsidRPr="003D4ABF">
        <w:t>3GPP</w:t>
      </w:r>
      <w:r w:rsidR="0086681B">
        <w:t> </w:t>
      </w:r>
      <w:r w:rsidR="0086681B" w:rsidRPr="003D4ABF">
        <w:t>TS</w:t>
      </w:r>
      <w:r w:rsidR="0086681B">
        <w:t> </w:t>
      </w:r>
      <w:r w:rsidR="0086681B" w:rsidRPr="003D4ABF">
        <w:t>32.421:</w:t>
      </w:r>
      <w:r w:rsidRPr="003D4ABF">
        <w:t xml:space="preserve"> "Telecommunication management; Subscriber and equipment trace; Trace concepts and requirements".</w:t>
      </w:r>
    </w:p>
    <w:p w14:paraId="441EDCB5" w14:textId="1B53659C" w:rsidR="00787F8E" w:rsidRPr="003D4ABF" w:rsidRDefault="00787F8E" w:rsidP="00787F8E">
      <w:pPr>
        <w:pStyle w:val="EX"/>
        <w:rPr>
          <w:lang w:eastAsia="zh-CN"/>
        </w:rPr>
      </w:pPr>
      <w:r w:rsidRPr="003D4ABF">
        <w:t>[19]</w:t>
      </w:r>
      <w:r w:rsidRPr="003D4ABF">
        <w:tab/>
      </w:r>
      <w:r w:rsidR="0086681B" w:rsidRPr="003D4ABF">
        <w:t>3GPP</w:t>
      </w:r>
      <w:r w:rsidR="0086681B">
        <w:t> </w:t>
      </w:r>
      <w:r w:rsidR="0086681B" w:rsidRPr="003D4ABF">
        <w:t>TS</w:t>
      </w:r>
      <w:r w:rsidR="0086681B">
        <w:t> </w:t>
      </w:r>
      <w:r w:rsidR="0086681B" w:rsidRPr="003D4ABF">
        <w:t>24.526:</w:t>
      </w:r>
      <w:r w:rsidRPr="003D4ABF">
        <w:t xml:space="preserve"> "UE Equipment (UE) policies for 5G System (5GS); Stage 3".</w:t>
      </w:r>
    </w:p>
    <w:p w14:paraId="6F05D6C1" w14:textId="2BB5BA91" w:rsidR="00787F8E" w:rsidRPr="003D4ABF" w:rsidRDefault="00787F8E" w:rsidP="00787F8E">
      <w:pPr>
        <w:pStyle w:val="EX"/>
        <w:rPr>
          <w:lang w:eastAsia="zh-CN"/>
        </w:rPr>
      </w:pPr>
      <w:r w:rsidRPr="003D4ABF">
        <w:t>[20]</w:t>
      </w:r>
      <w:r w:rsidRPr="003D4ABF">
        <w:tab/>
      </w:r>
      <w:r w:rsidR="0086681B" w:rsidRPr="003D4ABF">
        <w:t>3GPP</w:t>
      </w:r>
      <w:r w:rsidR="0086681B">
        <w:t> </w:t>
      </w:r>
      <w:r w:rsidR="0086681B" w:rsidRPr="003D4ABF">
        <w:t>TS</w:t>
      </w:r>
      <w:r w:rsidR="0086681B">
        <w:t> </w:t>
      </w:r>
      <w:r w:rsidR="0086681B" w:rsidRPr="003D4ABF">
        <w:t>32.291:</w:t>
      </w:r>
      <w:r w:rsidRPr="003D4ABF">
        <w:t xml:space="preserve"> "Charging management; 5G system, Charging service; stage 3".</w:t>
      </w:r>
    </w:p>
    <w:p w14:paraId="4E0CA37F" w14:textId="03E4755F" w:rsidR="00787F8E" w:rsidRPr="003D4ABF" w:rsidRDefault="00787F8E" w:rsidP="00787F8E">
      <w:pPr>
        <w:pStyle w:val="EX"/>
        <w:rPr>
          <w:lang w:eastAsia="zh-CN"/>
        </w:rPr>
      </w:pPr>
      <w:r w:rsidRPr="003D4ABF">
        <w:rPr>
          <w:lang w:eastAsia="zh-CN"/>
        </w:rPr>
        <w:t>[21]</w:t>
      </w:r>
      <w:r w:rsidRPr="003D4ABF">
        <w:rPr>
          <w:lang w:eastAsia="zh-CN"/>
        </w:rPr>
        <w:tab/>
      </w:r>
      <w:r w:rsidR="0086681B" w:rsidRPr="003D4ABF">
        <w:rPr>
          <w:lang w:eastAsia="zh-CN"/>
        </w:rPr>
        <w:t>3GPP</w:t>
      </w:r>
      <w:r w:rsidR="0086681B">
        <w:rPr>
          <w:lang w:eastAsia="zh-CN"/>
        </w:rPr>
        <w:t> </w:t>
      </w:r>
      <w:r w:rsidR="0086681B" w:rsidRPr="003D4ABF">
        <w:rPr>
          <w:lang w:eastAsia="zh-CN"/>
        </w:rPr>
        <w:t>TS</w:t>
      </w:r>
      <w:r w:rsidR="0086681B">
        <w:rPr>
          <w:lang w:eastAsia="zh-CN"/>
        </w:rPr>
        <w:t> </w:t>
      </w:r>
      <w:r w:rsidR="0086681B" w:rsidRPr="003D4ABF">
        <w:rPr>
          <w:lang w:eastAsia="zh-CN"/>
        </w:rPr>
        <w:t>32.255:</w:t>
      </w:r>
      <w:r w:rsidRPr="003D4ABF">
        <w:rPr>
          <w:lang w:eastAsia="zh-CN"/>
        </w:rPr>
        <w:t xml:space="preserve"> "Telecommunication management; Charging management; 5G Data connectivity domain charging; Stage 2".</w:t>
      </w:r>
    </w:p>
    <w:p w14:paraId="55E922DE" w14:textId="113856A2" w:rsidR="00787F8E" w:rsidRPr="003D4ABF" w:rsidRDefault="00787F8E" w:rsidP="00787F8E">
      <w:pPr>
        <w:pStyle w:val="EX"/>
        <w:rPr>
          <w:lang w:eastAsia="zh-CN"/>
        </w:rPr>
      </w:pPr>
      <w:r w:rsidRPr="003D4ABF">
        <w:t>[22]</w:t>
      </w:r>
      <w:r w:rsidRPr="003D4ABF">
        <w:tab/>
      </w:r>
      <w:r w:rsidR="0086681B" w:rsidRPr="003D4ABF">
        <w:t>3GPP</w:t>
      </w:r>
      <w:r w:rsidR="0086681B">
        <w:t> </w:t>
      </w:r>
      <w:r w:rsidR="0086681B" w:rsidRPr="003D4ABF">
        <w:t>TS</w:t>
      </w:r>
      <w:r w:rsidR="0086681B">
        <w:t> </w:t>
      </w:r>
      <w:r w:rsidR="0086681B" w:rsidRPr="003D4ABF">
        <w:t>24.501:</w:t>
      </w:r>
      <w:r w:rsidRPr="003D4ABF">
        <w:t xml:space="preserve"> "Non-Access-Stratum (NAS) protocol for 5G System (5GS); Stage 3".</w:t>
      </w:r>
    </w:p>
    <w:p w14:paraId="6BEB6F6B" w14:textId="636862B4" w:rsidR="00787F8E" w:rsidRPr="003D4ABF" w:rsidRDefault="00787F8E" w:rsidP="00787F8E">
      <w:pPr>
        <w:pStyle w:val="EX"/>
        <w:rPr>
          <w:lang w:eastAsia="zh-CN"/>
        </w:rPr>
      </w:pPr>
      <w:r w:rsidRPr="003D4ABF">
        <w:t>[23]</w:t>
      </w:r>
      <w:r w:rsidRPr="003D4ABF">
        <w:tab/>
      </w:r>
      <w:r w:rsidR="0086681B" w:rsidRPr="003D4ABF">
        <w:t>3GPP</w:t>
      </w:r>
      <w:r w:rsidR="0086681B">
        <w:t> </w:t>
      </w:r>
      <w:r w:rsidR="0086681B" w:rsidRPr="003D4ABF">
        <w:t>TS</w:t>
      </w:r>
      <w:r w:rsidR="0086681B">
        <w:t> </w:t>
      </w:r>
      <w:r w:rsidR="0086681B" w:rsidRPr="003D4ABF">
        <w:t>23.280:</w:t>
      </w:r>
      <w:r w:rsidRPr="003D4ABF">
        <w:t xml:space="preserve"> "Common functional architecture to support mission critical services; Stage 2".</w:t>
      </w:r>
    </w:p>
    <w:p w14:paraId="421E54BB" w14:textId="1CDA9D43" w:rsidR="00787F8E" w:rsidRPr="003D4ABF" w:rsidRDefault="00787F8E" w:rsidP="00787F8E">
      <w:pPr>
        <w:pStyle w:val="EX"/>
        <w:rPr>
          <w:lang w:eastAsia="zh-CN"/>
        </w:rPr>
      </w:pPr>
      <w:r w:rsidRPr="003D4ABF">
        <w:t>[24]</w:t>
      </w:r>
      <w:r w:rsidRPr="003D4ABF">
        <w:tab/>
      </w:r>
      <w:r w:rsidR="0086681B" w:rsidRPr="003D4ABF">
        <w:t>3GPP</w:t>
      </w:r>
      <w:r w:rsidR="0086681B">
        <w:t> </w:t>
      </w:r>
      <w:r w:rsidR="0086681B" w:rsidRPr="003D4ABF">
        <w:t>TS</w:t>
      </w:r>
      <w:r w:rsidR="0086681B">
        <w:t> </w:t>
      </w:r>
      <w:r w:rsidR="0086681B" w:rsidRPr="003D4ABF">
        <w:t>23.288:</w:t>
      </w:r>
      <w:r w:rsidRPr="003D4ABF">
        <w:t xml:space="preserve"> "Architecture enhancements for 5G System (5GS) to support network data analytics services".</w:t>
      </w:r>
    </w:p>
    <w:p w14:paraId="20A56353" w14:textId="75BCA0F2" w:rsidR="00787F8E" w:rsidRPr="003D4ABF" w:rsidRDefault="00787F8E" w:rsidP="00787F8E">
      <w:pPr>
        <w:pStyle w:val="EX"/>
        <w:rPr>
          <w:lang w:eastAsia="zh-CN"/>
        </w:rPr>
      </w:pPr>
      <w:r w:rsidRPr="003D4ABF">
        <w:t>[25]</w:t>
      </w:r>
      <w:r w:rsidRPr="003D4ABF">
        <w:tab/>
      </w:r>
      <w:r w:rsidR="0086681B" w:rsidRPr="003D4ABF">
        <w:t>3GPP</w:t>
      </w:r>
      <w:r w:rsidR="0086681B">
        <w:t> </w:t>
      </w:r>
      <w:r w:rsidR="0086681B" w:rsidRPr="003D4ABF">
        <w:t>TS</w:t>
      </w:r>
      <w:r w:rsidR="0086681B">
        <w:t> </w:t>
      </w:r>
      <w:r w:rsidR="0086681B" w:rsidRPr="003D4ABF">
        <w:t>23.216:</w:t>
      </w:r>
      <w:r w:rsidRPr="003D4ABF">
        <w:t xml:space="preserve"> "Single Radio Voice Call Continuity (SRVCC); Stage 2".</w:t>
      </w:r>
    </w:p>
    <w:p w14:paraId="03E03562" w14:textId="1C78DA53" w:rsidR="00787F8E" w:rsidRPr="003D4ABF" w:rsidRDefault="00787F8E" w:rsidP="00787F8E">
      <w:pPr>
        <w:pStyle w:val="EX"/>
        <w:rPr>
          <w:lang w:eastAsia="zh-CN"/>
        </w:rPr>
      </w:pPr>
      <w:r w:rsidRPr="003D4ABF">
        <w:t>[26]</w:t>
      </w:r>
      <w:r w:rsidRPr="003D4ABF">
        <w:tab/>
      </w:r>
      <w:r w:rsidR="0086681B" w:rsidRPr="003D4ABF">
        <w:t>3GPP</w:t>
      </w:r>
      <w:r w:rsidR="0086681B">
        <w:t> </w:t>
      </w:r>
      <w:r w:rsidR="0086681B" w:rsidRPr="003D4ABF">
        <w:t>TS</w:t>
      </w:r>
      <w:r w:rsidR="0086681B">
        <w:t> </w:t>
      </w:r>
      <w:r w:rsidR="0086681B" w:rsidRPr="003D4ABF">
        <w:t>23.272:</w:t>
      </w:r>
      <w:r w:rsidRPr="003D4ABF">
        <w:t xml:space="preserve"> "Circuit Switched (CS) fallback in Evolved Packet System (EPS); Stage 2".</w:t>
      </w:r>
    </w:p>
    <w:p w14:paraId="4B6C95FE" w14:textId="1596062C" w:rsidR="00787F8E" w:rsidRPr="003D4ABF" w:rsidRDefault="00787F8E" w:rsidP="00787F8E">
      <w:pPr>
        <w:pStyle w:val="EX"/>
        <w:rPr>
          <w:lang w:eastAsia="zh-CN"/>
        </w:rPr>
      </w:pPr>
      <w:r w:rsidRPr="003D4ABF">
        <w:t>[27]</w:t>
      </w:r>
      <w:r w:rsidRPr="003D4ABF">
        <w:tab/>
      </w:r>
      <w:r w:rsidR="0086681B" w:rsidRPr="003D4ABF">
        <w:t>3GPP</w:t>
      </w:r>
      <w:r w:rsidR="0086681B">
        <w:t> </w:t>
      </w:r>
      <w:r w:rsidR="0086681B" w:rsidRPr="003D4ABF">
        <w:t>TS</w:t>
      </w:r>
      <w:r w:rsidR="0086681B">
        <w:t> </w:t>
      </w:r>
      <w:r w:rsidR="0086681B" w:rsidRPr="003D4ABF">
        <w:t>23.316:</w:t>
      </w:r>
      <w:r w:rsidRPr="003D4ABF">
        <w:t xml:space="preserve"> "Wireless and wireline convergence access support for the 5G System (5GS)".</w:t>
      </w:r>
    </w:p>
    <w:p w14:paraId="1FC2FD41" w14:textId="489F7236" w:rsidR="00787F8E" w:rsidRPr="003D4ABF" w:rsidRDefault="00787F8E" w:rsidP="00787F8E">
      <w:pPr>
        <w:pStyle w:val="EX"/>
        <w:rPr>
          <w:lang w:eastAsia="zh-CN"/>
        </w:rPr>
      </w:pPr>
      <w:r w:rsidRPr="003D4ABF">
        <w:t>[28]</w:t>
      </w:r>
      <w:r w:rsidRPr="003D4ABF">
        <w:tab/>
      </w:r>
      <w:r w:rsidR="0086681B" w:rsidRPr="003D4ABF">
        <w:t>3GPP</w:t>
      </w:r>
      <w:r w:rsidR="0086681B">
        <w:t> </w:t>
      </w:r>
      <w:r w:rsidR="0086681B" w:rsidRPr="003D4ABF">
        <w:t>TS</w:t>
      </w:r>
      <w:r w:rsidR="0086681B">
        <w:t> </w:t>
      </w:r>
      <w:r w:rsidR="0086681B" w:rsidRPr="003D4ABF">
        <w:t>23.287:</w:t>
      </w:r>
      <w:r w:rsidRPr="003D4ABF">
        <w:t xml:space="preserve"> "Architecture enhancements for 5G System (5GS) to support Vehicle-to-Everything (V2X) services".</w:t>
      </w:r>
    </w:p>
    <w:p w14:paraId="167A6123" w14:textId="0F3AAB33" w:rsidR="00787F8E" w:rsidRPr="003D4ABF" w:rsidRDefault="00787F8E" w:rsidP="00787F8E">
      <w:pPr>
        <w:pStyle w:val="EX"/>
        <w:rPr>
          <w:lang w:eastAsia="zh-CN"/>
        </w:rPr>
      </w:pPr>
      <w:bookmarkStart w:id="45" w:name="_Toc19197267"/>
      <w:r w:rsidRPr="003D4ABF">
        <w:t>[29]</w:t>
      </w:r>
      <w:r w:rsidRPr="003D4ABF">
        <w:tab/>
      </w:r>
      <w:r w:rsidR="0086681B" w:rsidRPr="003D4ABF">
        <w:t>3GPP</w:t>
      </w:r>
      <w:r w:rsidR="0086681B">
        <w:t> </w:t>
      </w:r>
      <w:r w:rsidR="0086681B" w:rsidRPr="003D4ABF">
        <w:t>TS</w:t>
      </w:r>
      <w:r w:rsidR="0086681B">
        <w:t> </w:t>
      </w:r>
      <w:r w:rsidR="0086681B" w:rsidRPr="003D4ABF">
        <w:t>24.229:</w:t>
      </w:r>
      <w:r w:rsidRPr="003D4ABF">
        <w:t xml:space="preserve"> "IP multimedia call control protocol based on Session Initiation Protocol (SIP) and Session Description Protocol (SDP); Stage 3".</w:t>
      </w:r>
    </w:p>
    <w:p w14:paraId="6FED29DE" w14:textId="4FCBAE9D" w:rsidR="00787F8E" w:rsidRPr="003D4ABF" w:rsidRDefault="00787F8E" w:rsidP="00787F8E">
      <w:pPr>
        <w:pStyle w:val="EX"/>
        <w:rPr>
          <w:lang w:eastAsia="zh-CN"/>
        </w:rPr>
      </w:pPr>
      <w:r w:rsidRPr="003D4ABF">
        <w:t>[30]</w:t>
      </w:r>
      <w:r w:rsidRPr="003D4ABF">
        <w:tab/>
      </w:r>
      <w:r w:rsidR="0086681B" w:rsidRPr="003D4ABF">
        <w:t>3GPP</w:t>
      </w:r>
      <w:r w:rsidR="0086681B">
        <w:t> </w:t>
      </w:r>
      <w:r w:rsidR="0086681B" w:rsidRPr="003D4ABF">
        <w:t>TS</w:t>
      </w:r>
      <w:r w:rsidR="0086681B">
        <w:t> </w:t>
      </w:r>
      <w:r w:rsidR="0086681B" w:rsidRPr="003D4ABF">
        <w:t>24.237:</w:t>
      </w:r>
      <w:r w:rsidRPr="003D4ABF">
        <w:t xml:space="preserve"> "IP Multimedia (IM) Core Network (CN) subsystem IP Multimedia Subsystem (IMS) Service Continuity; Stage 3".</w:t>
      </w:r>
    </w:p>
    <w:p w14:paraId="786C25A7" w14:textId="05A6FE3C" w:rsidR="00787F8E" w:rsidRPr="003D4ABF" w:rsidRDefault="00787F8E" w:rsidP="00787F8E">
      <w:pPr>
        <w:pStyle w:val="EX"/>
        <w:rPr>
          <w:lang w:eastAsia="zh-CN"/>
        </w:rPr>
      </w:pPr>
      <w:r w:rsidRPr="003D4ABF">
        <w:t>[31]</w:t>
      </w:r>
      <w:r w:rsidRPr="003D4ABF">
        <w:tab/>
      </w:r>
      <w:r w:rsidR="0086681B" w:rsidRPr="003D4ABF">
        <w:t>3GPP</w:t>
      </w:r>
      <w:r w:rsidR="0086681B">
        <w:t> </w:t>
      </w:r>
      <w:r w:rsidR="0086681B" w:rsidRPr="003D4ABF">
        <w:t>TS</w:t>
      </w:r>
      <w:r w:rsidR="0086681B">
        <w:t> </w:t>
      </w:r>
      <w:r w:rsidR="0086681B" w:rsidRPr="003D4ABF">
        <w:t>26.114:</w:t>
      </w:r>
      <w:r w:rsidRPr="003D4ABF">
        <w:t xml:space="preserve"> "IP Multimedia Subsystem (IMS); Multimedia telephony; Media handling and interaction".</w:t>
      </w:r>
    </w:p>
    <w:p w14:paraId="67ED692F" w14:textId="03AE0C1E" w:rsidR="00787F8E" w:rsidRPr="003D4ABF" w:rsidRDefault="00787F8E" w:rsidP="00787F8E">
      <w:pPr>
        <w:pStyle w:val="EX"/>
        <w:rPr>
          <w:lang w:eastAsia="zh-CN"/>
        </w:rPr>
      </w:pPr>
      <w:bookmarkStart w:id="46" w:name="_Toc27896420"/>
      <w:bookmarkStart w:id="47" w:name="_Toc36192587"/>
      <w:bookmarkStart w:id="48" w:name="_Toc37076318"/>
      <w:bookmarkStart w:id="49" w:name="_Toc45194764"/>
      <w:bookmarkStart w:id="50" w:name="_Toc47594176"/>
      <w:r w:rsidRPr="003D4ABF">
        <w:t>[32]</w:t>
      </w:r>
      <w:r w:rsidR="005C461D" w:rsidRPr="003D4ABF">
        <w:tab/>
      </w:r>
      <w:r w:rsidR="0086681B" w:rsidRPr="003D4ABF">
        <w:t>3GPP</w:t>
      </w:r>
      <w:r w:rsidR="0086681B">
        <w:t> </w:t>
      </w:r>
      <w:r w:rsidR="0086681B" w:rsidRPr="003D4ABF">
        <w:t>TS</w:t>
      </w:r>
      <w:r w:rsidR="0086681B">
        <w:t> </w:t>
      </w:r>
      <w:r w:rsidR="0086681B" w:rsidRPr="003D4ABF">
        <w:t>29.510:</w:t>
      </w:r>
      <w:r w:rsidR="009D0ABB" w:rsidRPr="003D4ABF">
        <w:t xml:space="preserve"> "5G System; Network Function Repository Services; Stage 3".</w:t>
      </w:r>
    </w:p>
    <w:p w14:paraId="4AE2F050" w14:textId="56B750D4" w:rsidR="00663770" w:rsidRPr="003D4ABF" w:rsidRDefault="00663770" w:rsidP="00663770">
      <w:pPr>
        <w:pStyle w:val="EX"/>
        <w:rPr>
          <w:lang w:eastAsia="zh-CN"/>
        </w:rPr>
      </w:pPr>
      <w:bookmarkStart w:id="51" w:name="_Toc51836807"/>
      <w:r w:rsidRPr="003D4ABF">
        <w:t>[33]</w:t>
      </w:r>
      <w:r w:rsidRPr="003D4ABF">
        <w:tab/>
      </w:r>
      <w:r w:rsidR="0086681B" w:rsidRPr="003D4ABF">
        <w:t>3GPP</w:t>
      </w:r>
      <w:r w:rsidR="0086681B">
        <w:t> </w:t>
      </w:r>
      <w:r w:rsidR="0086681B" w:rsidRPr="003D4ABF">
        <w:t>TS</w:t>
      </w:r>
      <w:r w:rsidR="0086681B">
        <w:t> </w:t>
      </w:r>
      <w:r w:rsidR="0086681B" w:rsidRPr="003D4ABF">
        <w:t>23.548:</w:t>
      </w:r>
      <w:r w:rsidRPr="003D4ABF">
        <w:t xml:space="preserve"> "5G System Enhancements for Edge Computing; Stage 2".</w:t>
      </w:r>
    </w:p>
    <w:p w14:paraId="28F88A6A" w14:textId="0A3619D9" w:rsidR="00E873DB" w:rsidRPr="003D4ABF" w:rsidRDefault="00E873DB" w:rsidP="00E873DB">
      <w:pPr>
        <w:pStyle w:val="EX"/>
        <w:rPr>
          <w:lang w:eastAsia="zh-CN"/>
        </w:rPr>
      </w:pPr>
      <w:r w:rsidRPr="003D4ABF">
        <w:t>[34]</w:t>
      </w:r>
      <w:r w:rsidRPr="003D4ABF">
        <w:tab/>
      </w:r>
      <w:r w:rsidR="0086681B" w:rsidRPr="003D4ABF">
        <w:t>3GPP</w:t>
      </w:r>
      <w:r w:rsidR="0086681B">
        <w:t> </w:t>
      </w:r>
      <w:r w:rsidR="0086681B" w:rsidRPr="003D4ABF">
        <w:t>TS</w:t>
      </w:r>
      <w:r w:rsidR="0086681B">
        <w:t> </w:t>
      </w:r>
      <w:r w:rsidR="0086681B" w:rsidRPr="003D4ABF">
        <w:t>23.304:</w:t>
      </w:r>
      <w:r w:rsidRPr="003D4ABF">
        <w:t xml:space="preserve"> "Proximity based Services (ProSe) in the 5G System (5GS)".</w:t>
      </w:r>
    </w:p>
    <w:p w14:paraId="41A7ABBE" w14:textId="66076826" w:rsidR="006A4701" w:rsidRPr="003D4ABF" w:rsidRDefault="006A4701" w:rsidP="006A4701">
      <w:pPr>
        <w:pStyle w:val="EX"/>
        <w:rPr>
          <w:lang w:eastAsia="zh-CN"/>
        </w:rPr>
      </w:pPr>
      <w:r w:rsidRPr="003D4ABF">
        <w:t>[35]</w:t>
      </w:r>
      <w:r w:rsidRPr="003D4ABF">
        <w:tab/>
      </w:r>
      <w:r w:rsidR="0086681B" w:rsidRPr="003D4ABF">
        <w:t>3GPP</w:t>
      </w:r>
      <w:r w:rsidR="0086681B">
        <w:t> </w:t>
      </w:r>
      <w:r w:rsidR="0086681B" w:rsidRPr="003D4ABF">
        <w:t>TS</w:t>
      </w:r>
      <w:r w:rsidR="0086681B">
        <w:t> </w:t>
      </w:r>
      <w:r w:rsidR="0086681B" w:rsidRPr="003D4ABF">
        <w:t>29.500:</w:t>
      </w:r>
      <w:r w:rsidRPr="003D4ABF">
        <w:t xml:space="preserve"> "5G System; Technical Realization of Service Based Architecture; Stage 3".</w:t>
      </w:r>
    </w:p>
    <w:p w14:paraId="59769A86" w14:textId="7BC0C866" w:rsidR="003D76BA" w:rsidRPr="003D4ABF" w:rsidRDefault="003D76BA" w:rsidP="003D76BA">
      <w:pPr>
        <w:pStyle w:val="EX"/>
        <w:rPr>
          <w:lang w:eastAsia="zh-CN"/>
        </w:rPr>
      </w:pPr>
      <w:r w:rsidRPr="003D4ABF">
        <w:t>[3</w:t>
      </w:r>
      <w:r>
        <w:t>6</w:t>
      </w:r>
      <w:r w:rsidRPr="003D4ABF">
        <w:t>]</w:t>
      </w:r>
      <w:r w:rsidRPr="003D4ABF">
        <w:tab/>
      </w:r>
      <w:r w:rsidR="0086681B" w:rsidRPr="003D4ABF">
        <w:t>3GPP</w:t>
      </w:r>
      <w:r w:rsidR="0086681B">
        <w:t> TS 29.514:</w:t>
      </w:r>
      <w:r>
        <w:t xml:space="preserve"> "Policy Authorization Service; Stage 3".</w:t>
      </w:r>
    </w:p>
    <w:p w14:paraId="20066A51" w14:textId="2EF12446" w:rsidR="00202011" w:rsidRDefault="00202011" w:rsidP="00202011">
      <w:pPr>
        <w:pStyle w:val="EX"/>
        <w:rPr>
          <w:lang w:eastAsia="zh-CN"/>
        </w:rPr>
      </w:pPr>
      <w:r>
        <w:rPr>
          <w:lang w:eastAsia="zh-CN"/>
        </w:rPr>
        <w:t>[37]</w:t>
      </w:r>
      <w:r>
        <w:rPr>
          <w:lang w:eastAsia="zh-CN"/>
        </w:rPr>
        <w:tab/>
        <w:t>IETF draft-ietf-detnet-yang: "Deterministic Networking (DetNet) YANG Model".</w:t>
      </w:r>
    </w:p>
    <w:p w14:paraId="1B6F5A24" w14:textId="77777777" w:rsidR="00202011" w:rsidRDefault="00202011" w:rsidP="00307050">
      <w:pPr>
        <w:pStyle w:val="EditorsNote"/>
      </w:pPr>
      <w:r>
        <w:t>Editor's note:</w:t>
      </w:r>
      <w:r>
        <w:tab/>
        <w:t>The reference to draft-ietf-detnet-yang will be revised to RFC when finalized by IETF.</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3F677053" w:rsidR="00623A69" w:rsidRDefault="00623A69" w:rsidP="00623A69">
      <w:pPr>
        <w:pStyle w:val="EX"/>
        <w:rPr>
          <w:lang w:eastAsia="zh-CN"/>
        </w:rPr>
      </w:pPr>
      <w:r>
        <w:rPr>
          <w:lang w:eastAsia="zh-CN"/>
        </w:rPr>
        <w:t>[39]</w:t>
      </w:r>
      <w:r>
        <w:rPr>
          <w:lang w:eastAsia="zh-CN"/>
        </w:rPr>
        <w:tab/>
        <w:t xml:space="preserve">GSMA PRD NG.135, Version </w:t>
      </w:r>
      <w:r w:rsidR="002A4E34">
        <w:rPr>
          <w:lang w:eastAsia="zh-CN"/>
        </w:rPr>
        <w:t>3</w:t>
      </w:r>
      <w:r>
        <w:rPr>
          <w:lang w:eastAsia="zh-CN"/>
        </w:rPr>
        <w:t>.0: "E2E Network Slicing Requirements".</w:t>
      </w:r>
    </w:p>
    <w:p w14:paraId="01354066" w14:textId="60AF6280" w:rsidR="00445F9F" w:rsidRPr="003D4ABF" w:rsidRDefault="00445F9F" w:rsidP="00445F9F">
      <w:pPr>
        <w:pStyle w:val="EX"/>
        <w:rPr>
          <w:lang w:eastAsia="zh-CN"/>
        </w:rPr>
      </w:pPr>
      <w:r w:rsidRPr="003D4ABF">
        <w:t>[</w:t>
      </w:r>
      <w:r>
        <w:t>40</w:t>
      </w:r>
      <w:r w:rsidRPr="003D4ABF">
        <w:t>]</w:t>
      </w:r>
      <w:r w:rsidRPr="003D4ABF">
        <w:tab/>
      </w:r>
      <w:r w:rsidR="0086681B" w:rsidRPr="003D4ABF">
        <w:t>3GPP</w:t>
      </w:r>
      <w:r w:rsidR="0086681B">
        <w:t> TS 26.522:</w:t>
      </w:r>
      <w:r>
        <w:t xml:space="preserve"> "5G Real-time Media Transport Protocol Configurations".</w:t>
      </w:r>
    </w:p>
    <w:p w14:paraId="100D103B" w14:textId="06CE1B15" w:rsidR="007D5CAC" w:rsidRPr="003D4ABF" w:rsidRDefault="007D5CAC" w:rsidP="007D5CAC">
      <w:pPr>
        <w:pStyle w:val="EX"/>
        <w:rPr>
          <w:lang w:eastAsia="zh-CN"/>
        </w:rPr>
      </w:pPr>
      <w:r w:rsidRPr="003D4ABF">
        <w:lastRenderedPageBreak/>
        <w:t>[</w:t>
      </w:r>
      <w:r>
        <w:t>41</w:t>
      </w:r>
      <w:r w:rsidRPr="003D4ABF">
        <w:t>]</w:t>
      </w:r>
      <w:r w:rsidRPr="003D4ABF">
        <w:tab/>
      </w:r>
      <w:r w:rsidR="0086681B" w:rsidRPr="003D4ABF">
        <w:t>3GPP</w:t>
      </w:r>
      <w:r w:rsidR="0086681B">
        <w:t> TS 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F5C4485" w:rsidR="009824A8" w:rsidRPr="003D4ABF" w:rsidRDefault="009824A8" w:rsidP="009824A8">
      <w:pPr>
        <w:pStyle w:val="EX"/>
        <w:rPr>
          <w:lang w:eastAsia="zh-CN"/>
        </w:rPr>
      </w:pPr>
      <w:r w:rsidRPr="003D4ABF">
        <w:t>[</w:t>
      </w:r>
      <w:r>
        <w:t>43</w:t>
      </w:r>
      <w:r w:rsidRPr="003D4ABF">
        <w:t>]</w:t>
      </w:r>
      <w:r w:rsidRPr="003D4ABF">
        <w:tab/>
      </w:r>
      <w:r w:rsidR="0086681B" w:rsidRPr="003D4ABF">
        <w:t>3GPP</w:t>
      </w:r>
      <w:r w:rsidR="0086681B">
        <w:t> TS 23.256:</w:t>
      </w:r>
      <w:r>
        <w:t xml:space="preserve"> "Support of Uncrewed Aerial Systems (UAS) connectivity, identification and tracking; Stage 2".</w:t>
      </w:r>
    </w:p>
    <w:p w14:paraId="2CE147CF" w14:textId="7B92D3DC" w:rsidR="001919FA" w:rsidRPr="003D4ABF" w:rsidRDefault="001919FA" w:rsidP="001919FA">
      <w:pPr>
        <w:pStyle w:val="EX"/>
        <w:rPr>
          <w:lang w:eastAsia="zh-CN"/>
        </w:rPr>
      </w:pPr>
      <w:bookmarkStart w:id="52" w:name="_CR3"/>
      <w:bookmarkEnd w:id="52"/>
      <w:r w:rsidRPr="003D4ABF">
        <w:t>[</w:t>
      </w:r>
      <w:r>
        <w:t>44</w:t>
      </w:r>
      <w:r w:rsidRPr="003D4ABF">
        <w:t>]</w:t>
      </w:r>
      <w:r w:rsidRPr="003D4ABF">
        <w:tab/>
        <w:t>3GPP</w:t>
      </w:r>
      <w:r>
        <w:t> TS 29.512: "Session Management Policy Control Service; Stage 3".</w:t>
      </w:r>
    </w:p>
    <w:p w14:paraId="19E9111C" w14:textId="77777777" w:rsidR="00787F8E" w:rsidRPr="003D4ABF" w:rsidRDefault="00787F8E" w:rsidP="00787F8E">
      <w:pPr>
        <w:pStyle w:val="Heading1"/>
      </w:pPr>
      <w:bookmarkStart w:id="53" w:name="_Toc178072693"/>
      <w:r w:rsidRPr="003D4ABF">
        <w:t>3</w:t>
      </w:r>
      <w:r w:rsidRPr="003D4ABF">
        <w:tab/>
        <w:t>Definitions</w:t>
      </w:r>
      <w:r w:rsidRPr="003D4ABF">
        <w:rPr>
          <w:lang w:eastAsia="zh-CN"/>
        </w:rPr>
        <w:t xml:space="preserve"> </w:t>
      </w:r>
      <w:r w:rsidRPr="003D4ABF">
        <w:t>and abbreviations</w:t>
      </w:r>
      <w:bookmarkEnd w:id="45"/>
      <w:bookmarkEnd w:id="46"/>
      <w:bookmarkEnd w:id="47"/>
      <w:bookmarkEnd w:id="48"/>
      <w:bookmarkEnd w:id="49"/>
      <w:bookmarkEnd w:id="50"/>
      <w:bookmarkEnd w:id="51"/>
      <w:bookmarkEnd w:id="53"/>
    </w:p>
    <w:p w14:paraId="1D421B44" w14:textId="77777777" w:rsidR="00787F8E" w:rsidRPr="003D4ABF" w:rsidRDefault="00787F8E" w:rsidP="00787F8E">
      <w:pPr>
        <w:pStyle w:val="Heading2"/>
      </w:pPr>
      <w:bookmarkStart w:id="54" w:name="_CR3_1"/>
      <w:bookmarkStart w:id="55" w:name="_Toc19197268"/>
      <w:bookmarkStart w:id="56" w:name="_Toc27896421"/>
      <w:bookmarkStart w:id="57" w:name="_Toc36192588"/>
      <w:bookmarkStart w:id="58" w:name="_Toc37076319"/>
      <w:bookmarkStart w:id="59" w:name="_Toc45194765"/>
      <w:bookmarkStart w:id="60" w:name="_Toc47594177"/>
      <w:bookmarkStart w:id="61" w:name="_Toc51836808"/>
      <w:bookmarkStart w:id="62" w:name="_Toc178072694"/>
      <w:bookmarkEnd w:id="54"/>
      <w:r w:rsidRPr="003D4ABF">
        <w:t>3.1</w:t>
      </w:r>
      <w:r w:rsidRPr="003D4ABF">
        <w:tab/>
        <w:t>Definitions</w:t>
      </w:r>
      <w:bookmarkEnd w:id="55"/>
      <w:bookmarkEnd w:id="56"/>
      <w:bookmarkEnd w:id="57"/>
      <w:bookmarkEnd w:id="58"/>
      <w:bookmarkEnd w:id="59"/>
      <w:bookmarkEnd w:id="60"/>
      <w:bookmarkEnd w:id="61"/>
      <w:bookmarkEnd w:id="62"/>
    </w:p>
    <w:p w14:paraId="0C1CCD1C" w14:textId="17B49712" w:rsidR="00787F8E" w:rsidRPr="003D4ABF" w:rsidRDefault="00787F8E" w:rsidP="00787F8E">
      <w:pPr>
        <w:rPr>
          <w:lang w:eastAsia="zh-CN"/>
        </w:rPr>
      </w:pPr>
      <w:r w:rsidRPr="003D4ABF">
        <w:t xml:space="preserve">For the purposes of the present document, the terms and definitions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the following apply. A term defined in the present document takes precedence over the definition of the same term, if any, in </w:t>
      </w:r>
      <w:r w:rsidR="0086681B" w:rsidRPr="003D4ABF">
        <w:t>TR</w:t>
      </w:r>
      <w:r w:rsidR="0086681B">
        <w:t> </w:t>
      </w:r>
      <w:r w:rsidR="0086681B" w:rsidRPr="003D4ABF">
        <w:t>21.905</w:t>
      </w:r>
      <w:r w:rsidR="0086681B">
        <w:t> </w:t>
      </w:r>
      <w:r w:rsidR="0086681B" w:rsidRPr="003D4ABF">
        <w:t>[</w:t>
      </w:r>
      <w:r w:rsidRPr="003D4ABF">
        <w:t>1].</w:t>
      </w:r>
    </w:p>
    <w:p w14:paraId="41597B3E" w14:textId="5803F5C0" w:rsidR="000E4766" w:rsidRPr="001F3C35" w:rsidRDefault="000E4766" w:rsidP="00787F8E">
      <w:r w:rsidRPr="001F3C35">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3FD8EBB"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4BBC29EA" w14:textId="581832B8" w:rsidR="000E4766" w:rsidRPr="001F3C35" w:rsidRDefault="000E4766" w:rsidP="00787F8E">
      <w:r w:rsidRPr="001F3C35">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ToS (IPv4) or TC (IPv6) value.</w:t>
      </w:r>
    </w:p>
    <w:p w14:paraId="09CD8226" w14:textId="4AF59E06"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2E34FFFE" w:rsidR="00787F8E" w:rsidRPr="003D4ABF" w:rsidRDefault="00787F8E" w:rsidP="00787F8E">
      <w:r w:rsidRPr="003D4ABF">
        <w:rPr>
          <w:b/>
        </w:rPr>
        <w:lastRenderedPageBreak/>
        <w:t>Non-3GPP access network selection information:</w:t>
      </w:r>
      <w:r w:rsidRPr="003D4ABF">
        <w:t xml:space="preserve"> It consists of ePDG identifier configuration, N3IWF identification and non-3GPP access node selection information, as defined in clause 6.3.6.1 in </w:t>
      </w:r>
      <w:r w:rsidR="0086681B" w:rsidRPr="003D4ABF">
        <w:t>TS</w:t>
      </w:r>
      <w:r w:rsidR="0086681B">
        <w:t> </w:t>
      </w:r>
      <w:r w:rsidR="0086681B" w:rsidRPr="003D4ABF">
        <w:t>23.501</w:t>
      </w:r>
      <w:r w:rsidR="0086681B">
        <w:t> </w:t>
      </w:r>
      <w:r w:rsidR="0086681B"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1100F83B" w14:textId="77777777" w:rsidR="000E4766" w:rsidRDefault="000E4766" w:rsidP="00787F8E">
      <w:r w:rsidRPr="001F3C35">
        <w:rPr>
          <w:b/>
          <w:bCs/>
        </w:rPr>
        <w:t>PCF for the PDU Session:</w:t>
      </w:r>
      <w:r>
        <w:t xml:space="preserve"> A PCF providing session management policy control for a PDU Session of a UE.</w:t>
      </w:r>
    </w:p>
    <w:p w14:paraId="2C60040C" w14:textId="77777777" w:rsidR="000E4766" w:rsidRDefault="000E4766" w:rsidP="00787F8E">
      <w:r w:rsidRPr="001F3C35">
        <w:rPr>
          <w:b/>
          <w:bCs/>
        </w:rPr>
        <w:t>PCF for the UE:</w:t>
      </w:r>
      <w:r>
        <w:t xml:space="preserve"> A PCF providing non-session management policy control for a UE, i.e. access and mobility related policy control and/or UE policy control.</w:t>
      </w:r>
    </w:p>
    <w:p w14:paraId="02F052B9" w14:textId="4457FCE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lastRenderedPageBreak/>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7F5D2086" w14:textId="6F5023F5" w:rsidR="000E4766" w:rsidRPr="001F3C35" w:rsidRDefault="000E4766" w:rsidP="00787F8E">
      <w:r w:rsidRPr="001F3C35">
        <w:rPr>
          <w:b/>
          <w:bCs/>
        </w:rPr>
        <w:t>SM Policy Association:</w:t>
      </w:r>
      <w:r>
        <w:t xml:space="preserve"> Session Management Policy Association. An association between the SMF and the PCF (i.e. the PCF for the PDU Session) for performing session management policy control for a PDU Session of a UE.</w:t>
      </w:r>
    </w:p>
    <w:p w14:paraId="3E8E8FC9" w14:textId="7CE885AC"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6E768171" w14:textId="543F13C4" w:rsidR="000E4766" w:rsidRPr="001F3C35" w:rsidRDefault="000E4766" w:rsidP="00787F8E">
      <w:r w:rsidRPr="001F3C35">
        <w:rPr>
          <w:b/>
          <w:bCs/>
        </w:rPr>
        <w:t>UE Policy Association:</w:t>
      </w:r>
      <w:r>
        <w:t xml:space="preserve"> An association between the AMF and the PCF (i.e. the PCF for the UE) for providing UE policy information from the PCF to the UE.</w:t>
      </w:r>
    </w:p>
    <w:p w14:paraId="256BB6CF" w14:textId="4B35EA9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FB25A1">
        <w:t>,</w:t>
      </w:r>
      <w:r w:rsidR="009824A8">
        <w:t xml:space="preserve"> A2X communications (i.e. A2XP)</w:t>
      </w:r>
      <w:r w:rsidR="00FB25A1">
        <w:t xml:space="preserve"> and/or Ranging/Sidelink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3" w:name="_Toc19197269"/>
      <w:bookmarkStart w:id="64" w:name="_Toc27896422"/>
      <w:bookmarkStart w:id="65" w:name="_Toc36192589"/>
      <w:bookmarkStart w:id="66" w:name="_Toc37076320"/>
      <w:bookmarkStart w:id="67" w:name="_Toc45194766"/>
      <w:bookmarkStart w:id="68" w:name="_Toc47594178"/>
      <w:bookmarkStart w:id="69"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0" w:name="_CR3_2"/>
      <w:bookmarkStart w:id="71" w:name="_Toc178072695"/>
      <w:bookmarkEnd w:id="70"/>
      <w:r w:rsidRPr="003D4ABF">
        <w:t>3.2</w:t>
      </w:r>
      <w:r w:rsidRPr="003D4ABF">
        <w:tab/>
        <w:t>Abbreviations</w:t>
      </w:r>
      <w:bookmarkEnd w:id="63"/>
      <w:bookmarkEnd w:id="64"/>
      <w:bookmarkEnd w:id="65"/>
      <w:bookmarkEnd w:id="66"/>
      <w:bookmarkEnd w:id="67"/>
      <w:bookmarkEnd w:id="68"/>
      <w:bookmarkEnd w:id="69"/>
      <w:bookmarkEnd w:id="71"/>
    </w:p>
    <w:p w14:paraId="03486D4C" w14:textId="57739FFA" w:rsidR="00787F8E" w:rsidRPr="003D4ABF" w:rsidRDefault="00787F8E" w:rsidP="00787F8E">
      <w:pPr>
        <w:keepNext/>
        <w:rPr>
          <w:lang w:eastAsia="zh-CN"/>
        </w:rPr>
      </w:pPr>
      <w:r w:rsidRPr="003D4ABF">
        <w:t xml:space="preserve">For the purposes of the present document, the abbreviations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w:t>
      </w:r>
      <w:r w:rsidR="0086681B" w:rsidRPr="003D4ABF">
        <w:t>TS</w:t>
      </w:r>
      <w:r w:rsidR="0086681B">
        <w:t> </w:t>
      </w:r>
      <w:r w:rsidR="0086681B" w:rsidRPr="003D4ABF">
        <w:t>23.316</w:t>
      </w:r>
      <w:r w:rsidR="0086681B">
        <w:t> </w:t>
      </w:r>
      <w:r w:rsidR="0086681B" w:rsidRPr="003D4ABF">
        <w:t>[</w:t>
      </w:r>
      <w:r w:rsidRPr="003D4ABF">
        <w:t xml:space="preserve">27] and the following apply. An abbreviation defined in the present document takes precedence over the definition of the same abbreviation, if any, in </w:t>
      </w:r>
      <w:r w:rsidR="0086681B" w:rsidRPr="003D4ABF">
        <w:t>TR</w:t>
      </w:r>
      <w:r w:rsidR="0086681B">
        <w:t> </w:t>
      </w:r>
      <w:r w:rsidR="0086681B" w:rsidRPr="003D4ABF">
        <w:t>21.905</w:t>
      </w:r>
      <w:r w:rsidR="0086681B">
        <w:t> </w:t>
      </w:r>
      <w:r w:rsidR="0086681B"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DC86183"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lastRenderedPageBreak/>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t>ProSe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Ranging/Sidelink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2" w:name="_CR4"/>
      <w:bookmarkStart w:id="73" w:name="_Toc19197270"/>
      <w:bookmarkStart w:id="74" w:name="_Toc27896423"/>
      <w:bookmarkStart w:id="75" w:name="_Toc36192590"/>
      <w:bookmarkStart w:id="76" w:name="_Toc37076321"/>
      <w:bookmarkStart w:id="77" w:name="_Toc45194767"/>
      <w:bookmarkStart w:id="78" w:name="_Toc47594179"/>
      <w:bookmarkStart w:id="79" w:name="_Toc51836810"/>
      <w:bookmarkStart w:id="80" w:name="_Toc178072696"/>
      <w:bookmarkEnd w:id="72"/>
      <w:r w:rsidRPr="003D4ABF">
        <w:t>4</w:t>
      </w:r>
      <w:r w:rsidRPr="003D4ABF">
        <w:tab/>
      </w:r>
      <w:r w:rsidRPr="003D4ABF">
        <w:rPr>
          <w:lang w:eastAsia="zh-CN"/>
        </w:rPr>
        <w:t>High level architectural requirements</w:t>
      </w:r>
      <w:bookmarkEnd w:id="73"/>
      <w:bookmarkEnd w:id="74"/>
      <w:bookmarkEnd w:id="75"/>
      <w:bookmarkEnd w:id="76"/>
      <w:bookmarkEnd w:id="77"/>
      <w:bookmarkEnd w:id="78"/>
      <w:bookmarkEnd w:id="79"/>
      <w:bookmarkEnd w:id="80"/>
    </w:p>
    <w:p w14:paraId="1F27CE63" w14:textId="77777777" w:rsidR="00787F8E" w:rsidRPr="003D4ABF" w:rsidRDefault="00787F8E" w:rsidP="00787F8E">
      <w:pPr>
        <w:pStyle w:val="Heading2"/>
        <w:rPr>
          <w:lang w:eastAsia="zh-CN"/>
        </w:rPr>
      </w:pPr>
      <w:bookmarkStart w:id="81" w:name="_CR4_1"/>
      <w:bookmarkStart w:id="82" w:name="_Toc19197271"/>
      <w:bookmarkStart w:id="83" w:name="_Toc27896424"/>
      <w:bookmarkStart w:id="84" w:name="_Toc36192591"/>
      <w:bookmarkStart w:id="85" w:name="_Toc37076322"/>
      <w:bookmarkStart w:id="86" w:name="_Toc45194768"/>
      <w:bookmarkStart w:id="87" w:name="_Toc47594180"/>
      <w:bookmarkStart w:id="88" w:name="_Toc51836811"/>
      <w:bookmarkStart w:id="89" w:name="_Toc178072697"/>
      <w:bookmarkEnd w:id="81"/>
      <w:r w:rsidRPr="003D4ABF">
        <w:t>4.</w:t>
      </w:r>
      <w:r w:rsidRPr="003D4ABF">
        <w:rPr>
          <w:lang w:eastAsia="zh-CN"/>
        </w:rPr>
        <w:t>1</w:t>
      </w:r>
      <w:r w:rsidRPr="003D4ABF">
        <w:tab/>
      </w:r>
      <w:r w:rsidRPr="003D4ABF">
        <w:rPr>
          <w:lang w:eastAsia="zh-CN"/>
        </w:rPr>
        <w:t>General requirements</w:t>
      </w:r>
      <w:bookmarkEnd w:id="82"/>
      <w:bookmarkEnd w:id="83"/>
      <w:bookmarkEnd w:id="84"/>
      <w:bookmarkEnd w:id="85"/>
      <w:bookmarkEnd w:id="86"/>
      <w:bookmarkEnd w:id="87"/>
      <w:bookmarkEnd w:id="88"/>
      <w:bookmarkEnd w:id="89"/>
    </w:p>
    <w:p w14:paraId="55257A1D" w14:textId="162E74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19CA95AF" w14:textId="0CBE227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7768394A"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0" w:name="_CR4_2"/>
      <w:bookmarkStart w:id="91" w:name="_Toc19197272"/>
      <w:bookmarkStart w:id="92" w:name="_Toc27896425"/>
      <w:bookmarkStart w:id="93" w:name="_Toc36192592"/>
      <w:bookmarkStart w:id="94" w:name="_Toc37076323"/>
      <w:bookmarkStart w:id="95" w:name="_Toc45194769"/>
      <w:bookmarkStart w:id="96" w:name="_Toc47594181"/>
      <w:bookmarkStart w:id="97" w:name="_Toc51836812"/>
      <w:bookmarkStart w:id="98" w:name="_Toc178072698"/>
      <w:bookmarkEnd w:id="90"/>
      <w:r w:rsidRPr="003D4ABF">
        <w:lastRenderedPageBreak/>
        <w:t>4.2</w:t>
      </w:r>
      <w:r w:rsidRPr="003D4ABF">
        <w:tab/>
        <w:t>Non-session management related policy control requirements</w:t>
      </w:r>
      <w:bookmarkEnd w:id="91"/>
      <w:bookmarkEnd w:id="92"/>
      <w:bookmarkEnd w:id="93"/>
      <w:bookmarkEnd w:id="94"/>
      <w:bookmarkEnd w:id="95"/>
      <w:bookmarkEnd w:id="96"/>
      <w:bookmarkEnd w:id="97"/>
      <w:bookmarkEnd w:id="98"/>
    </w:p>
    <w:p w14:paraId="24956145" w14:textId="77777777" w:rsidR="00787F8E" w:rsidRPr="003D4ABF" w:rsidRDefault="00787F8E" w:rsidP="00787F8E">
      <w:pPr>
        <w:pStyle w:val="Heading3"/>
      </w:pPr>
      <w:bookmarkStart w:id="99" w:name="_CR4_2_1"/>
      <w:bookmarkStart w:id="100" w:name="_Toc19197273"/>
      <w:bookmarkStart w:id="101" w:name="_Toc27896426"/>
      <w:bookmarkStart w:id="102" w:name="_Toc36192593"/>
      <w:bookmarkStart w:id="103" w:name="_Toc37076324"/>
      <w:bookmarkStart w:id="104" w:name="_Toc45194770"/>
      <w:bookmarkStart w:id="105" w:name="_Toc47594182"/>
      <w:bookmarkStart w:id="106" w:name="_Toc51836813"/>
      <w:bookmarkStart w:id="107" w:name="_Toc178072699"/>
      <w:bookmarkEnd w:id="99"/>
      <w:r w:rsidRPr="003D4ABF">
        <w:t>4.2.1</w:t>
      </w:r>
      <w:r w:rsidRPr="003D4ABF">
        <w:tab/>
        <w:t>Access and mobility related policy control requirements</w:t>
      </w:r>
      <w:bookmarkEnd w:id="100"/>
      <w:bookmarkEnd w:id="101"/>
      <w:bookmarkEnd w:id="102"/>
      <w:bookmarkEnd w:id="103"/>
      <w:bookmarkEnd w:id="104"/>
      <w:bookmarkEnd w:id="105"/>
      <w:bookmarkEnd w:id="106"/>
      <w:bookmarkEnd w:id="10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8" w:name="_Toc19197274"/>
      <w:bookmarkStart w:id="109" w:name="_Toc27896427"/>
      <w:bookmarkStart w:id="110" w:name="_Toc36192594"/>
      <w:bookmarkStart w:id="111" w:name="_Toc37076325"/>
      <w:bookmarkStart w:id="112" w:name="_Toc45194771"/>
      <w:bookmarkStart w:id="113" w:name="_Toc47594183"/>
      <w:bookmarkStart w:id="11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5" w:name="_CR4_2_2"/>
      <w:bookmarkStart w:id="116" w:name="_Toc178072700"/>
      <w:bookmarkEnd w:id="115"/>
      <w:r w:rsidRPr="003D4ABF">
        <w:t>4.2.2</w:t>
      </w:r>
      <w:r w:rsidRPr="003D4ABF">
        <w:tab/>
        <w:t>UE policy control requirements</w:t>
      </w:r>
      <w:bookmarkEnd w:id="108"/>
      <w:bookmarkEnd w:id="109"/>
      <w:bookmarkEnd w:id="110"/>
      <w:bookmarkEnd w:id="111"/>
      <w:bookmarkEnd w:id="112"/>
      <w:bookmarkEnd w:id="113"/>
      <w:bookmarkEnd w:id="114"/>
      <w:bookmarkEnd w:id="116"/>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0F6D4185" w:rsidR="00787F8E" w:rsidRPr="003D4ABF" w:rsidRDefault="00787F8E" w:rsidP="00787F8E">
      <w:pPr>
        <w:pStyle w:val="B1"/>
      </w:pPr>
      <w:bookmarkStart w:id="117" w:name="_Toc19197275"/>
      <w:bookmarkStart w:id="118"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86681B" w:rsidRPr="003D4ABF">
        <w:t>TS</w:t>
      </w:r>
      <w:r w:rsidR="0086681B">
        <w:t> </w:t>
      </w:r>
      <w:r w:rsidR="0086681B" w:rsidRPr="003D4ABF">
        <w:t>23.287</w:t>
      </w:r>
      <w:r w:rsidR="0086681B">
        <w:t> </w:t>
      </w:r>
      <w:r w:rsidR="0086681B" w:rsidRPr="003D4ABF">
        <w:t>[</w:t>
      </w:r>
      <w:r w:rsidRPr="003D4ABF">
        <w:t>28].</w:t>
      </w:r>
    </w:p>
    <w:p w14:paraId="791E5882" w14:textId="4F63978E" w:rsidR="00D75B99" w:rsidRDefault="00D75B99" w:rsidP="007D5CAC">
      <w:pPr>
        <w:pStyle w:val="B1"/>
      </w:pPr>
      <w:bookmarkStart w:id="119" w:name="_Toc36192595"/>
      <w:bookmarkStart w:id="120" w:name="_Toc37076326"/>
      <w:bookmarkStart w:id="121" w:name="_Toc45194772"/>
      <w:bookmarkStart w:id="122" w:name="_Toc47594184"/>
      <w:bookmarkStart w:id="123" w:name="_Toc51836815"/>
      <w:r>
        <w:t>-</w:t>
      </w:r>
      <w:r>
        <w:tab/>
        <w:t xml:space="preserve">ProSe Policy (ProSeP): This policy provides configuration parameters to the UE for ProSe features as defined in clause 5.1 of </w:t>
      </w:r>
      <w:r w:rsidR="0086681B">
        <w:t>TS 23.304 [</w:t>
      </w:r>
      <w:r>
        <w:t>34].</w:t>
      </w:r>
    </w:p>
    <w:p w14:paraId="2105D2D5" w14:textId="76D8FB56"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86681B">
        <w:t>TS 23.586 [</w:t>
      </w:r>
      <w:r>
        <w:t>41].</w:t>
      </w:r>
    </w:p>
    <w:p w14:paraId="67094355" w14:textId="1A81E1A1"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86681B">
        <w:t>TS 23.256 [</w:t>
      </w:r>
      <w:r>
        <w:t>43].</w:t>
      </w:r>
    </w:p>
    <w:p w14:paraId="7CAE1837" w14:textId="13B018F1" w:rsidR="00787F8E" w:rsidRPr="003D4ABF" w:rsidRDefault="00787F8E" w:rsidP="00787F8E">
      <w:pPr>
        <w:pStyle w:val="Heading3"/>
      </w:pPr>
      <w:bookmarkStart w:id="124" w:name="_CR4_2_3"/>
      <w:bookmarkStart w:id="125" w:name="_Toc178072701"/>
      <w:bookmarkEnd w:id="124"/>
      <w:r w:rsidRPr="003D4ABF">
        <w:t>4.2.3</w:t>
      </w:r>
      <w:r w:rsidRPr="003D4ABF">
        <w:tab/>
        <w:t>Network analytics information requirements</w:t>
      </w:r>
      <w:bookmarkEnd w:id="117"/>
      <w:bookmarkEnd w:id="118"/>
      <w:bookmarkEnd w:id="119"/>
      <w:bookmarkEnd w:id="120"/>
      <w:bookmarkEnd w:id="121"/>
      <w:bookmarkEnd w:id="122"/>
      <w:bookmarkEnd w:id="123"/>
      <w:bookmarkEnd w:id="125"/>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26" w:name="_CR4_2_4"/>
      <w:bookmarkStart w:id="127" w:name="_Toc19197276"/>
      <w:bookmarkStart w:id="128" w:name="_Toc27896429"/>
      <w:bookmarkStart w:id="129" w:name="_Toc36192596"/>
      <w:bookmarkStart w:id="130" w:name="_Toc37076327"/>
      <w:bookmarkStart w:id="131" w:name="_Toc45194773"/>
      <w:bookmarkStart w:id="132" w:name="_Toc47594185"/>
      <w:bookmarkStart w:id="133" w:name="_Toc51836816"/>
      <w:bookmarkStart w:id="134" w:name="_Toc178072702"/>
      <w:bookmarkEnd w:id="126"/>
      <w:r w:rsidRPr="003D4ABF">
        <w:t>4.2.4</w:t>
      </w:r>
      <w:r w:rsidRPr="003D4ABF">
        <w:tab/>
        <w:t>Management of packet flow descriptions</w:t>
      </w:r>
      <w:bookmarkEnd w:id="127"/>
      <w:bookmarkEnd w:id="128"/>
      <w:bookmarkEnd w:id="129"/>
      <w:bookmarkEnd w:id="130"/>
      <w:bookmarkEnd w:id="131"/>
      <w:bookmarkEnd w:id="132"/>
      <w:bookmarkEnd w:id="133"/>
      <w:bookmarkEnd w:id="134"/>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lastRenderedPageBreak/>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5" w:name="_CR4_2_5"/>
      <w:bookmarkStart w:id="136" w:name="_Toc19197277"/>
      <w:bookmarkStart w:id="137" w:name="_Toc27896430"/>
      <w:bookmarkStart w:id="138" w:name="_Toc36192597"/>
      <w:bookmarkStart w:id="139" w:name="_Toc37076328"/>
      <w:bookmarkStart w:id="140" w:name="_Toc45194774"/>
      <w:bookmarkStart w:id="141" w:name="_Toc47594186"/>
      <w:bookmarkStart w:id="142" w:name="_Toc51836817"/>
      <w:bookmarkStart w:id="143" w:name="_Toc178072703"/>
      <w:bookmarkEnd w:id="135"/>
      <w:r w:rsidRPr="003D4ABF">
        <w:t>4.2.5</w:t>
      </w:r>
      <w:r w:rsidRPr="003D4ABF">
        <w:tab/>
        <w:t>SMF selection management related policy control requirements</w:t>
      </w:r>
      <w:bookmarkEnd w:id="136"/>
      <w:bookmarkEnd w:id="137"/>
      <w:bookmarkEnd w:id="138"/>
      <w:bookmarkEnd w:id="139"/>
      <w:bookmarkEnd w:id="140"/>
      <w:bookmarkEnd w:id="141"/>
      <w:bookmarkEnd w:id="142"/>
      <w:bookmarkEnd w:id="143"/>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4" w:name="_CR4_2_6"/>
      <w:bookmarkStart w:id="145" w:name="_Toc36192598"/>
      <w:bookmarkStart w:id="146" w:name="_Toc37076329"/>
      <w:bookmarkStart w:id="147" w:name="_Toc45194775"/>
      <w:bookmarkStart w:id="148" w:name="_Toc47594187"/>
      <w:bookmarkStart w:id="149" w:name="_Toc51836818"/>
      <w:bookmarkStart w:id="150" w:name="_Toc19197278"/>
      <w:bookmarkStart w:id="151" w:name="_Toc27896431"/>
      <w:bookmarkStart w:id="152" w:name="_Toc178072704"/>
      <w:bookmarkEnd w:id="144"/>
      <w:r w:rsidRPr="003D4ABF">
        <w:t>4.2.6</w:t>
      </w:r>
      <w:r w:rsidRPr="003D4ABF">
        <w:tab/>
        <w:t>Support for non-session management related network capability exposure</w:t>
      </w:r>
      <w:bookmarkEnd w:id="145"/>
      <w:bookmarkEnd w:id="146"/>
      <w:bookmarkEnd w:id="147"/>
      <w:bookmarkEnd w:id="148"/>
      <w:bookmarkEnd w:id="149"/>
      <w:bookmarkEnd w:id="152"/>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746AB1DB"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199EF289" w14:textId="21121F68"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1CB2B52" w14:textId="5FDB55B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221CCF7D" w14:textId="2EC00014" w:rsidR="00787F8E" w:rsidRPr="003D4ABF" w:rsidRDefault="00787F8E" w:rsidP="00787F8E">
      <w:pPr>
        <w:pStyle w:val="B1"/>
      </w:pPr>
      <w:r w:rsidRPr="003D4ABF">
        <w:t>-</w:t>
      </w:r>
      <w:r w:rsidRPr="003D4ABF">
        <w:tab/>
        <w:t xml:space="preserve">Service specific parameter provisioning for V2X communication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4650A542" w14:textId="33A98AF5" w:rsidR="00787F8E" w:rsidRPr="003D4ABF" w:rsidRDefault="00787F8E" w:rsidP="00787F8E">
      <w:pPr>
        <w:pStyle w:val="B1"/>
      </w:pPr>
      <w:r w:rsidRPr="003D4ABF">
        <w:t>-</w:t>
      </w:r>
      <w:r w:rsidRPr="003D4ABF">
        <w:tab/>
        <w:t xml:space="preserve">5G VN group management (see clause 5.29 of </w:t>
      </w:r>
      <w:r w:rsidR="0086681B" w:rsidRPr="003D4ABF">
        <w:t>TS</w:t>
      </w:r>
      <w:r w:rsidR="0086681B">
        <w:t> </w:t>
      </w:r>
      <w:r w:rsidR="0086681B" w:rsidRPr="003D4ABF">
        <w:t>23.501</w:t>
      </w:r>
      <w:r w:rsidR="0086681B">
        <w:t> </w:t>
      </w:r>
      <w:r w:rsidR="0086681B" w:rsidRPr="003D4ABF">
        <w:t>[</w:t>
      </w:r>
      <w:r w:rsidRPr="003D4ABF">
        <w:t xml:space="preserve">2] and clause 4.15.6 of </w:t>
      </w:r>
      <w:r w:rsidR="0086681B" w:rsidRPr="003D4ABF">
        <w:t>TS</w:t>
      </w:r>
      <w:r w:rsidR="0086681B">
        <w:t> </w:t>
      </w:r>
      <w:r w:rsidR="0086681B" w:rsidRPr="003D4ABF">
        <w:t>23.502</w:t>
      </w:r>
      <w:r w:rsidR="0086681B">
        <w:t> </w:t>
      </w:r>
      <w:r w:rsidR="0086681B" w:rsidRPr="003D4ABF">
        <w:t>[</w:t>
      </w:r>
      <w:r w:rsidRPr="003D4ABF">
        <w:t>3])</w:t>
      </w:r>
      <w:r w:rsidR="00E873DB" w:rsidRPr="003D4ABF">
        <w:t>;</w:t>
      </w:r>
    </w:p>
    <w:p w14:paraId="3C5C2D6B" w14:textId="386FE531" w:rsidR="00E873DB" w:rsidRPr="003D4ABF" w:rsidRDefault="00E873DB" w:rsidP="0030218C">
      <w:pPr>
        <w:pStyle w:val="B1"/>
      </w:pPr>
      <w:bookmarkStart w:id="153" w:name="_Toc36192599"/>
      <w:bookmarkStart w:id="154" w:name="_Toc37076330"/>
      <w:bookmarkStart w:id="155" w:name="_Toc45194776"/>
      <w:bookmarkStart w:id="156" w:name="_Toc47594188"/>
      <w:bookmarkStart w:id="157"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r w:rsidR="00DD14AB">
        <w:t>;</w:t>
      </w:r>
    </w:p>
    <w:p w14:paraId="6B072B69" w14:textId="37B84DE3"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86681B">
        <w:t>TS 23.501 [</w:t>
      </w:r>
      <w:r>
        <w:t xml:space="preserve">2] and clause 4.15.6.7 of </w:t>
      </w:r>
      <w:r w:rsidR="0086681B">
        <w:t>TS 23.502 [</w:t>
      </w:r>
      <w:r>
        <w:t>3])</w:t>
      </w:r>
      <w:r w:rsidR="00DD14AB">
        <w:t>;</w:t>
      </w:r>
    </w:p>
    <w:p w14:paraId="3A6CC175" w14:textId="3490C313" w:rsidR="00844BD5" w:rsidRPr="003D4ABF" w:rsidRDefault="00844BD5" w:rsidP="00640110">
      <w:pPr>
        <w:pStyle w:val="B1"/>
      </w:pPr>
      <w:r w:rsidRPr="003D4ABF">
        <w:t>-</w:t>
      </w:r>
      <w:r w:rsidRPr="003D4ABF">
        <w:tab/>
        <w:t xml:space="preserve">Service specific parameter provisioning for time synchronization service (see clause 5.27.1.8 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r w:rsidR="00DD14AB">
        <w:t>;</w:t>
      </w:r>
    </w:p>
    <w:p w14:paraId="3FFF5676" w14:textId="30987FED"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86681B">
        <w:t>TS 23.502 [</w:t>
      </w:r>
      <w:r>
        <w:t>3]</w:t>
      </w:r>
      <w:r w:rsidR="00DD14AB">
        <w:t>;</w:t>
      </w:r>
    </w:p>
    <w:p w14:paraId="791397F8" w14:textId="00059A57" w:rsidR="009824A8" w:rsidRPr="003D4ABF" w:rsidRDefault="009824A8" w:rsidP="009824A8">
      <w:pPr>
        <w:pStyle w:val="B1"/>
      </w:pPr>
      <w:r>
        <w:t>-</w:t>
      </w:r>
      <w:r>
        <w:tab/>
        <w:t xml:space="preserve">Service specific parameter provisioning for A2X communication (see clause 5.20 of </w:t>
      </w:r>
      <w:r w:rsidR="0086681B">
        <w:t>TS 23.501 [</w:t>
      </w:r>
      <w:r>
        <w:t xml:space="preserve">2] and clause 4.15.6.7 of </w:t>
      </w:r>
      <w:r w:rsidR="0086681B">
        <w:t>TS 23.502 [</w:t>
      </w:r>
      <w:r>
        <w:t>3]).</w:t>
      </w:r>
    </w:p>
    <w:p w14:paraId="1985B410" w14:textId="5CA6F70B" w:rsidR="008D2612" w:rsidRDefault="008D2612" w:rsidP="008D2612">
      <w:pPr>
        <w:pStyle w:val="Heading3"/>
      </w:pPr>
      <w:bookmarkStart w:id="158" w:name="_CR4_2_7"/>
      <w:bookmarkStart w:id="159" w:name="_Toc178072705"/>
      <w:bookmarkEnd w:id="158"/>
      <w:r>
        <w:t>4.2.7</w:t>
      </w:r>
      <w:r>
        <w:tab/>
        <w:t>Slice replacement related policy control requirements</w:t>
      </w:r>
      <w:bookmarkEnd w:id="159"/>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0" w:name="_CR4_3"/>
      <w:bookmarkStart w:id="161" w:name="_Toc178072706"/>
      <w:bookmarkEnd w:id="160"/>
      <w:r w:rsidRPr="003D4ABF">
        <w:lastRenderedPageBreak/>
        <w:t>4.3</w:t>
      </w:r>
      <w:r w:rsidRPr="003D4ABF">
        <w:tab/>
        <w:t>Session management related policy control requirements</w:t>
      </w:r>
      <w:bookmarkEnd w:id="150"/>
      <w:bookmarkEnd w:id="151"/>
      <w:bookmarkEnd w:id="153"/>
      <w:bookmarkEnd w:id="154"/>
      <w:bookmarkEnd w:id="155"/>
      <w:bookmarkEnd w:id="156"/>
      <w:bookmarkEnd w:id="157"/>
      <w:bookmarkEnd w:id="161"/>
    </w:p>
    <w:p w14:paraId="2C65DC30" w14:textId="77777777" w:rsidR="00787F8E" w:rsidRPr="003D4ABF" w:rsidRDefault="00787F8E" w:rsidP="00787F8E">
      <w:pPr>
        <w:pStyle w:val="Heading3"/>
      </w:pPr>
      <w:bookmarkStart w:id="162" w:name="_CR4_3_1"/>
      <w:bookmarkStart w:id="163" w:name="_Toc19197279"/>
      <w:bookmarkStart w:id="164" w:name="_Toc27896432"/>
      <w:bookmarkStart w:id="165" w:name="_Toc36192600"/>
      <w:bookmarkStart w:id="166" w:name="_Toc37076331"/>
      <w:bookmarkStart w:id="167" w:name="_Toc45194777"/>
      <w:bookmarkStart w:id="168" w:name="_Toc47594189"/>
      <w:bookmarkStart w:id="169" w:name="_Toc51836820"/>
      <w:bookmarkStart w:id="170" w:name="_Toc178072707"/>
      <w:bookmarkEnd w:id="162"/>
      <w:r w:rsidRPr="003D4ABF">
        <w:t>4.3.1</w:t>
      </w:r>
      <w:r w:rsidRPr="003D4ABF">
        <w:tab/>
        <w:t>General requirements</w:t>
      </w:r>
      <w:bookmarkEnd w:id="163"/>
      <w:bookmarkEnd w:id="164"/>
      <w:bookmarkEnd w:id="165"/>
      <w:bookmarkEnd w:id="166"/>
      <w:bookmarkEnd w:id="167"/>
      <w:bookmarkEnd w:id="168"/>
      <w:bookmarkEnd w:id="169"/>
      <w:bookmarkEnd w:id="170"/>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1" w:name="_CR4_3_2"/>
      <w:bookmarkStart w:id="172" w:name="_Toc19197280"/>
      <w:bookmarkStart w:id="173" w:name="_Toc27896433"/>
      <w:bookmarkStart w:id="174" w:name="_Toc36192601"/>
      <w:bookmarkStart w:id="175" w:name="_Toc37076332"/>
      <w:bookmarkStart w:id="176" w:name="_Toc45194778"/>
      <w:bookmarkStart w:id="177" w:name="_Toc47594190"/>
      <w:bookmarkStart w:id="178" w:name="_Toc51836821"/>
      <w:bookmarkStart w:id="179" w:name="_Toc178072708"/>
      <w:bookmarkEnd w:id="171"/>
      <w:r w:rsidRPr="003D4ABF">
        <w:t>4.3.2</w:t>
      </w:r>
      <w:r w:rsidRPr="003D4ABF">
        <w:tab/>
        <w:t>Charging related requirements</w:t>
      </w:r>
      <w:bookmarkEnd w:id="172"/>
      <w:bookmarkEnd w:id="173"/>
      <w:bookmarkEnd w:id="174"/>
      <w:bookmarkEnd w:id="175"/>
      <w:bookmarkEnd w:id="176"/>
      <w:bookmarkEnd w:id="177"/>
      <w:bookmarkEnd w:id="178"/>
      <w:bookmarkEnd w:id="179"/>
    </w:p>
    <w:p w14:paraId="67D3B917" w14:textId="77777777" w:rsidR="00787F8E" w:rsidRPr="003D4ABF" w:rsidRDefault="00787F8E" w:rsidP="00787F8E">
      <w:pPr>
        <w:pStyle w:val="Heading4"/>
      </w:pPr>
      <w:bookmarkStart w:id="180" w:name="_CR4_3_2_1"/>
      <w:bookmarkStart w:id="181" w:name="_Toc19197281"/>
      <w:bookmarkStart w:id="182" w:name="_Toc27896434"/>
      <w:bookmarkStart w:id="183" w:name="_Toc36192602"/>
      <w:bookmarkStart w:id="184" w:name="_Toc37076333"/>
      <w:bookmarkStart w:id="185" w:name="_Toc45194779"/>
      <w:bookmarkStart w:id="186" w:name="_Toc47594191"/>
      <w:bookmarkStart w:id="187" w:name="_Toc51836822"/>
      <w:bookmarkStart w:id="188" w:name="_Toc178072709"/>
      <w:bookmarkEnd w:id="180"/>
      <w:r w:rsidRPr="003D4ABF">
        <w:t>4.3.2.1</w:t>
      </w:r>
      <w:r w:rsidRPr="003D4ABF">
        <w:tab/>
        <w:t>General</w:t>
      </w:r>
      <w:bookmarkEnd w:id="181"/>
      <w:bookmarkEnd w:id="182"/>
      <w:bookmarkEnd w:id="183"/>
      <w:bookmarkEnd w:id="184"/>
      <w:bookmarkEnd w:id="185"/>
      <w:bookmarkEnd w:id="186"/>
      <w:bookmarkEnd w:id="187"/>
      <w:bookmarkEnd w:id="188"/>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89" w:name="_CR4_3_2_2"/>
      <w:bookmarkStart w:id="190" w:name="_Toc19197282"/>
      <w:bookmarkStart w:id="191" w:name="_Toc27896435"/>
      <w:bookmarkStart w:id="192" w:name="_Toc36192603"/>
      <w:bookmarkStart w:id="193" w:name="_Toc37076334"/>
      <w:bookmarkStart w:id="194" w:name="_Toc45194780"/>
      <w:bookmarkStart w:id="195" w:name="_Toc47594192"/>
      <w:bookmarkStart w:id="196" w:name="_Toc51836823"/>
      <w:bookmarkStart w:id="197" w:name="_Toc178072710"/>
      <w:bookmarkEnd w:id="189"/>
      <w:r w:rsidRPr="003D4ABF">
        <w:t>4.3.2.2</w:t>
      </w:r>
      <w:r w:rsidRPr="003D4ABF">
        <w:tab/>
        <w:t>Charging models</w:t>
      </w:r>
      <w:bookmarkEnd w:id="190"/>
      <w:bookmarkEnd w:id="191"/>
      <w:bookmarkEnd w:id="192"/>
      <w:bookmarkEnd w:id="193"/>
      <w:bookmarkEnd w:id="194"/>
      <w:bookmarkEnd w:id="195"/>
      <w:bookmarkEnd w:id="196"/>
      <w:bookmarkEnd w:id="197"/>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98" w:name="_CR4_3_2_3"/>
      <w:bookmarkStart w:id="199" w:name="_Toc19197283"/>
      <w:bookmarkStart w:id="200" w:name="_Toc27896436"/>
      <w:bookmarkStart w:id="201" w:name="_Toc36192604"/>
      <w:bookmarkStart w:id="202" w:name="_Toc37076335"/>
      <w:bookmarkStart w:id="203" w:name="_Toc45194781"/>
      <w:bookmarkStart w:id="204" w:name="_Toc47594193"/>
      <w:bookmarkStart w:id="205" w:name="_Toc51836824"/>
      <w:bookmarkStart w:id="206" w:name="_Toc178072711"/>
      <w:bookmarkEnd w:id="198"/>
      <w:r w:rsidRPr="003D4ABF">
        <w:t>4.3.2.3</w:t>
      </w:r>
      <w:r w:rsidRPr="003D4ABF">
        <w:tab/>
        <w:t>Charging requirements</w:t>
      </w:r>
      <w:bookmarkEnd w:id="199"/>
      <w:bookmarkEnd w:id="200"/>
      <w:bookmarkEnd w:id="201"/>
      <w:bookmarkEnd w:id="202"/>
      <w:bookmarkEnd w:id="203"/>
      <w:bookmarkEnd w:id="204"/>
      <w:bookmarkEnd w:id="205"/>
      <w:bookmarkEnd w:id="206"/>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07" w:name="_CR4_3_2_4"/>
      <w:bookmarkStart w:id="208" w:name="_Toc19197284"/>
      <w:bookmarkStart w:id="209" w:name="_Toc27896437"/>
      <w:bookmarkStart w:id="210" w:name="_Toc36192605"/>
      <w:bookmarkStart w:id="211" w:name="_Toc37076336"/>
      <w:bookmarkStart w:id="212" w:name="_Toc45194782"/>
      <w:bookmarkStart w:id="213" w:name="_Toc47594194"/>
      <w:bookmarkStart w:id="214" w:name="_Toc51836825"/>
      <w:bookmarkStart w:id="215" w:name="_Toc178072712"/>
      <w:bookmarkEnd w:id="207"/>
      <w:r w:rsidRPr="003D4ABF">
        <w:t>4.3.2.4</w:t>
      </w:r>
      <w:r w:rsidRPr="003D4ABF">
        <w:tab/>
        <w:t>Examples of Service Data Flow Charging</w:t>
      </w:r>
      <w:bookmarkEnd w:id="208"/>
      <w:bookmarkEnd w:id="209"/>
      <w:bookmarkEnd w:id="210"/>
      <w:bookmarkEnd w:id="211"/>
      <w:bookmarkEnd w:id="212"/>
      <w:bookmarkEnd w:id="213"/>
      <w:bookmarkEnd w:id="214"/>
      <w:bookmarkEnd w:id="215"/>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16" w:name="_CR4_3_3"/>
      <w:bookmarkStart w:id="217" w:name="_Toc19197285"/>
      <w:bookmarkStart w:id="218" w:name="_Toc27896438"/>
      <w:bookmarkStart w:id="219" w:name="_Toc36192606"/>
      <w:bookmarkStart w:id="220" w:name="_Toc37076337"/>
      <w:bookmarkStart w:id="221" w:name="_Toc45194783"/>
      <w:bookmarkStart w:id="222" w:name="_Toc47594195"/>
      <w:bookmarkStart w:id="223" w:name="_Toc51836826"/>
      <w:bookmarkStart w:id="224" w:name="_Toc178072713"/>
      <w:bookmarkEnd w:id="216"/>
      <w:r w:rsidRPr="003D4ABF">
        <w:t>4.3.3</w:t>
      </w:r>
      <w:r w:rsidRPr="003D4ABF">
        <w:tab/>
        <w:t>Policy control requirements</w:t>
      </w:r>
      <w:bookmarkEnd w:id="217"/>
      <w:bookmarkEnd w:id="218"/>
      <w:bookmarkEnd w:id="219"/>
      <w:bookmarkEnd w:id="220"/>
      <w:bookmarkEnd w:id="221"/>
      <w:bookmarkEnd w:id="222"/>
      <w:bookmarkEnd w:id="223"/>
      <w:bookmarkEnd w:id="224"/>
    </w:p>
    <w:p w14:paraId="4DD9F077" w14:textId="77777777" w:rsidR="00787F8E" w:rsidRPr="003D4ABF" w:rsidRDefault="00787F8E" w:rsidP="00787F8E">
      <w:pPr>
        <w:pStyle w:val="Heading4"/>
      </w:pPr>
      <w:bookmarkStart w:id="225" w:name="_CR4_3_3_1"/>
      <w:bookmarkStart w:id="226" w:name="_Toc19197286"/>
      <w:bookmarkStart w:id="227" w:name="_Toc27896439"/>
      <w:bookmarkStart w:id="228" w:name="_Toc36192607"/>
      <w:bookmarkStart w:id="229" w:name="_Toc37076338"/>
      <w:bookmarkStart w:id="230" w:name="_Toc45194784"/>
      <w:bookmarkStart w:id="231" w:name="_Toc47594196"/>
      <w:bookmarkStart w:id="232" w:name="_Toc51836827"/>
      <w:bookmarkStart w:id="233" w:name="_Toc178072714"/>
      <w:bookmarkEnd w:id="225"/>
      <w:r w:rsidRPr="003D4ABF">
        <w:t>4.3.3.1</w:t>
      </w:r>
      <w:r w:rsidRPr="003D4ABF">
        <w:tab/>
        <w:t>Gating control requirements</w:t>
      </w:r>
      <w:bookmarkEnd w:id="226"/>
      <w:bookmarkEnd w:id="227"/>
      <w:bookmarkEnd w:id="228"/>
      <w:bookmarkEnd w:id="229"/>
      <w:bookmarkEnd w:id="230"/>
      <w:bookmarkEnd w:id="231"/>
      <w:bookmarkEnd w:id="232"/>
      <w:bookmarkEnd w:id="233"/>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4" w:name="_CR4_3_3_2"/>
      <w:bookmarkStart w:id="235" w:name="_Toc19197287"/>
      <w:bookmarkStart w:id="236" w:name="_Toc27896440"/>
      <w:bookmarkStart w:id="237" w:name="_Toc36192608"/>
      <w:bookmarkStart w:id="238" w:name="_Toc37076339"/>
      <w:bookmarkStart w:id="239" w:name="_Toc45194785"/>
      <w:bookmarkStart w:id="240" w:name="_Toc47594197"/>
      <w:bookmarkStart w:id="241" w:name="_Toc51836828"/>
      <w:bookmarkStart w:id="242" w:name="_Toc178072715"/>
      <w:bookmarkEnd w:id="234"/>
      <w:r w:rsidRPr="003D4ABF">
        <w:t>4.3.3.2</w:t>
      </w:r>
      <w:r w:rsidRPr="003D4ABF">
        <w:tab/>
        <w:t>QoS control requirements</w:t>
      </w:r>
      <w:bookmarkEnd w:id="235"/>
      <w:bookmarkEnd w:id="236"/>
      <w:bookmarkEnd w:id="237"/>
      <w:bookmarkEnd w:id="238"/>
      <w:bookmarkEnd w:id="239"/>
      <w:bookmarkEnd w:id="240"/>
      <w:bookmarkEnd w:id="241"/>
      <w:bookmarkEnd w:id="242"/>
    </w:p>
    <w:p w14:paraId="3D3045AE" w14:textId="77777777" w:rsidR="00787F8E" w:rsidRPr="003D4ABF" w:rsidRDefault="00787F8E" w:rsidP="00787F8E">
      <w:pPr>
        <w:pStyle w:val="Heading5"/>
      </w:pPr>
      <w:bookmarkStart w:id="243" w:name="_CR4_3_3_2_1"/>
      <w:bookmarkStart w:id="244" w:name="_Toc19197288"/>
      <w:bookmarkStart w:id="245" w:name="_Toc27896441"/>
      <w:bookmarkStart w:id="246" w:name="_Toc36192609"/>
      <w:bookmarkStart w:id="247" w:name="_Toc37076340"/>
      <w:bookmarkStart w:id="248" w:name="_Toc45194786"/>
      <w:bookmarkStart w:id="249" w:name="_Toc47594198"/>
      <w:bookmarkStart w:id="250" w:name="_Toc51836829"/>
      <w:bookmarkStart w:id="251" w:name="_Toc178072716"/>
      <w:bookmarkEnd w:id="243"/>
      <w:r w:rsidRPr="003D4ABF">
        <w:t>4.3.3.2.1</w:t>
      </w:r>
      <w:r w:rsidRPr="003D4ABF">
        <w:tab/>
        <w:t>QoS control at service data flow level</w:t>
      </w:r>
      <w:bookmarkEnd w:id="244"/>
      <w:bookmarkEnd w:id="245"/>
      <w:bookmarkEnd w:id="246"/>
      <w:bookmarkEnd w:id="247"/>
      <w:bookmarkEnd w:id="248"/>
      <w:bookmarkEnd w:id="249"/>
      <w:bookmarkEnd w:id="250"/>
      <w:bookmarkEnd w:id="251"/>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2" w:name="_CR4_3_3_2_2"/>
      <w:bookmarkStart w:id="253" w:name="_Toc19197289"/>
      <w:bookmarkStart w:id="254" w:name="_Toc27896442"/>
      <w:bookmarkStart w:id="255" w:name="_Toc36192610"/>
      <w:bookmarkStart w:id="256" w:name="_Toc37076341"/>
      <w:bookmarkStart w:id="257" w:name="_Toc45194787"/>
      <w:bookmarkStart w:id="258" w:name="_Toc47594199"/>
      <w:bookmarkStart w:id="259" w:name="_Toc51836830"/>
      <w:bookmarkStart w:id="260" w:name="_Toc178072717"/>
      <w:bookmarkEnd w:id="252"/>
      <w:r w:rsidRPr="003D4ABF">
        <w:t>4.3.3.2.2</w:t>
      </w:r>
      <w:r w:rsidRPr="003D4ABF">
        <w:tab/>
        <w:t>QoS control at QoS Flow level</w:t>
      </w:r>
      <w:bookmarkEnd w:id="253"/>
      <w:bookmarkEnd w:id="254"/>
      <w:bookmarkEnd w:id="255"/>
      <w:bookmarkEnd w:id="256"/>
      <w:bookmarkEnd w:id="257"/>
      <w:bookmarkEnd w:id="258"/>
      <w:bookmarkEnd w:id="259"/>
      <w:bookmarkEnd w:id="260"/>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1" w:name="_CR4_3_3_2_3"/>
      <w:bookmarkStart w:id="262" w:name="_Toc19197290"/>
      <w:bookmarkStart w:id="263" w:name="_Toc27896443"/>
      <w:bookmarkStart w:id="264" w:name="_Toc36192611"/>
      <w:bookmarkStart w:id="265" w:name="_Toc37076342"/>
      <w:bookmarkStart w:id="266" w:name="_Toc45194788"/>
      <w:bookmarkStart w:id="267" w:name="_Toc47594200"/>
      <w:bookmarkStart w:id="268" w:name="_Toc51836831"/>
      <w:bookmarkStart w:id="269" w:name="_Toc178072718"/>
      <w:bookmarkEnd w:id="261"/>
      <w:r w:rsidRPr="003D4ABF">
        <w:t>4.3.3.2.3</w:t>
      </w:r>
      <w:r w:rsidRPr="003D4ABF">
        <w:tab/>
        <w:t>QoS control at PDU Session level</w:t>
      </w:r>
      <w:bookmarkEnd w:id="262"/>
      <w:bookmarkEnd w:id="263"/>
      <w:bookmarkEnd w:id="264"/>
      <w:bookmarkEnd w:id="265"/>
      <w:bookmarkEnd w:id="266"/>
      <w:bookmarkEnd w:id="267"/>
      <w:bookmarkEnd w:id="268"/>
      <w:bookmarkEnd w:id="269"/>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0" w:name="_CR4_3_3_3"/>
      <w:bookmarkStart w:id="271" w:name="_Toc19197291"/>
      <w:bookmarkStart w:id="272" w:name="_Toc27896444"/>
      <w:bookmarkStart w:id="273" w:name="_Toc36192612"/>
      <w:bookmarkStart w:id="274" w:name="_Toc37076343"/>
      <w:bookmarkStart w:id="275" w:name="_Toc45194789"/>
      <w:bookmarkStart w:id="276" w:name="_Toc47594201"/>
      <w:bookmarkStart w:id="277" w:name="_Toc51836832"/>
      <w:bookmarkStart w:id="278" w:name="_Toc178072719"/>
      <w:bookmarkEnd w:id="270"/>
      <w:r w:rsidRPr="003D4ABF">
        <w:t>4.3.3.3</w:t>
      </w:r>
      <w:r w:rsidRPr="003D4ABF">
        <w:tab/>
        <w:t>Subscriber spending limits requirements</w:t>
      </w:r>
      <w:bookmarkEnd w:id="271"/>
      <w:bookmarkEnd w:id="272"/>
      <w:bookmarkEnd w:id="273"/>
      <w:bookmarkEnd w:id="274"/>
      <w:bookmarkEnd w:id="275"/>
      <w:bookmarkEnd w:id="276"/>
      <w:bookmarkEnd w:id="277"/>
      <w:bookmarkEnd w:id="278"/>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79" w:name="_CR4_3_4"/>
      <w:bookmarkStart w:id="280" w:name="_Toc19197292"/>
      <w:bookmarkStart w:id="281" w:name="_Toc27896445"/>
      <w:bookmarkStart w:id="282" w:name="_Toc36192613"/>
      <w:bookmarkStart w:id="283" w:name="_Toc37076344"/>
      <w:bookmarkStart w:id="284" w:name="_Toc45194790"/>
      <w:bookmarkStart w:id="285" w:name="_Toc47594202"/>
      <w:bookmarkStart w:id="286" w:name="_Toc51836833"/>
      <w:bookmarkStart w:id="287" w:name="_Toc178072720"/>
      <w:bookmarkEnd w:id="279"/>
      <w:r w:rsidRPr="003D4ABF">
        <w:t>4.3.4</w:t>
      </w:r>
      <w:r w:rsidRPr="003D4ABF">
        <w:tab/>
        <w:t>Usage monitoring control requirements</w:t>
      </w:r>
      <w:bookmarkEnd w:id="280"/>
      <w:bookmarkEnd w:id="281"/>
      <w:bookmarkEnd w:id="282"/>
      <w:bookmarkEnd w:id="283"/>
      <w:bookmarkEnd w:id="284"/>
      <w:bookmarkEnd w:id="285"/>
      <w:bookmarkEnd w:id="286"/>
      <w:bookmarkEnd w:id="287"/>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657080A3"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88" w:name="_CR4_3_5"/>
      <w:bookmarkStart w:id="289" w:name="_Toc19197293"/>
      <w:bookmarkStart w:id="290" w:name="_Toc27896446"/>
      <w:bookmarkStart w:id="291" w:name="_Toc36192614"/>
      <w:bookmarkStart w:id="292" w:name="_Toc37076345"/>
      <w:bookmarkStart w:id="293" w:name="_Toc45194791"/>
      <w:bookmarkStart w:id="294" w:name="_Toc47594203"/>
      <w:bookmarkStart w:id="295" w:name="_Toc51836834"/>
      <w:bookmarkStart w:id="296" w:name="_Toc178072721"/>
      <w:bookmarkEnd w:id="288"/>
      <w:r w:rsidRPr="003D4ABF">
        <w:t>4.3.5</w:t>
      </w:r>
      <w:r w:rsidRPr="003D4ABF">
        <w:tab/>
        <w:t>Application detection and control requirements</w:t>
      </w:r>
      <w:bookmarkEnd w:id="289"/>
      <w:bookmarkEnd w:id="290"/>
      <w:bookmarkEnd w:id="291"/>
      <w:bookmarkEnd w:id="292"/>
      <w:bookmarkEnd w:id="293"/>
      <w:bookmarkEnd w:id="294"/>
      <w:bookmarkEnd w:id="295"/>
      <w:bookmarkEnd w:id="296"/>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297" w:name="_CR4_3_6"/>
      <w:bookmarkStart w:id="298" w:name="_Toc19197294"/>
      <w:bookmarkStart w:id="299" w:name="_Toc27896447"/>
      <w:bookmarkStart w:id="300" w:name="_Toc36192615"/>
      <w:bookmarkStart w:id="301" w:name="_Toc37076346"/>
      <w:bookmarkStart w:id="302" w:name="_Toc45194792"/>
      <w:bookmarkStart w:id="303" w:name="_Toc47594204"/>
      <w:bookmarkStart w:id="304" w:name="_Toc51836835"/>
      <w:bookmarkStart w:id="305" w:name="_Toc178072722"/>
      <w:bookmarkEnd w:id="297"/>
      <w:r w:rsidRPr="003D4ABF">
        <w:t>4.3.6</w:t>
      </w:r>
      <w:r w:rsidRPr="003D4ABF">
        <w:rPr>
          <w:rFonts w:eastAsia="SimSun"/>
        </w:rPr>
        <w:tab/>
      </w:r>
      <w:r w:rsidRPr="003D4ABF">
        <w:t>Support for session management related network capability exposure</w:t>
      </w:r>
      <w:bookmarkEnd w:id="298"/>
      <w:bookmarkEnd w:id="299"/>
      <w:bookmarkEnd w:id="300"/>
      <w:bookmarkEnd w:id="301"/>
      <w:bookmarkEnd w:id="302"/>
      <w:bookmarkEnd w:id="303"/>
      <w:bookmarkEnd w:id="304"/>
      <w:bookmarkEnd w:id="305"/>
    </w:p>
    <w:p w14:paraId="3A189F50" w14:textId="77777777" w:rsidR="00787F8E" w:rsidRPr="003D4ABF" w:rsidRDefault="00787F8E" w:rsidP="00787F8E">
      <w:bookmarkStart w:id="306" w:name="_Toc19197295"/>
      <w:bookmarkStart w:id="307" w:name="_Toc27896448"/>
      <w:r w:rsidRPr="003D4ABF">
        <w:t>Support for network capability exposure enables an AF (e.g. an external ASP) to request the following session management related policy control functionality from the NEF:</w:t>
      </w:r>
    </w:p>
    <w:p w14:paraId="5DA48FB6" w14:textId="77698D74" w:rsidR="00787F8E" w:rsidRPr="003D4ABF" w:rsidRDefault="00787F8E" w:rsidP="00787F8E">
      <w:pPr>
        <w:pStyle w:val="B1"/>
      </w:pPr>
      <w:r w:rsidRPr="003D4ABF">
        <w:t>-</w:t>
      </w:r>
      <w:r w:rsidRPr="003D4ABF">
        <w:tab/>
        <w:t xml:space="preserve">Set or change a chargeable party at AF session setup (see clause 4.15.6.4 and 4.15.6.5 of </w:t>
      </w:r>
      <w:r w:rsidR="0086681B" w:rsidRPr="003D4ABF">
        <w:t>TS</w:t>
      </w:r>
      <w:r w:rsidR="0086681B">
        <w:t> </w:t>
      </w:r>
      <w:r w:rsidR="0086681B" w:rsidRPr="003D4ABF">
        <w:t>23.502</w:t>
      </w:r>
      <w:r w:rsidR="0086681B">
        <w:t> </w:t>
      </w:r>
      <w:r w:rsidR="0086681B" w:rsidRPr="003D4ABF">
        <w:t>[</w:t>
      </w:r>
      <w:r w:rsidRPr="003D4ABF">
        <w:t>3]);</w:t>
      </w:r>
    </w:p>
    <w:p w14:paraId="0D2A162E" w14:textId="2803C961"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00DD14AB">
        <w:t xml:space="preserve"> and clause 6.1.3.22</w:t>
      </w:r>
      <w:r w:rsidRPr="003D4ABF">
        <w:t>);</w:t>
      </w:r>
    </w:p>
    <w:p w14:paraId="7C2D58AA" w14:textId="63493E6A" w:rsidR="00E86E60" w:rsidRDefault="00E86E60" w:rsidP="00787F8E">
      <w:pPr>
        <w:pStyle w:val="B1"/>
      </w:pPr>
      <w:r>
        <w:lastRenderedPageBreak/>
        <w:t>-</w:t>
      </w:r>
      <w:r>
        <w:tab/>
        <w:t xml:space="preserve">Request QoS, traffic characteristics provisioning and performance monitoring for an individual UE or a group of UEs (see clause 4.15.6.14 of </w:t>
      </w:r>
      <w:r w:rsidR="0086681B">
        <w:t>TS 23.502 [</w:t>
      </w:r>
      <w:r>
        <w:t>3]);</w:t>
      </w:r>
    </w:p>
    <w:p w14:paraId="22A1AD1E" w14:textId="345151C0"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1FB61D67" w:rsidR="00844BD5" w:rsidRPr="003D4ABF" w:rsidRDefault="00844BD5" w:rsidP="00844BD5">
      <w:pPr>
        <w:pStyle w:val="B1"/>
      </w:pPr>
      <w:bookmarkStart w:id="308" w:name="_Toc36192616"/>
      <w:bookmarkStart w:id="309" w:name="_Toc37076347"/>
      <w:bookmarkStart w:id="310" w:name="_Toc45194793"/>
      <w:bookmarkStart w:id="311" w:name="_Toc47594205"/>
      <w:bookmarkStart w:id="312"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86681B" w:rsidRPr="003D4ABF">
        <w:t>TS</w:t>
      </w:r>
      <w:r w:rsidR="0086681B">
        <w:t> </w:t>
      </w:r>
      <w:r w:rsidR="0086681B" w:rsidRPr="003D4ABF">
        <w:t>23.501</w:t>
      </w:r>
      <w:r w:rsidR="0086681B">
        <w:t> </w:t>
      </w:r>
      <w:r w:rsidR="0086681B" w:rsidRPr="003D4ABF">
        <w:t>[</w:t>
      </w:r>
      <w:r w:rsidRPr="003D4ABF">
        <w:t>2]</w:t>
      </w:r>
      <w:r w:rsidR="00DD14AB">
        <w:t>,</w:t>
      </w:r>
      <w:r w:rsidRPr="003D4ABF">
        <w:t xml:space="preserve"> clause 4.15.9 of </w:t>
      </w:r>
      <w:r w:rsidR="0086681B" w:rsidRPr="003D4ABF">
        <w:t>TS</w:t>
      </w:r>
      <w:r w:rsidR="0086681B">
        <w:t> </w:t>
      </w:r>
      <w:r w:rsidR="0086681B" w:rsidRPr="003D4ABF">
        <w:t>23.502</w:t>
      </w:r>
      <w:r w:rsidR="0086681B">
        <w:t> </w:t>
      </w:r>
      <w:r w:rsidR="0086681B" w:rsidRPr="003D4ABF">
        <w:t>[</w:t>
      </w:r>
      <w:r w:rsidRPr="003D4ABF">
        <w:t>3]</w:t>
      </w:r>
      <w:r w:rsidR="00DD14AB">
        <w:t xml:space="preserve"> and clause 6.1.3.23a</w:t>
      </w:r>
      <w:r w:rsidRPr="003D4ABF">
        <w:t>)</w:t>
      </w:r>
      <w:r w:rsidR="00DD14AB">
        <w:t>;</w:t>
      </w:r>
    </w:p>
    <w:p w14:paraId="5930DF30" w14:textId="65F68BA7" w:rsidR="00DD14AB" w:rsidRDefault="00DD14AB" w:rsidP="00DD14AB">
      <w:pPr>
        <w:pStyle w:val="B1"/>
      </w:pPr>
      <w:bookmarkStart w:id="313" w:name="_CR4_3_7"/>
      <w:bookmarkEnd w:id="313"/>
      <w:r>
        <w:t>-</w:t>
      </w:r>
      <w:r>
        <w:tab/>
        <w:t>Application Function influence on traffic routing, as defined in clauses 4.3.7 and 6.1.3.14, as well as in clause 5.6.7 of TS 23.501 [2];</w:t>
      </w:r>
    </w:p>
    <w:p w14:paraId="10835B03" w14:textId="1897C137" w:rsidR="00DD14AB" w:rsidRDefault="00DD14AB" w:rsidP="00DD14AB">
      <w:pPr>
        <w:pStyle w:val="B1"/>
      </w:pPr>
      <w:r>
        <w:t>-</w:t>
      </w:r>
      <w:r>
        <w:tab/>
        <w:t>Application Function influence on Service Function Chaining, as defined in clauses 4.3.7 and 6.1.3.14, as well as in clause 5.6.16 of TS 23.501 [2].</w:t>
      </w:r>
    </w:p>
    <w:p w14:paraId="2F7B1989" w14:textId="77777777" w:rsidR="00787F8E" w:rsidRPr="003D4ABF" w:rsidRDefault="00787F8E" w:rsidP="00787F8E">
      <w:pPr>
        <w:pStyle w:val="Heading3"/>
      </w:pPr>
      <w:bookmarkStart w:id="314" w:name="_Toc178072723"/>
      <w:r w:rsidRPr="003D4ABF">
        <w:t>4.3.7</w:t>
      </w:r>
      <w:r w:rsidRPr="003D4ABF">
        <w:rPr>
          <w:rFonts w:eastAsia="SimSun"/>
        </w:rPr>
        <w:tab/>
      </w:r>
      <w:r w:rsidRPr="003D4ABF">
        <w:t>Traffic steering control</w:t>
      </w:r>
      <w:bookmarkEnd w:id="306"/>
      <w:bookmarkEnd w:id="307"/>
      <w:bookmarkEnd w:id="308"/>
      <w:bookmarkEnd w:id="309"/>
      <w:bookmarkEnd w:id="310"/>
      <w:bookmarkEnd w:id="311"/>
      <w:bookmarkEnd w:id="312"/>
      <w:bookmarkEnd w:id="314"/>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818B4FC"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86681B">
        <w:t>TS 23.501 [</w:t>
      </w:r>
      <w:r w:rsidR="00EB452C">
        <w:t>2].</w:t>
      </w:r>
      <w:r w:rsidRPr="003D4ABF">
        <w:t xml:space="preserve"> This is supported in non-roaming and home-routed scenarios only.</w:t>
      </w:r>
    </w:p>
    <w:p w14:paraId="33EEAACD" w14:textId="37A541F4"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86681B" w:rsidRPr="003D4ABF">
        <w:rPr>
          <w:rFonts w:eastAsia="MS Mincho"/>
        </w:rPr>
        <w:t>TS</w:t>
      </w:r>
      <w:r w:rsidR="0086681B">
        <w:rPr>
          <w:rFonts w:eastAsia="MS Mincho"/>
        </w:rPr>
        <w:t> </w:t>
      </w:r>
      <w:r w:rsidR="0086681B" w:rsidRPr="003D4ABF">
        <w:rPr>
          <w:rFonts w:eastAsia="MS Mincho"/>
        </w:rPr>
        <w:t>23.501</w:t>
      </w:r>
      <w:r w:rsidR="0086681B">
        <w:rPr>
          <w:rFonts w:eastAsia="MS Mincho"/>
        </w:rPr>
        <w:t> </w:t>
      </w:r>
      <w:r w:rsidR="0086681B"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315" w:name="_CR4_4"/>
      <w:bookmarkStart w:id="316" w:name="_Toc19197296"/>
      <w:bookmarkStart w:id="317" w:name="_Toc27896449"/>
      <w:bookmarkStart w:id="318" w:name="_Toc36192617"/>
      <w:bookmarkStart w:id="319" w:name="_Toc37076348"/>
      <w:bookmarkStart w:id="320" w:name="_Toc45194794"/>
      <w:bookmarkStart w:id="321" w:name="_Toc47594206"/>
      <w:bookmarkStart w:id="322" w:name="_Toc51836837"/>
      <w:bookmarkStart w:id="323" w:name="_Toc178072724"/>
      <w:bookmarkEnd w:id="315"/>
      <w:r w:rsidRPr="003D4ABF">
        <w:t>4.4</w:t>
      </w:r>
      <w:r w:rsidRPr="003D4ABF">
        <w:tab/>
        <w:t xml:space="preserve">Network slice </w:t>
      </w:r>
      <w:r w:rsidR="004B2724" w:rsidRPr="003D4ABF">
        <w:t xml:space="preserve">related </w:t>
      </w:r>
      <w:r w:rsidRPr="003D4ABF">
        <w:t>policy control requirements</w:t>
      </w:r>
      <w:bookmarkEnd w:id="323"/>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24" w:name="_CR5"/>
      <w:bookmarkStart w:id="325" w:name="_Toc178072725"/>
      <w:bookmarkEnd w:id="324"/>
      <w:r w:rsidRPr="003D4ABF">
        <w:rPr>
          <w:lang w:eastAsia="zh-CN"/>
        </w:rPr>
        <w:t>5</w:t>
      </w:r>
      <w:r w:rsidRPr="003D4ABF">
        <w:tab/>
      </w:r>
      <w:r w:rsidRPr="003D4ABF">
        <w:rPr>
          <w:lang w:eastAsia="zh-CN"/>
        </w:rPr>
        <w:t>Architecture model and reference points</w:t>
      </w:r>
      <w:bookmarkEnd w:id="316"/>
      <w:bookmarkEnd w:id="317"/>
      <w:bookmarkEnd w:id="318"/>
      <w:bookmarkEnd w:id="319"/>
      <w:bookmarkEnd w:id="320"/>
      <w:bookmarkEnd w:id="321"/>
      <w:bookmarkEnd w:id="322"/>
      <w:bookmarkEnd w:id="325"/>
    </w:p>
    <w:p w14:paraId="3D5F6233" w14:textId="77777777" w:rsidR="00787F8E" w:rsidRPr="003D4ABF" w:rsidRDefault="00787F8E" w:rsidP="00787F8E">
      <w:pPr>
        <w:pStyle w:val="Heading2"/>
      </w:pPr>
      <w:bookmarkStart w:id="326" w:name="_CR5_1"/>
      <w:bookmarkStart w:id="327" w:name="_Toc19197297"/>
      <w:bookmarkStart w:id="328" w:name="_Toc27896450"/>
      <w:bookmarkStart w:id="329" w:name="_Toc36192618"/>
      <w:bookmarkStart w:id="330" w:name="_Toc37076349"/>
      <w:bookmarkStart w:id="331" w:name="_Toc45194795"/>
      <w:bookmarkStart w:id="332" w:name="_Toc47594207"/>
      <w:bookmarkStart w:id="333" w:name="_Toc51836838"/>
      <w:bookmarkStart w:id="334" w:name="_Toc178072726"/>
      <w:bookmarkEnd w:id="326"/>
      <w:r w:rsidRPr="003D4ABF">
        <w:t>5.1</w:t>
      </w:r>
      <w:r w:rsidRPr="003D4ABF">
        <w:tab/>
        <w:t>General</w:t>
      </w:r>
      <w:bookmarkEnd w:id="327"/>
      <w:bookmarkEnd w:id="328"/>
      <w:bookmarkEnd w:id="329"/>
      <w:bookmarkEnd w:id="330"/>
      <w:bookmarkEnd w:id="331"/>
      <w:bookmarkEnd w:id="332"/>
      <w:bookmarkEnd w:id="333"/>
      <w:bookmarkEnd w:id="334"/>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35" w:name="_CR5_2"/>
      <w:bookmarkStart w:id="336" w:name="_Toc19197298"/>
      <w:bookmarkStart w:id="337" w:name="_Toc27896451"/>
      <w:bookmarkStart w:id="338" w:name="_Toc36192619"/>
      <w:bookmarkStart w:id="339" w:name="_Toc37076350"/>
      <w:bookmarkStart w:id="340" w:name="_Toc45194796"/>
      <w:bookmarkStart w:id="341" w:name="_Toc47594208"/>
      <w:bookmarkStart w:id="342" w:name="_Toc51836839"/>
      <w:bookmarkStart w:id="343" w:name="_Toc178072727"/>
      <w:bookmarkEnd w:id="335"/>
      <w:r w:rsidRPr="003D4ABF">
        <w:rPr>
          <w:lang w:eastAsia="zh-CN"/>
        </w:rPr>
        <w:t>5</w:t>
      </w:r>
      <w:r w:rsidRPr="003D4ABF">
        <w:t>.2</w:t>
      </w:r>
      <w:r w:rsidRPr="003D4ABF">
        <w:tab/>
      </w:r>
      <w:r w:rsidRPr="003D4ABF">
        <w:rPr>
          <w:lang w:eastAsia="zh-CN"/>
        </w:rPr>
        <w:t>Reference architecture</w:t>
      </w:r>
      <w:bookmarkEnd w:id="336"/>
      <w:bookmarkEnd w:id="337"/>
      <w:bookmarkEnd w:id="338"/>
      <w:bookmarkEnd w:id="339"/>
      <w:bookmarkEnd w:id="340"/>
      <w:bookmarkEnd w:id="341"/>
      <w:bookmarkEnd w:id="342"/>
      <w:bookmarkEnd w:id="343"/>
    </w:p>
    <w:p w14:paraId="73CFCB5F" w14:textId="77777777" w:rsidR="00787F8E" w:rsidRPr="003D4ABF" w:rsidRDefault="00787F8E" w:rsidP="00787F8E">
      <w:pPr>
        <w:pStyle w:val="Heading3"/>
        <w:rPr>
          <w:lang w:eastAsia="zh-CN"/>
        </w:rPr>
      </w:pPr>
      <w:bookmarkStart w:id="344" w:name="_CR5_2_1"/>
      <w:bookmarkStart w:id="345" w:name="_Toc19197299"/>
      <w:bookmarkStart w:id="346" w:name="_Toc27896452"/>
      <w:bookmarkStart w:id="347" w:name="_Toc36192620"/>
      <w:bookmarkStart w:id="348" w:name="_Toc37076351"/>
      <w:bookmarkStart w:id="349" w:name="_Toc45194797"/>
      <w:bookmarkStart w:id="350" w:name="_Toc47594209"/>
      <w:bookmarkStart w:id="351" w:name="_Toc51836840"/>
      <w:bookmarkStart w:id="352" w:name="_Toc178072728"/>
      <w:bookmarkEnd w:id="344"/>
      <w:r w:rsidRPr="003D4ABF">
        <w:rPr>
          <w:lang w:eastAsia="zh-CN"/>
        </w:rPr>
        <w:t>5</w:t>
      </w:r>
      <w:r w:rsidRPr="003D4ABF">
        <w:t>.2.1</w:t>
      </w:r>
      <w:r w:rsidRPr="003D4ABF">
        <w:tab/>
        <w:t xml:space="preserve">Non-roaming </w:t>
      </w:r>
      <w:r w:rsidRPr="003D4ABF">
        <w:rPr>
          <w:lang w:eastAsia="zh-CN"/>
        </w:rPr>
        <w:t>architecture</w:t>
      </w:r>
      <w:bookmarkEnd w:id="345"/>
      <w:bookmarkEnd w:id="346"/>
      <w:bookmarkEnd w:id="347"/>
      <w:bookmarkEnd w:id="348"/>
      <w:bookmarkEnd w:id="349"/>
      <w:bookmarkEnd w:id="350"/>
      <w:bookmarkEnd w:id="351"/>
      <w:bookmarkEnd w:id="352"/>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lastRenderedPageBreak/>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5pt;height:199.5pt" o:ole="">
            <v:imagedata r:id="rId19" o:title=""/>
          </v:shape>
          <o:OLEObject Type="Embed" ProgID="Word.Picture.8" ShapeID="_x0000_i1027" DrawAspect="Content" ObjectID="_1788687418" r:id="rId20"/>
        </w:object>
      </w:r>
    </w:p>
    <w:p w14:paraId="2A0AA04A" w14:textId="77777777" w:rsidR="00787F8E" w:rsidRPr="003D4ABF" w:rsidRDefault="00787F8E" w:rsidP="00787F8E">
      <w:pPr>
        <w:pStyle w:val="TF"/>
      </w:pPr>
      <w:bookmarkStart w:id="353" w:name="_CRFigure5_2_11"/>
      <w:r w:rsidRPr="003D4ABF">
        <w:t xml:space="preserve">Figure </w:t>
      </w:r>
      <w:bookmarkEnd w:id="353"/>
      <w:r w:rsidRPr="003D4ABF">
        <w:t>5.2.1-1: Overall non-roaming reference architecture of policy and charging control framework for the 5G System (service based representation)</w:t>
      </w:r>
    </w:p>
    <w:bookmarkStart w:id="354" w:name="_MON_1600547904"/>
    <w:bookmarkEnd w:id="354"/>
    <w:p w14:paraId="74B3EFAD" w14:textId="77777777" w:rsidR="00787F8E" w:rsidRPr="003D4ABF" w:rsidRDefault="00787F8E" w:rsidP="00787F8E">
      <w:pPr>
        <w:pStyle w:val="TH"/>
      </w:pPr>
      <w:r w:rsidRPr="003D4ABF">
        <w:object w:dxaOrig="8835" w:dyaOrig="5531" w14:anchorId="7E660A1C">
          <v:shape id="_x0000_i1028" type="#_x0000_t75" style="width:368.25pt;height:230.25pt" o:ole="">
            <v:imagedata r:id="rId21" o:title=""/>
          </v:shape>
          <o:OLEObject Type="Embed" ProgID="Word.Picture.8" ShapeID="_x0000_i1028" DrawAspect="Content" ObjectID="_1788687419" r:id="rId22"/>
        </w:object>
      </w:r>
    </w:p>
    <w:p w14:paraId="35FEB3EA" w14:textId="77777777" w:rsidR="00787F8E" w:rsidRPr="003D4ABF" w:rsidRDefault="00787F8E" w:rsidP="00787F8E">
      <w:pPr>
        <w:pStyle w:val="TF"/>
      </w:pPr>
      <w:bookmarkStart w:id="355" w:name="_CRFigure5_2_11a"/>
      <w:r w:rsidRPr="003D4ABF">
        <w:t xml:space="preserve">Figure </w:t>
      </w:r>
      <w:bookmarkEnd w:id="355"/>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4035CFDB"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86681B" w:rsidRPr="003D4ABF">
        <w:t>TS</w:t>
      </w:r>
      <w:r w:rsidR="0086681B">
        <w:t> </w:t>
      </w:r>
      <w:r w:rsidR="0086681B" w:rsidRPr="003D4ABF">
        <w:t>23.501</w:t>
      </w:r>
      <w:r w:rsidR="0086681B">
        <w:t> </w:t>
      </w:r>
      <w:r w:rsidR="0086681B" w:rsidRPr="003D4ABF">
        <w:t>[</w:t>
      </w:r>
      <w:r w:rsidRPr="003D4ABF">
        <w:t>2] for N4 reference point definition.</w:t>
      </w:r>
    </w:p>
    <w:p w14:paraId="10C9CDAB" w14:textId="53732EB9"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86681B" w:rsidRPr="003D4ABF">
        <w:t>TS</w:t>
      </w:r>
      <w:r w:rsidR="0086681B">
        <w:t> </w:t>
      </w:r>
      <w:r w:rsidR="0086681B" w:rsidRPr="003D4ABF">
        <w:t>23.501</w:t>
      </w:r>
      <w:r w:rsidR="0086681B">
        <w:t> </w:t>
      </w:r>
      <w:r w:rsidR="0086681B" w:rsidRPr="003D4ABF">
        <w:t>[</w:t>
      </w:r>
      <w:r w:rsidRPr="003D4ABF">
        <w:t>2].</w:t>
      </w:r>
    </w:p>
    <w:p w14:paraId="54498DF3" w14:textId="15E363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p>
    <w:p w14:paraId="44FE1190" w14:textId="5D3425FD"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86681B" w:rsidRPr="003D4ABF">
        <w:rPr>
          <w:lang w:eastAsia="zh-CN"/>
        </w:rPr>
        <w:t>TS</w:t>
      </w:r>
      <w:r w:rsidR="0086681B">
        <w:rPr>
          <w:lang w:eastAsia="zh-CN"/>
        </w:rPr>
        <w:t> </w:t>
      </w:r>
      <w:r w:rsidR="0086681B" w:rsidRPr="003D4ABF">
        <w:rPr>
          <w:lang w:eastAsia="zh-CN"/>
        </w:rPr>
        <w:t>23.288</w:t>
      </w:r>
      <w:r w:rsidR="0086681B">
        <w:rPr>
          <w:lang w:eastAsia="zh-CN"/>
        </w:rPr>
        <w:t> </w:t>
      </w:r>
      <w:r w:rsidR="0086681B" w:rsidRPr="003D4ABF">
        <w:rPr>
          <w:lang w:eastAsia="zh-CN"/>
        </w:rPr>
        <w:t>[</w:t>
      </w:r>
      <w:r w:rsidRPr="003D4ABF">
        <w:rPr>
          <w:lang w:eastAsia="zh-CN"/>
        </w:rPr>
        <w:t>24].</w:t>
      </w:r>
    </w:p>
    <w:p w14:paraId="28E3CCE6" w14:textId="16EAD286" w:rsidR="00787F8E" w:rsidRPr="003D4ABF" w:rsidRDefault="00787F8E" w:rsidP="00787F8E">
      <w:pPr>
        <w:rPr>
          <w:lang w:eastAsia="zh-CN"/>
        </w:rPr>
      </w:pPr>
      <w:r w:rsidRPr="003D4ABF">
        <w:rPr>
          <w:lang w:eastAsia="zh-CN"/>
        </w:rPr>
        <w:lastRenderedPageBreak/>
        <w:t xml:space="preserve">The Nchf service for online and offline charging consumed by the SMF is defined in </w:t>
      </w:r>
      <w:r w:rsidR="0086681B" w:rsidRPr="003D4ABF">
        <w:rPr>
          <w:lang w:eastAsia="zh-CN"/>
        </w:rPr>
        <w:t>TS</w:t>
      </w:r>
      <w:r w:rsidR="0086681B">
        <w:rPr>
          <w:lang w:eastAsia="zh-CN"/>
        </w:rPr>
        <w:t> </w:t>
      </w:r>
      <w:r w:rsidR="0086681B" w:rsidRPr="003D4ABF">
        <w:rPr>
          <w:lang w:eastAsia="zh-CN"/>
        </w:rPr>
        <w:t>32.240</w:t>
      </w:r>
      <w:r w:rsidR="0086681B">
        <w:rPr>
          <w:lang w:eastAsia="zh-CN"/>
        </w:rPr>
        <w:t> </w:t>
      </w:r>
      <w:r w:rsidR="0086681B" w:rsidRPr="003D4ABF">
        <w:rPr>
          <w:lang w:eastAsia="zh-CN"/>
        </w:rPr>
        <w:t>[</w:t>
      </w:r>
      <w:r w:rsidRPr="003D4ABF">
        <w:rPr>
          <w:lang w:eastAsia="zh-CN"/>
        </w:rPr>
        <w:t>8].</w:t>
      </w:r>
    </w:p>
    <w:p w14:paraId="46385ABD" w14:textId="31040F5E" w:rsidR="00787F8E" w:rsidRPr="003D4ABF" w:rsidRDefault="00787F8E" w:rsidP="00787F8E">
      <w:pPr>
        <w:rPr>
          <w:lang w:eastAsia="zh-CN"/>
        </w:rPr>
      </w:pPr>
      <w:r w:rsidRPr="003D4ABF">
        <w:rPr>
          <w:lang w:eastAsia="zh-CN"/>
        </w:rPr>
        <w:t xml:space="preserve">The Nchf service for Spending Limit Control consumed by the PCF is defined in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p>
    <w:p w14:paraId="2CE0E27E" w14:textId="2892C42C" w:rsidR="00663770" w:rsidRPr="003D4ABF" w:rsidRDefault="00663770" w:rsidP="0030218C">
      <w:pPr>
        <w:rPr>
          <w:lang w:eastAsia="zh-CN"/>
        </w:rPr>
      </w:pPr>
      <w:bookmarkStart w:id="356" w:name="_Toc19197300"/>
      <w:bookmarkStart w:id="357" w:name="_Toc27896453"/>
      <w:bookmarkStart w:id="358" w:name="_Toc36192621"/>
      <w:bookmarkStart w:id="359" w:name="_Toc37076352"/>
      <w:bookmarkStart w:id="360" w:name="_Toc45194798"/>
      <w:bookmarkStart w:id="361" w:name="_Toc47594210"/>
      <w:bookmarkStart w:id="362"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63" w:name="_CR5_2_2"/>
      <w:bookmarkStart w:id="364" w:name="_Toc178072729"/>
      <w:bookmarkEnd w:id="363"/>
      <w:r w:rsidRPr="003D4ABF">
        <w:rPr>
          <w:lang w:eastAsia="zh-CN"/>
        </w:rPr>
        <w:t>5</w:t>
      </w:r>
      <w:r w:rsidRPr="003D4ABF">
        <w:t>.2.2</w:t>
      </w:r>
      <w:r w:rsidRPr="003D4ABF">
        <w:tab/>
        <w:t xml:space="preserve">Roaming </w:t>
      </w:r>
      <w:r w:rsidRPr="003D4ABF">
        <w:rPr>
          <w:lang w:eastAsia="zh-CN"/>
        </w:rPr>
        <w:t>architecture</w:t>
      </w:r>
      <w:bookmarkEnd w:id="356"/>
      <w:bookmarkEnd w:id="357"/>
      <w:bookmarkEnd w:id="358"/>
      <w:bookmarkEnd w:id="359"/>
      <w:bookmarkEnd w:id="360"/>
      <w:bookmarkEnd w:id="361"/>
      <w:bookmarkEnd w:id="362"/>
      <w:bookmarkEnd w:id="364"/>
    </w:p>
    <w:p w14:paraId="75C40366" w14:textId="217C97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bookmarkStart w:id="365" w:name="_CRFigure5_2_21"/>
    <w:p w14:paraId="5D47F8E7" w14:textId="024EDBA8" w:rsidR="004730A1" w:rsidRDefault="004730A1" w:rsidP="00B36A7A">
      <w:pPr>
        <w:pStyle w:val="TH"/>
        <w:rPr>
          <w:rFonts w:eastAsia="DengXian"/>
        </w:rPr>
      </w:pPr>
      <w:r w:rsidRPr="003D4ABF">
        <w:object w:dxaOrig="9356" w:dyaOrig="3825" w14:anchorId="62340FCB">
          <v:shape id="_x0000_i1029" type="#_x0000_t75" style="width:479.25pt;height:195.75pt" o:ole="">
            <v:imagedata r:id="rId23" o:title=""/>
          </v:shape>
          <o:OLEObject Type="Embed" ProgID="Word.Picture.8" ShapeID="_x0000_i1029" DrawAspect="Content" ObjectID="_1788687420" r:id="rId24"/>
        </w:object>
      </w:r>
    </w:p>
    <w:p w14:paraId="0D17C65A" w14:textId="5C87B56D" w:rsidR="00787F8E" w:rsidRPr="003D4ABF" w:rsidRDefault="00787F8E" w:rsidP="00787F8E">
      <w:pPr>
        <w:pStyle w:val="TF"/>
        <w:rPr>
          <w:rFonts w:eastAsia="DengXian"/>
        </w:rPr>
      </w:pPr>
      <w:r w:rsidRPr="003D4ABF">
        <w:rPr>
          <w:rFonts w:eastAsia="DengXian"/>
        </w:rPr>
        <w:t xml:space="preserve">Figure </w:t>
      </w:r>
      <w:bookmarkEnd w:id="365"/>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66" w:name="_MON_1600547967"/>
    <w:bookmarkEnd w:id="366"/>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75pt;height:246pt" o:ole="">
            <v:imagedata r:id="rId25" o:title=""/>
          </v:shape>
          <o:OLEObject Type="Embed" ProgID="Word.Picture.8" ShapeID="_x0000_i1030" DrawAspect="Content" ObjectID="_1788687421" r:id="rId26"/>
        </w:object>
      </w:r>
    </w:p>
    <w:p w14:paraId="68CB2A68" w14:textId="4CC44423" w:rsidR="00787F8E" w:rsidRPr="003D4ABF" w:rsidRDefault="00787F8E" w:rsidP="00787F8E">
      <w:pPr>
        <w:pStyle w:val="TF"/>
        <w:rPr>
          <w:rFonts w:eastAsia="DengXian"/>
        </w:rPr>
      </w:pPr>
      <w:bookmarkStart w:id="367" w:name="_CRFigure5_2_21a"/>
      <w:r w:rsidRPr="003D4ABF">
        <w:rPr>
          <w:rFonts w:eastAsia="DengXian"/>
        </w:rPr>
        <w:t xml:space="preserve">Figure </w:t>
      </w:r>
      <w:bookmarkEnd w:id="367"/>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lastRenderedPageBreak/>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46010713"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TS 23.501 [2])</w:t>
      </w:r>
      <w:r w:rsidRPr="003D4ABF">
        <w:rPr>
          <w:rFonts w:eastAsia="DengXian"/>
        </w:rPr>
        <w:t xml:space="preserve"> are not depicted in the roaming reference point architecture figures.</w:t>
      </w:r>
    </w:p>
    <w:p w14:paraId="0FC6E708" w14:textId="4DAA00C5"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4.75pt;height:188.25pt" o:ole="">
            <v:imagedata r:id="rId27" o:title=""/>
          </v:shape>
          <o:OLEObject Type="Embed" ProgID="Visio.Drawing.11" ShapeID="_x0000_i1031" DrawAspect="Content" ObjectID="_1788687422" r:id="rId28"/>
        </w:object>
      </w:r>
    </w:p>
    <w:p w14:paraId="12227AE0" w14:textId="77777777" w:rsidR="00787F8E" w:rsidRPr="003D4ABF" w:rsidRDefault="00787F8E" w:rsidP="00787F8E">
      <w:pPr>
        <w:pStyle w:val="TF"/>
        <w:rPr>
          <w:rFonts w:eastAsia="DengXian"/>
        </w:rPr>
      </w:pPr>
      <w:bookmarkStart w:id="368" w:name="_CRFigure5_2_22"/>
      <w:r w:rsidRPr="003D4ABF">
        <w:rPr>
          <w:rFonts w:eastAsia="DengXian"/>
        </w:rPr>
        <w:t xml:space="preserve">Figure </w:t>
      </w:r>
      <w:bookmarkEnd w:id="368"/>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69" w:name="_MON_1632751462"/>
    <w:bookmarkEnd w:id="369"/>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8pt;height:240pt" o:ole="">
            <v:imagedata r:id="rId29" o:title=""/>
          </v:shape>
          <o:OLEObject Type="Embed" ProgID="Word.Picture.8" ShapeID="_x0000_i1032" DrawAspect="Content" ObjectID="_1788687423" r:id="rId30"/>
        </w:object>
      </w:r>
    </w:p>
    <w:p w14:paraId="14318D17" w14:textId="77777777" w:rsidR="00787F8E" w:rsidRPr="003D4ABF" w:rsidRDefault="00787F8E" w:rsidP="00787F8E">
      <w:pPr>
        <w:pStyle w:val="TF"/>
        <w:rPr>
          <w:rFonts w:eastAsia="DengXian"/>
        </w:rPr>
      </w:pPr>
      <w:bookmarkStart w:id="370" w:name="_CRFigure5_2_22a"/>
      <w:r w:rsidRPr="003D4ABF">
        <w:rPr>
          <w:rFonts w:eastAsia="DengXian"/>
        </w:rPr>
        <w:t xml:space="preserve">Figure </w:t>
      </w:r>
      <w:bookmarkEnd w:id="370"/>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07599D3F"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TS 23.501 [2])</w:t>
      </w:r>
      <w:r w:rsidRPr="003D4ABF">
        <w:rPr>
          <w:lang w:eastAsia="zh-CN"/>
        </w:rPr>
        <w:t xml:space="preserve"> are not depicted in the roaming reference point architecture figures.</w:t>
      </w:r>
    </w:p>
    <w:p w14:paraId="0CF01525" w14:textId="5E0C13A7" w:rsidR="00694C30" w:rsidRPr="003D4ABF" w:rsidRDefault="00694C30" w:rsidP="00694C30">
      <w:pPr>
        <w:pStyle w:val="NO"/>
        <w:rPr>
          <w:lang w:eastAsia="zh-CN"/>
        </w:rPr>
      </w:pPr>
      <w:bookmarkStart w:id="371" w:name="_CR5_2_3"/>
      <w:bookmarkStart w:id="372" w:name="_Toc19197301"/>
      <w:bookmarkStart w:id="373" w:name="_Toc27896454"/>
      <w:bookmarkStart w:id="374" w:name="_Toc36192622"/>
      <w:bookmarkStart w:id="375" w:name="_Toc37076353"/>
      <w:bookmarkStart w:id="376" w:name="_Toc45194799"/>
      <w:bookmarkStart w:id="377" w:name="_Toc47594211"/>
      <w:bookmarkStart w:id="378" w:name="_Toc51836842"/>
      <w:bookmarkEnd w:id="371"/>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ession defined in TS 23.548 [33]),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79" w:name="_Toc178072730"/>
      <w:r w:rsidRPr="003D4ABF">
        <w:rPr>
          <w:lang w:eastAsia="zh-CN"/>
        </w:rPr>
        <w:t>5</w:t>
      </w:r>
      <w:r w:rsidRPr="003D4ABF">
        <w:t>.2.3</w:t>
      </w:r>
      <w:r w:rsidRPr="003D4ABF">
        <w:tab/>
        <w:t>Void</w:t>
      </w:r>
      <w:bookmarkEnd w:id="372"/>
      <w:bookmarkEnd w:id="373"/>
      <w:bookmarkEnd w:id="374"/>
      <w:bookmarkEnd w:id="375"/>
      <w:bookmarkEnd w:id="376"/>
      <w:bookmarkEnd w:id="377"/>
      <w:bookmarkEnd w:id="378"/>
      <w:bookmarkEnd w:id="379"/>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0" w:name="_CR5_3"/>
      <w:bookmarkStart w:id="381" w:name="_Toc19197302"/>
      <w:bookmarkStart w:id="382" w:name="_Toc27896455"/>
      <w:bookmarkStart w:id="383" w:name="_Toc36192623"/>
      <w:bookmarkStart w:id="384" w:name="_Toc37076354"/>
      <w:bookmarkStart w:id="385" w:name="_Toc45194800"/>
      <w:bookmarkStart w:id="386" w:name="_Toc47594212"/>
      <w:bookmarkStart w:id="387" w:name="_Toc51836843"/>
      <w:bookmarkStart w:id="388" w:name="_Toc178072731"/>
      <w:bookmarkEnd w:id="380"/>
      <w:r w:rsidRPr="003D4ABF">
        <w:rPr>
          <w:lang w:eastAsia="zh-CN"/>
        </w:rPr>
        <w:t>5</w:t>
      </w:r>
      <w:r w:rsidRPr="003D4ABF">
        <w:t>.3</w:t>
      </w:r>
      <w:r w:rsidRPr="003D4ABF">
        <w:tab/>
        <w:t>Service-based interfaces and reference points</w:t>
      </w:r>
      <w:bookmarkEnd w:id="381"/>
      <w:bookmarkEnd w:id="382"/>
      <w:bookmarkEnd w:id="383"/>
      <w:bookmarkEnd w:id="384"/>
      <w:bookmarkEnd w:id="385"/>
      <w:bookmarkEnd w:id="386"/>
      <w:bookmarkEnd w:id="387"/>
      <w:bookmarkEnd w:id="388"/>
    </w:p>
    <w:p w14:paraId="558D5BF5" w14:textId="77777777" w:rsidR="00787F8E" w:rsidRPr="003D4ABF" w:rsidRDefault="00787F8E" w:rsidP="00787F8E">
      <w:pPr>
        <w:pStyle w:val="Heading3"/>
      </w:pPr>
      <w:bookmarkStart w:id="389" w:name="_CR5_3_1"/>
      <w:bookmarkStart w:id="390" w:name="_Toc19197303"/>
      <w:bookmarkStart w:id="391" w:name="_Toc27896456"/>
      <w:bookmarkStart w:id="392" w:name="_Toc36192624"/>
      <w:bookmarkStart w:id="393" w:name="_Toc37076355"/>
      <w:bookmarkStart w:id="394" w:name="_Toc45194801"/>
      <w:bookmarkStart w:id="395" w:name="_Toc47594213"/>
      <w:bookmarkStart w:id="396" w:name="_Toc51836844"/>
      <w:bookmarkStart w:id="397" w:name="_Toc178072732"/>
      <w:bookmarkEnd w:id="389"/>
      <w:r w:rsidRPr="003D4ABF">
        <w:t>5.3.1</w:t>
      </w:r>
      <w:r w:rsidRPr="003D4ABF">
        <w:tab/>
        <w:t>Interactions between PCF and AF</w:t>
      </w:r>
      <w:bookmarkEnd w:id="390"/>
      <w:bookmarkEnd w:id="391"/>
      <w:bookmarkEnd w:id="392"/>
      <w:bookmarkEnd w:id="393"/>
      <w:bookmarkEnd w:id="394"/>
      <w:bookmarkEnd w:id="395"/>
      <w:bookmarkEnd w:id="396"/>
      <w:bookmarkEnd w:id="397"/>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7C0C4A65"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86681B" w:rsidRPr="003D4ABF">
        <w:t>TS</w:t>
      </w:r>
      <w:r w:rsidR="0086681B">
        <w:t> </w:t>
      </w:r>
      <w:r w:rsidR="0086681B" w:rsidRPr="003D4ABF">
        <w:t>23.501</w:t>
      </w:r>
      <w:r w:rsidR="0086681B">
        <w:t> </w:t>
      </w:r>
      <w:r w:rsidR="0086681B" w:rsidRPr="003D4ABF">
        <w:t>[</w:t>
      </w:r>
      <w:r w:rsidRPr="003D4ABF">
        <w:t>2];</w:t>
      </w:r>
    </w:p>
    <w:p w14:paraId="153B01F6" w14:textId="010A157D" w:rsidR="00EB452C" w:rsidRDefault="00EB452C" w:rsidP="00787F8E">
      <w:pPr>
        <w:pStyle w:val="B1"/>
        <w:rPr>
          <w:rFonts w:eastAsia="DengXian"/>
          <w:lang w:eastAsia="zh-CN"/>
        </w:rPr>
      </w:pPr>
      <w:r>
        <w:rPr>
          <w:rFonts w:eastAsia="DengXian"/>
          <w:lang w:eastAsia="zh-CN"/>
        </w:rPr>
        <w:lastRenderedPageBreak/>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86681B">
        <w:rPr>
          <w:rFonts w:eastAsia="DengXian"/>
          <w:lang w:eastAsia="zh-CN"/>
        </w:rPr>
        <w:t>TS 23.501 [</w:t>
      </w:r>
      <w:r>
        <w:rPr>
          <w:rFonts w:eastAsia="DengXian"/>
          <w:lang w:eastAsia="zh-CN"/>
        </w:rPr>
        <w:t>2];</w:t>
      </w:r>
    </w:p>
    <w:p w14:paraId="517B0632" w14:textId="308C663D"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380E8117"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86681B" w:rsidRPr="003D4ABF">
        <w:t>TS</w:t>
      </w:r>
      <w:r w:rsidR="0086681B">
        <w:t> </w:t>
      </w:r>
      <w:r w:rsidR="0086681B" w:rsidRPr="003D4ABF">
        <w:t>23.501</w:t>
      </w:r>
      <w:r w:rsidR="0086681B">
        <w:t> </w:t>
      </w:r>
      <w:r w:rsidR="0086681B"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98" w:name="_CR5_3_2"/>
      <w:bookmarkStart w:id="399" w:name="_Toc19197304"/>
      <w:bookmarkStart w:id="400" w:name="_Toc27896457"/>
      <w:bookmarkStart w:id="401" w:name="_Toc36192625"/>
      <w:bookmarkStart w:id="402" w:name="_Toc37076356"/>
      <w:bookmarkStart w:id="403" w:name="_Toc45194802"/>
      <w:bookmarkStart w:id="404" w:name="_Toc47594214"/>
      <w:bookmarkStart w:id="405" w:name="_Toc51836845"/>
      <w:bookmarkStart w:id="406" w:name="_Toc178072733"/>
      <w:bookmarkEnd w:id="398"/>
      <w:r w:rsidRPr="003D4ABF">
        <w:t>5.3.2</w:t>
      </w:r>
      <w:r w:rsidRPr="003D4ABF">
        <w:tab/>
        <w:t>Interactions between PCF and SMF</w:t>
      </w:r>
      <w:bookmarkEnd w:id="399"/>
      <w:bookmarkEnd w:id="400"/>
      <w:bookmarkEnd w:id="401"/>
      <w:bookmarkEnd w:id="402"/>
      <w:bookmarkEnd w:id="403"/>
      <w:bookmarkEnd w:id="404"/>
      <w:bookmarkEnd w:id="405"/>
      <w:bookmarkEnd w:id="406"/>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30DF4CEC"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105ACD48"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4730A1">
        <w:rPr>
          <w:rFonts w:eastAsia="DengXian"/>
        </w:rPr>
        <w:t>;</w:t>
      </w:r>
    </w:p>
    <w:p w14:paraId="1E946A24" w14:textId="0681EDF2" w:rsidR="00DA4C22" w:rsidRPr="003D4ABF" w:rsidRDefault="00DA4C22" w:rsidP="00DA4C22">
      <w:pPr>
        <w:pStyle w:val="B1"/>
        <w:rPr>
          <w:rFonts w:eastAsia="DengXian"/>
        </w:rPr>
      </w:pPr>
      <w:r>
        <w:rPr>
          <w:rFonts w:eastAsia="DengXian"/>
        </w:rPr>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07" w:name="_CR5_3_3"/>
      <w:bookmarkStart w:id="408" w:name="_Toc19197305"/>
      <w:bookmarkStart w:id="409" w:name="_Toc27896458"/>
      <w:bookmarkStart w:id="410" w:name="_Toc36192626"/>
      <w:bookmarkStart w:id="411" w:name="_Toc37076357"/>
      <w:bookmarkStart w:id="412" w:name="_Toc45194803"/>
      <w:bookmarkStart w:id="413" w:name="_Toc47594215"/>
      <w:bookmarkStart w:id="414" w:name="_Toc51836846"/>
      <w:bookmarkStart w:id="415" w:name="_Toc178072734"/>
      <w:bookmarkEnd w:id="407"/>
      <w:r w:rsidRPr="003D4ABF">
        <w:t>5.3.3</w:t>
      </w:r>
      <w:r w:rsidRPr="003D4ABF">
        <w:tab/>
        <w:t>Interactions between PCF and AMF</w:t>
      </w:r>
      <w:bookmarkEnd w:id="408"/>
      <w:bookmarkEnd w:id="409"/>
      <w:bookmarkEnd w:id="410"/>
      <w:bookmarkEnd w:id="411"/>
      <w:bookmarkEnd w:id="412"/>
      <w:bookmarkEnd w:id="413"/>
      <w:bookmarkEnd w:id="414"/>
      <w:bookmarkEnd w:id="415"/>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D67D98F"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64012BB9" w14:textId="6B9BA635"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86681B">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16" w:name="_CR5_3_4"/>
      <w:bookmarkStart w:id="417" w:name="_Toc19197306"/>
      <w:bookmarkStart w:id="418" w:name="_Toc27896459"/>
      <w:bookmarkStart w:id="419" w:name="_Toc36192627"/>
      <w:bookmarkStart w:id="420" w:name="_Toc37076358"/>
      <w:bookmarkStart w:id="421" w:name="_Toc45194804"/>
      <w:bookmarkStart w:id="422" w:name="_Toc47594216"/>
      <w:bookmarkStart w:id="423" w:name="_Toc51836847"/>
      <w:bookmarkStart w:id="424" w:name="_Toc178072735"/>
      <w:bookmarkEnd w:id="416"/>
      <w:r w:rsidRPr="003D4ABF">
        <w:lastRenderedPageBreak/>
        <w:t>5.3.4</w:t>
      </w:r>
      <w:r w:rsidRPr="003D4ABF">
        <w:tab/>
        <w:t>Interactions between V-PCF and H-PCF</w:t>
      </w:r>
      <w:bookmarkEnd w:id="417"/>
      <w:bookmarkEnd w:id="418"/>
      <w:bookmarkEnd w:id="419"/>
      <w:bookmarkEnd w:id="420"/>
      <w:bookmarkEnd w:id="421"/>
      <w:bookmarkEnd w:id="422"/>
      <w:bookmarkEnd w:id="423"/>
      <w:bookmarkEnd w:id="424"/>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67AF178"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49A28B1A" w14:textId="435D8917"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A1356C4"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25" w:name="_CR5_3_5"/>
      <w:bookmarkStart w:id="426" w:name="_Toc19197307"/>
      <w:bookmarkStart w:id="427" w:name="_Toc27896460"/>
      <w:bookmarkStart w:id="428" w:name="_Toc36192628"/>
      <w:bookmarkStart w:id="429" w:name="_Toc37076359"/>
      <w:bookmarkStart w:id="430" w:name="_Toc45194805"/>
      <w:bookmarkStart w:id="431" w:name="_Toc47594217"/>
      <w:bookmarkStart w:id="432" w:name="_Toc51836848"/>
      <w:bookmarkStart w:id="433" w:name="_Toc178072736"/>
      <w:bookmarkEnd w:id="425"/>
      <w:r w:rsidRPr="003D4ABF">
        <w:t>5.3.5</w:t>
      </w:r>
      <w:r w:rsidRPr="003D4ABF">
        <w:tab/>
        <w:t>Interactions between PCF and UDR</w:t>
      </w:r>
      <w:bookmarkEnd w:id="426"/>
      <w:bookmarkEnd w:id="427"/>
      <w:bookmarkEnd w:id="428"/>
      <w:bookmarkEnd w:id="429"/>
      <w:bookmarkEnd w:id="430"/>
      <w:bookmarkEnd w:id="431"/>
      <w:bookmarkEnd w:id="432"/>
      <w:bookmarkEnd w:id="433"/>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34" w:name="_CR5_3_6"/>
      <w:bookmarkStart w:id="435" w:name="_Toc19197308"/>
      <w:bookmarkStart w:id="436" w:name="_Toc27896461"/>
      <w:bookmarkStart w:id="437" w:name="_Toc36192629"/>
      <w:bookmarkStart w:id="438" w:name="_Toc37076360"/>
      <w:bookmarkStart w:id="439" w:name="_Toc45194806"/>
      <w:bookmarkStart w:id="440" w:name="_Toc47594218"/>
      <w:bookmarkStart w:id="441" w:name="_Toc51836849"/>
      <w:bookmarkStart w:id="442" w:name="_Toc178072737"/>
      <w:bookmarkEnd w:id="434"/>
      <w:r w:rsidRPr="003D4ABF">
        <w:t>5.3.6</w:t>
      </w:r>
      <w:r w:rsidRPr="003D4ABF">
        <w:tab/>
        <w:t>Interactions between SMF and CHF</w:t>
      </w:r>
      <w:bookmarkEnd w:id="435"/>
      <w:bookmarkEnd w:id="436"/>
      <w:bookmarkEnd w:id="437"/>
      <w:bookmarkEnd w:id="438"/>
      <w:bookmarkEnd w:id="439"/>
      <w:bookmarkEnd w:id="440"/>
      <w:bookmarkEnd w:id="441"/>
      <w:bookmarkEnd w:id="442"/>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6D30200A"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86681B" w:rsidRPr="003D4ABF">
        <w:rPr>
          <w:iCs/>
        </w:rPr>
        <w:t>TS</w:t>
      </w:r>
      <w:r w:rsidR="0086681B">
        <w:rPr>
          <w:iCs/>
        </w:rPr>
        <w:t> </w:t>
      </w:r>
      <w:r w:rsidR="0086681B" w:rsidRPr="003D4ABF">
        <w:rPr>
          <w:iCs/>
        </w:rPr>
        <w:t>32.240</w:t>
      </w:r>
      <w:r w:rsidR="0086681B">
        <w:rPr>
          <w:iCs/>
        </w:rPr>
        <w:t> </w:t>
      </w:r>
      <w:r w:rsidR="0086681B" w:rsidRPr="003D4ABF">
        <w:rPr>
          <w:iCs/>
        </w:rPr>
        <w:t>[</w:t>
      </w:r>
      <w:r w:rsidRPr="003D4ABF">
        <w:rPr>
          <w:iCs/>
        </w:rPr>
        <w:t>8].</w:t>
      </w:r>
    </w:p>
    <w:p w14:paraId="2A42F88F" w14:textId="77777777" w:rsidR="00787F8E" w:rsidRPr="003D4ABF" w:rsidRDefault="00787F8E" w:rsidP="00787F8E">
      <w:pPr>
        <w:pStyle w:val="Heading3"/>
      </w:pPr>
      <w:bookmarkStart w:id="443" w:name="_CR5_3_7"/>
      <w:bookmarkStart w:id="444" w:name="_Toc19197309"/>
      <w:bookmarkStart w:id="445" w:name="_Toc27896462"/>
      <w:bookmarkStart w:id="446" w:name="_Toc36192630"/>
      <w:bookmarkStart w:id="447" w:name="_Toc37076361"/>
      <w:bookmarkStart w:id="448" w:name="_Toc45194807"/>
      <w:bookmarkStart w:id="449" w:name="_Toc47594219"/>
      <w:bookmarkStart w:id="450" w:name="_Toc51836850"/>
      <w:bookmarkStart w:id="451" w:name="_Toc178072738"/>
      <w:bookmarkEnd w:id="443"/>
      <w:r w:rsidRPr="003D4ABF">
        <w:t>5.3.7</w:t>
      </w:r>
      <w:r w:rsidRPr="003D4ABF">
        <w:tab/>
        <w:t>Void</w:t>
      </w:r>
      <w:bookmarkEnd w:id="444"/>
      <w:bookmarkEnd w:id="445"/>
      <w:bookmarkEnd w:id="446"/>
      <w:bookmarkEnd w:id="447"/>
      <w:bookmarkEnd w:id="448"/>
      <w:bookmarkEnd w:id="449"/>
      <w:bookmarkEnd w:id="450"/>
      <w:bookmarkEnd w:id="451"/>
    </w:p>
    <w:p w14:paraId="66465AD7" w14:textId="77777777" w:rsidR="00787F8E" w:rsidRPr="003D4ABF" w:rsidRDefault="00787F8E" w:rsidP="00787F8E"/>
    <w:p w14:paraId="3417E297" w14:textId="77777777" w:rsidR="00787F8E" w:rsidRPr="003D4ABF" w:rsidRDefault="00787F8E" w:rsidP="00787F8E">
      <w:pPr>
        <w:pStyle w:val="Heading3"/>
      </w:pPr>
      <w:bookmarkStart w:id="452" w:name="_CR5_3_8"/>
      <w:bookmarkStart w:id="453" w:name="_Toc19197310"/>
      <w:bookmarkStart w:id="454" w:name="_Toc27896463"/>
      <w:bookmarkStart w:id="455" w:name="_Toc36192631"/>
      <w:bookmarkStart w:id="456" w:name="_Toc37076362"/>
      <w:bookmarkStart w:id="457" w:name="_Toc45194808"/>
      <w:bookmarkStart w:id="458" w:name="_Toc47594220"/>
      <w:bookmarkStart w:id="459" w:name="_Toc51836851"/>
      <w:bookmarkStart w:id="460" w:name="_Toc178072739"/>
      <w:bookmarkEnd w:id="452"/>
      <w:r w:rsidRPr="003D4ABF">
        <w:t>5.3.8</w:t>
      </w:r>
      <w:r w:rsidRPr="003D4ABF">
        <w:tab/>
        <w:t>Interactions between PCF and CHF</w:t>
      </w:r>
      <w:bookmarkEnd w:id="453"/>
      <w:bookmarkEnd w:id="454"/>
      <w:bookmarkEnd w:id="455"/>
      <w:bookmarkEnd w:id="456"/>
      <w:bookmarkEnd w:id="457"/>
      <w:bookmarkEnd w:id="458"/>
      <w:bookmarkEnd w:id="459"/>
      <w:bookmarkEnd w:id="460"/>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lastRenderedPageBreak/>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61" w:name="_CR5_3_9"/>
      <w:bookmarkStart w:id="462" w:name="_Toc19197311"/>
      <w:bookmarkStart w:id="463" w:name="_Toc27896464"/>
      <w:bookmarkStart w:id="464" w:name="_Toc36192632"/>
      <w:bookmarkStart w:id="465" w:name="_Toc37076363"/>
      <w:bookmarkStart w:id="466" w:name="_Toc45194809"/>
      <w:bookmarkStart w:id="467" w:name="_Toc47594221"/>
      <w:bookmarkStart w:id="468" w:name="_Toc51836852"/>
      <w:bookmarkStart w:id="469" w:name="_Toc178072740"/>
      <w:bookmarkEnd w:id="461"/>
      <w:r w:rsidRPr="003D4ABF">
        <w:t>5.3.9</w:t>
      </w:r>
      <w:r w:rsidRPr="003D4ABF">
        <w:tab/>
        <w:t>Interactions between SMF and NEF</w:t>
      </w:r>
      <w:bookmarkEnd w:id="462"/>
      <w:bookmarkEnd w:id="463"/>
      <w:bookmarkEnd w:id="464"/>
      <w:bookmarkEnd w:id="465"/>
      <w:bookmarkEnd w:id="466"/>
      <w:bookmarkEnd w:id="467"/>
      <w:bookmarkEnd w:id="468"/>
      <w:bookmarkEnd w:id="469"/>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0" w:name="_CR5_3_10"/>
      <w:bookmarkStart w:id="471" w:name="_Toc19197312"/>
      <w:bookmarkStart w:id="472" w:name="_Toc27896465"/>
      <w:bookmarkStart w:id="473" w:name="_Toc36192633"/>
      <w:bookmarkStart w:id="474" w:name="_Toc37076364"/>
      <w:bookmarkStart w:id="475" w:name="_Toc45194810"/>
      <w:bookmarkStart w:id="476" w:name="_Toc47594222"/>
      <w:bookmarkStart w:id="477" w:name="_Toc51836853"/>
      <w:bookmarkStart w:id="478" w:name="_Toc178072741"/>
      <w:bookmarkEnd w:id="470"/>
      <w:r w:rsidRPr="003D4ABF">
        <w:t>5.3.10</w:t>
      </w:r>
      <w:r w:rsidRPr="003D4ABF">
        <w:tab/>
        <w:t>Interactions between NEF and PCF</w:t>
      </w:r>
      <w:bookmarkEnd w:id="471"/>
      <w:bookmarkEnd w:id="472"/>
      <w:bookmarkEnd w:id="473"/>
      <w:bookmarkEnd w:id="474"/>
      <w:bookmarkEnd w:id="475"/>
      <w:bookmarkEnd w:id="476"/>
      <w:bookmarkEnd w:id="477"/>
      <w:bookmarkEnd w:id="478"/>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19EAD0C1" w:rsidR="00694C30" w:rsidRPr="00694C30" w:rsidRDefault="00694C30" w:rsidP="00402E13">
      <w:pPr>
        <w:pStyle w:val="NO"/>
        <w:rPr>
          <w:rFonts w:eastAsia="DengXian"/>
        </w:rPr>
      </w:pPr>
      <w:bookmarkStart w:id="479" w:name="_CR5_3_11"/>
      <w:bookmarkStart w:id="480" w:name="_Toc19197313"/>
      <w:bookmarkStart w:id="481" w:name="_Toc27896466"/>
      <w:bookmarkStart w:id="482" w:name="_Toc36192634"/>
      <w:bookmarkStart w:id="483" w:name="_Toc37076365"/>
      <w:bookmarkStart w:id="484" w:name="_Toc45194811"/>
      <w:bookmarkStart w:id="485" w:name="_Toc47594223"/>
      <w:bookmarkStart w:id="486" w:name="_Toc51836854"/>
      <w:bookmarkEnd w:id="479"/>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487" w:name="_Toc178072742"/>
      <w:r w:rsidRPr="003D4ABF">
        <w:t>5.3.11</w:t>
      </w:r>
      <w:r w:rsidRPr="003D4ABF">
        <w:tab/>
        <w:t>Interactions between NWDAF and PCF</w:t>
      </w:r>
      <w:bookmarkEnd w:id="480"/>
      <w:bookmarkEnd w:id="481"/>
      <w:bookmarkEnd w:id="482"/>
      <w:bookmarkEnd w:id="483"/>
      <w:bookmarkEnd w:id="484"/>
      <w:bookmarkEnd w:id="485"/>
      <w:bookmarkEnd w:id="486"/>
      <w:bookmarkEnd w:id="487"/>
    </w:p>
    <w:p w14:paraId="27777901" w14:textId="4A91EFD5"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058B883" w:rsidR="00663770" w:rsidRPr="003D4ABF" w:rsidRDefault="00663770" w:rsidP="00663770">
      <w:pPr>
        <w:pStyle w:val="Heading3"/>
      </w:pPr>
      <w:bookmarkStart w:id="488" w:name="_CR5_3_12"/>
      <w:bookmarkStart w:id="489" w:name="_Toc19197314"/>
      <w:bookmarkStart w:id="490" w:name="_Toc27896467"/>
      <w:bookmarkStart w:id="491" w:name="_Toc36192635"/>
      <w:bookmarkStart w:id="492" w:name="_Toc37076366"/>
      <w:bookmarkStart w:id="493" w:name="_Toc45194812"/>
      <w:bookmarkStart w:id="494" w:name="_Toc47594224"/>
      <w:bookmarkStart w:id="495" w:name="_Toc51836855"/>
      <w:bookmarkStart w:id="496" w:name="_Toc178072743"/>
      <w:bookmarkEnd w:id="488"/>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496"/>
    </w:p>
    <w:p w14:paraId="3AD22242" w14:textId="3A21A14B" w:rsidR="00663770" w:rsidRPr="003D4ABF" w:rsidRDefault="00663770" w:rsidP="0030218C">
      <w:r w:rsidRPr="003D4ABF">
        <w:t xml:space="preserve">Npcf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497" w:name="_CR5_3_13"/>
      <w:bookmarkStart w:id="498" w:name="_Toc178072744"/>
      <w:bookmarkEnd w:id="497"/>
      <w:r>
        <w:t>5.3.13</w:t>
      </w:r>
      <w:r>
        <w:tab/>
        <w:t>Interactions between PCF and TSCTSF</w:t>
      </w:r>
      <w:bookmarkEnd w:id="498"/>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lastRenderedPageBreak/>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499" w:name="_CR5_3_14"/>
      <w:bookmarkStart w:id="500" w:name="_Toc178072745"/>
      <w:bookmarkEnd w:id="499"/>
      <w:r>
        <w:t>5.3.14</w:t>
      </w:r>
      <w:r>
        <w:tab/>
        <w:t>Interactions between NWDAF and NEF (PFDF)</w:t>
      </w:r>
      <w:bookmarkEnd w:id="500"/>
    </w:p>
    <w:p w14:paraId="6144EB21" w14:textId="15FF7988"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86681B">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01" w:name="_CR6"/>
      <w:bookmarkStart w:id="502" w:name="_Toc178072746"/>
      <w:bookmarkEnd w:id="501"/>
      <w:r w:rsidRPr="003D4ABF">
        <w:t>6</w:t>
      </w:r>
      <w:r w:rsidRPr="003D4ABF">
        <w:tab/>
        <w:t>Functional description</w:t>
      </w:r>
      <w:bookmarkEnd w:id="489"/>
      <w:bookmarkEnd w:id="490"/>
      <w:bookmarkEnd w:id="491"/>
      <w:bookmarkEnd w:id="492"/>
      <w:bookmarkEnd w:id="493"/>
      <w:bookmarkEnd w:id="494"/>
      <w:bookmarkEnd w:id="495"/>
      <w:bookmarkEnd w:id="502"/>
    </w:p>
    <w:p w14:paraId="10E245E2" w14:textId="77777777" w:rsidR="00787F8E" w:rsidRPr="003D4ABF" w:rsidRDefault="00787F8E" w:rsidP="00787F8E">
      <w:pPr>
        <w:pStyle w:val="Heading2"/>
        <w:rPr>
          <w:lang w:eastAsia="zh-CN"/>
        </w:rPr>
      </w:pPr>
      <w:bookmarkStart w:id="503" w:name="_CR6_1"/>
      <w:bookmarkStart w:id="504" w:name="_Toc19197315"/>
      <w:bookmarkStart w:id="505" w:name="_Toc27896468"/>
      <w:bookmarkStart w:id="506" w:name="_Toc36192636"/>
      <w:bookmarkStart w:id="507" w:name="_Toc37076367"/>
      <w:bookmarkStart w:id="508" w:name="_Toc45194813"/>
      <w:bookmarkStart w:id="509" w:name="_Toc47594225"/>
      <w:bookmarkStart w:id="510" w:name="_Toc51836856"/>
      <w:bookmarkStart w:id="511" w:name="_Toc178072747"/>
      <w:bookmarkEnd w:id="503"/>
      <w:r w:rsidRPr="003D4ABF">
        <w:rPr>
          <w:lang w:eastAsia="zh-CN"/>
        </w:rPr>
        <w:t>6.1</w:t>
      </w:r>
      <w:r w:rsidRPr="003D4ABF">
        <w:rPr>
          <w:lang w:eastAsia="zh-CN"/>
        </w:rPr>
        <w:tab/>
        <w:t>Overall description</w:t>
      </w:r>
      <w:bookmarkEnd w:id="504"/>
      <w:bookmarkEnd w:id="505"/>
      <w:bookmarkEnd w:id="506"/>
      <w:bookmarkEnd w:id="507"/>
      <w:bookmarkEnd w:id="508"/>
      <w:bookmarkEnd w:id="509"/>
      <w:bookmarkEnd w:id="510"/>
      <w:bookmarkEnd w:id="511"/>
    </w:p>
    <w:p w14:paraId="539FA63F" w14:textId="77777777" w:rsidR="00787F8E" w:rsidRPr="003D4ABF" w:rsidRDefault="00787F8E" w:rsidP="00787F8E">
      <w:pPr>
        <w:pStyle w:val="Heading3"/>
      </w:pPr>
      <w:bookmarkStart w:id="512" w:name="_CR6_1_1"/>
      <w:bookmarkStart w:id="513" w:name="_Toc19197316"/>
      <w:bookmarkStart w:id="514" w:name="_Toc27896469"/>
      <w:bookmarkStart w:id="515" w:name="_Toc36192637"/>
      <w:bookmarkStart w:id="516" w:name="_Toc37076368"/>
      <w:bookmarkStart w:id="517" w:name="_Toc45194814"/>
      <w:bookmarkStart w:id="518" w:name="_Toc47594226"/>
      <w:bookmarkStart w:id="519" w:name="_Toc51836857"/>
      <w:bookmarkStart w:id="520" w:name="_Toc178072748"/>
      <w:bookmarkEnd w:id="512"/>
      <w:r w:rsidRPr="003D4ABF">
        <w:t>6.1.1</w:t>
      </w:r>
      <w:r w:rsidRPr="003D4ABF">
        <w:tab/>
        <w:t>General</w:t>
      </w:r>
      <w:bookmarkEnd w:id="513"/>
      <w:bookmarkEnd w:id="514"/>
      <w:bookmarkEnd w:id="515"/>
      <w:bookmarkEnd w:id="516"/>
      <w:bookmarkEnd w:id="517"/>
      <w:bookmarkEnd w:id="518"/>
      <w:bookmarkEnd w:id="519"/>
      <w:bookmarkEnd w:id="520"/>
    </w:p>
    <w:p w14:paraId="2EB9B31A" w14:textId="77777777" w:rsidR="00787F8E" w:rsidRPr="003D4ABF" w:rsidRDefault="00787F8E" w:rsidP="00787F8E">
      <w:pPr>
        <w:pStyle w:val="Heading4"/>
      </w:pPr>
      <w:bookmarkStart w:id="521" w:name="_CR6_1_1_1"/>
      <w:bookmarkStart w:id="522" w:name="_Toc19197317"/>
      <w:bookmarkStart w:id="523" w:name="_Toc27896470"/>
      <w:bookmarkStart w:id="524" w:name="_Toc36192638"/>
      <w:bookmarkStart w:id="525" w:name="_Toc37076369"/>
      <w:bookmarkStart w:id="526" w:name="_Toc45194815"/>
      <w:bookmarkStart w:id="527" w:name="_Toc47594227"/>
      <w:bookmarkStart w:id="528" w:name="_Toc51836858"/>
      <w:bookmarkStart w:id="529" w:name="_Toc178072749"/>
      <w:bookmarkEnd w:id="521"/>
      <w:r w:rsidRPr="003D4ABF">
        <w:t>6.1.1.1</w:t>
      </w:r>
      <w:r w:rsidRPr="003D4ABF">
        <w:tab/>
        <w:t>PCF Discovery and Selection</w:t>
      </w:r>
      <w:bookmarkEnd w:id="522"/>
      <w:bookmarkEnd w:id="523"/>
      <w:bookmarkEnd w:id="524"/>
      <w:bookmarkEnd w:id="525"/>
      <w:bookmarkEnd w:id="526"/>
      <w:bookmarkEnd w:id="527"/>
      <w:bookmarkEnd w:id="528"/>
      <w:bookmarkEnd w:id="529"/>
    </w:p>
    <w:p w14:paraId="2518BBB9" w14:textId="340BCF48" w:rsidR="00787F8E" w:rsidRPr="003D4ABF" w:rsidRDefault="00787F8E" w:rsidP="00787F8E">
      <w:r w:rsidRPr="003D4ABF">
        <w:t xml:space="preserve">The procedures for PCF Discovery and Selection by the AMF and by the SMF are described in </w:t>
      </w:r>
      <w:r w:rsidR="0086681B" w:rsidRPr="003D4ABF">
        <w:t>TS</w:t>
      </w:r>
      <w:r w:rsidR="0086681B">
        <w:t> </w:t>
      </w:r>
      <w:r w:rsidR="0086681B" w:rsidRPr="003D4ABF">
        <w:t>23.501</w:t>
      </w:r>
      <w:r w:rsidR="0086681B">
        <w:t> </w:t>
      </w:r>
      <w:r w:rsidR="0086681B" w:rsidRPr="003D4ABF">
        <w:t>[</w:t>
      </w:r>
      <w:r w:rsidRPr="003D4ABF">
        <w:t>2].</w:t>
      </w:r>
    </w:p>
    <w:p w14:paraId="40E6626D" w14:textId="37357AD6"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30" w:name="_Toc19197318"/>
      <w:bookmarkStart w:id="531" w:name="_Toc27896471"/>
      <w:bookmarkStart w:id="532" w:name="_Toc36192639"/>
      <w:bookmarkStart w:id="533" w:name="_Toc37076370"/>
      <w:bookmarkStart w:id="534" w:name="_Toc45194816"/>
      <w:bookmarkStart w:id="535" w:name="_Toc47594228"/>
      <w:bookmarkStart w:id="536"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37" w:name="_CR6_1_1_2"/>
      <w:bookmarkStart w:id="538" w:name="_Toc178072750"/>
      <w:bookmarkEnd w:id="537"/>
      <w:r w:rsidRPr="003D4ABF">
        <w:t>6.1.1.2</w:t>
      </w:r>
      <w:r w:rsidRPr="003D4ABF">
        <w:tab/>
      </w:r>
      <w:r w:rsidRPr="003D4ABF">
        <w:rPr>
          <w:lang w:eastAsia="ko-KR"/>
        </w:rPr>
        <w:t>Binding an AF request targeting an UE address to the relevant PCF</w:t>
      </w:r>
      <w:bookmarkEnd w:id="530"/>
      <w:bookmarkEnd w:id="531"/>
      <w:bookmarkEnd w:id="532"/>
      <w:bookmarkEnd w:id="533"/>
      <w:bookmarkEnd w:id="534"/>
      <w:bookmarkEnd w:id="535"/>
      <w:bookmarkEnd w:id="536"/>
      <w:bookmarkEnd w:id="538"/>
    </w:p>
    <w:p w14:paraId="73B4F66F" w14:textId="77777777" w:rsidR="00787F8E" w:rsidRPr="003D4ABF" w:rsidRDefault="00787F8E" w:rsidP="00787F8E">
      <w:pPr>
        <w:pStyle w:val="Heading5"/>
        <w:rPr>
          <w:lang w:eastAsia="ko-KR"/>
        </w:rPr>
      </w:pPr>
      <w:bookmarkStart w:id="539" w:name="_CR6_1_1_2_1"/>
      <w:bookmarkStart w:id="540" w:name="_Toc19197319"/>
      <w:bookmarkStart w:id="541" w:name="_Toc27896472"/>
      <w:bookmarkStart w:id="542" w:name="_Toc36192640"/>
      <w:bookmarkStart w:id="543" w:name="_Toc37076371"/>
      <w:bookmarkStart w:id="544" w:name="_Toc45194817"/>
      <w:bookmarkStart w:id="545" w:name="_Toc47594229"/>
      <w:bookmarkStart w:id="546" w:name="_Toc51836860"/>
      <w:bookmarkStart w:id="547" w:name="_Toc178072751"/>
      <w:bookmarkEnd w:id="539"/>
      <w:r w:rsidRPr="003D4ABF">
        <w:rPr>
          <w:lang w:eastAsia="ko-KR"/>
        </w:rPr>
        <w:t>6.1.1.2.1</w:t>
      </w:r>
      <w:r w:rsidRPr="003D4ABF">
        <w:rPr>
          <w:lang w:eastAsia="ko-KR"/>
        </w:rPr>
        <w:tab/>
        <w:t>General</w:t>
      </w:r>
      <w:bookmarkEnd w:id="540"/>
      <w:bookmarkEnd w:id="541"/>
      <w:bookmarkEnd w:id="542"/>
      <w:bookmarkEnd w:id="543"/>
      <w:bookmarkEnd w:id="544"/>
      <w:bookmarkEnd w:id="545"/>
      <w:bookmarkEnd w:id="546"/>
      <w:bookmarkEnd w:id="547"/>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1DED8980" w:rsidR="003D4ABF" w:rsidRDefault="003D4ABF" w:rsidP="00787F8E">
      <w:pPr>
        <w:pStyle w:val="B2"/>
      </w:pPr>
      <w:r>
        <w:t>-</w:t>
      </w:r>
      <w:r>
        <w:tab/>
        <w:t xml:space="preserve">If integration with TSN applies (see clause 5.28 of </w:t>
      </w:r>
      <w:r w:rsidR="0086681B">
        <w:t>TS 23.501 [</w:t>
      </w:r>
      <w:r>
        <w:t>2]), it shall receive the DS-TT port MAC address.</w:t>
      </w:r>
    </w:p>
    <w:p w14:paraId="64939C67" w14:textId="2A50A80B"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86681B">
        <w:t>TS 23.501 [</w:t>
      </w:r>
      <w:r w:rsidR="003D4ABF">
        <w:t>2])</w:t>
      </w:r>
      <w:r w:rsidRPr="003D4ABF">
        <w:t>.</w:t>
      </w:r>
    </w:p>
    <w:p w14:paraId="0DE4066B" w14:textId="51757086" w:rsidR="00787F8E" w:rsidRPr="003D4ABF" w:rsidRDefault="00787F8E" w:rsidP="00787F8E">
      <w:pPr>
        <w:pStyle w:val="B1"/>
      </w:pPr>
      <w:r w:rsidRPr="003D4ABF">
        <w:lastRenderedPageBreak/>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48" w:name="_CR6_1_1_2_2"/>
      <w:bookmarkStart w:id="549" w:name="_Toc19197320"/>
      <w:bookmarkStart w:id="550" w:name="_Toc27896473"/>
      <w:bookmarkStart w:id="551" w:name="_Toc36192641"/>
      <w:bookmarkStart w:id="552" w:name="_Toc37076372"/>
      <w:bookmarkStart w:id="553" w:name="_Toc45194818"/>
      <w:bookmarkStart w:id="554" w:name="_Toc47594230"/>
      <w:bookmarkStart w:id="555" w:name="_Toc51836861"/>
      <w:bookmarkStart w:id="556" w:name="_Toc178072752"/>
      <w:bookmarkEnd w:id="548"/>
      <w:r w:rsidRPr="003D4ABF">
        <w:t>6.1.1.2.2</w:t>
      </w:r>
      <w:r w:rsidRPr="003D4ABF">
        <w:tab/>
        <w:t>The Binding Support Function (BSF)</w:t>
      </w:r>
      <w:bookmarkEnd w:id="549"/>
      <w:bookmarkEnd w:id="550"/>
      <w:bookmarkEnd w:id="551"/>
      <w:bookmarkEnd w:id="552"/>
      <w:bookmarkEnd w:id="553"/>
      <w:bookmarkEnd w:id="554"/>
      <w:bookmarkEnd w:id="555"/>
      <w:bookmarkEnd w:id="556"/>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D58D58E"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10545B90" w14:textId="37BEB2B2"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73616B9F"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86681B" w:rsidRPr="003D4ABF">
        <w:t>TS</w:t>
      </w:r>
      <w:r w:rsidR="0086681B">
        <w:t> </w:t>
      </w:r>
      <w:r w:rsidR="0086681B" w:rsidRPr="003D4ABF">
        <w:t>23.502</w:t>
      </w:r>
      <w:r w:rsidR="0086681B">
        <w:t> </w:t>
      </w:r>
      <w:r w:rsidR="0086681B"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0966A74B"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2EB1CA54"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w:t>
      </w:r>
      <w:r w:rsidRPr="003D4ABF">
        <w:lastRenderedPageBreak/>
        <w:t xml:space="preserve">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5AB4CA1C"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6D988FE3"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86681B" w:rsidRPr="003D4ABF">
        <w:t>TS</w:t>
      </w:r>
      <w:r w:rsidR="0086681B">
        <w:t> </w:t>
      </w:r>
      <w:r w:rsidR="0086681B" w:rsidRPr="003D4ABF">
        <w:t>23.501</w:t>
      </w:r>
      <w:r w:rsidR="0086681B">
        <w:t> </w:t>
      </w:r>
      <w:r w:rsidR="0086681B" w:rsidRPr="003D4ABF">
        <w:t>[</w:t>
      </w:r>
      <w:r w:rsidRPr="003D4ABF">
        <w:t xml:space="preserve">2]) for the tuple (UE address, DNN, S-NSSAI, SUPI, GPSI) (or for a subset of this Tuple) uses the Nbsf management service discovery service operation defined in </w:t>
      </w:r>
      <w:r w:rsidR="0086681B" w:rsidRPr="003D4ABF">
        <w:t>TS</w:t>
      </w:r>
      <w:r w:rsidR="0086681B">
        <w:t> </w:t>
      </w:r>
      <w:r w:rsidR="0086681B" w:rsidRPr="003D4ABF">
        <w:t>23.502</w:t>
      </w:r>
      <w:r w:rsidR="0086681B">
        <w:t> </w:t>
      </w:r>
      <w:r w:rsidR="0086681B" w:rsidRPr="003D4ABF">
        <w:t>[</w:t>
      </w:r>
      <w:r w:rsidRPr="003D4ABF">
        <w:t>3].</w:t>
      </w:r>
    </w:p>
    <w:p w14:paraId="7C81A2D1" w14:textId="613D996E"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86681B" w:rsidRPr="003D4ABF">
        <w:t>TS</w:t>
      </w:r>
      <w:r w:rsidR="0086681B">
        <w:t> </w:t>
      </w:r>
      <w:r w:rsidR="0086681B" w:rsidRPr="003D4ABF">
        <w:t>29.510</w:t>
      </w:r>
      <w:r w:rsidR="0086681B">
        <w:t> </w:t>
      </w:r>
      <w:r w:rsidR="0086681B" w:rsidRPr="003D4ABF">
        <w:t>[</w:t>
      </w:r>
      <w:r w:rsidR="009D0ABB" w:rsidRPr="003D4ABF">
        <w:t>32],</w:t>
      </w:r>
      <w:r w:rsidRPr="003D4ABF">
        <w:t xml:space="preserve"> may be provided to NRF.</w:t>
      </w:r>
    </w:p>
    <w:p w14:paraId="1450387F" w14:textId="6739D3B3"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86681B" w:rsidRPr="003D4ABF">
        <w:t>TS</w:t>
      </w:r>
      <w:r w:rsidR="0086681B">
        <w:t> </w:t>
      </w:r>
      <w:r w:rsidR="0086681B" w:rsidRPr="003D4ABF">
        <w:t>23.501</w:t>
      </w:r>
      <w:r w:rsidR="0086681B">
        <w:t> </w:t>
      </w:r>
      <w:r w:rsidR="0086681B"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70EDE272"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86681B" w:rsidRPr="003D4ABF">
        <w:t>TS</w:t>
      </w:r>
      <w:r w:rsidR="0086681B">
        <w:t> </w:t>
      </w:r>
      <w:r w:rsidR="0086681B" w:rsidRPr="003D4ABF">
        <w:t>23.501</w:t>
      </w:r>
      <w:r w:rsidR="0086681B">
        <w:t> </w:t>
      </w:r>
      <w:r w:rsidR="0086681B"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64BA7F18" w:rsidR="00663770" w:rsidRPr="003D4ABF" w:rsidRDefault="00663770" w:rsidP="00787F8E">
      <w:pPr>
        <w:pStyle w:val="Heading4"/>
      </w:pPr>
      <w:bookmarkStart w:id="557" w:name="_CR6_1_1_2a"/>
      <w:bookmarkStart w:id="558" w:name="_Toc19197321"/>
      <w:bookmarkStart w:id="559" w:name="_Toc27896474"/>
      <w:bookmarkStart w:id="560" w:name="_Toc36192642"/>
      <w:bookmarkStart w:id="561" w:name="_Toc37076373"/>
      <w:bookmarkStart w:id="562" w:name="_Toc45194819"/>
      <w:bookmarkStart w:id="563" w:name="_Toc47594231"/>
      <w:bookmarkStart w:id="564" w:name="_Toc51836862"/>
      <w:bookmarkStart w:id="565" w:name="_Toc178072753"/>
      <w:bookmarkEnd w:id="557"/>
      <w:r w:rsidRPr="003D4ABF">
        <w:t>6.1.1.2a</w:t>
      </w:r>
      <w:r w:rsidRPr="003D4ABF">
        <w:tab/>
        <w:t xml:space="preserve">Binding an NF request targeting a UE to the relevant PCF for </w:t>
      </w:r>
      <w:r w:rsidR="004730A1">
        <w:t xml:space="preserve">the </w:t>
      </w:r>
      <w:r w:rsidRPr="003D4ABF">
        <w:t>UE</w:t>
      </w:r>
      <w:bookmarkEnd w:id="565"/>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26C37564"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566" w:name="_CR6_1_1_3"/>
      <w:bookmarkStart w:id="567" w:name="_Toc178072754"/>
      <w:bookmarkEnd w:id="566"/>
      <w:r w:rsidRPr="003D4ABF">
        <w:t>6.1.1.3</w:t>
      </w:r>
      <w:r w:rsidRPr="003D4ABF">
        <w:tab/>
        <w:t>Policy decisions based on network analytics</w:t>
      </w:r>
      <w:bookmarkEnd w:id="558"/>
      <w:bookmarkEnd w:id="559"/>
      <w:bookmarkEnd w:id="560"/>
      <w:bookmarkEnd w:id="561"/>
      <w:bookmarkEnd w:id="562"/>
      <w:bookmarkEnd w:id="563"/>
      <w:bookmarkEnd w:id="564"/>
      <w:bookmarkEnd w:id="567"/>
    </w:p>
    <w:p w14:paraId="5003E25A" w14:textId="2FBDF560"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86681B" w:rsidRPr="003D4ABF">
        <w:t>TS</w:t>
      </w:r>
      <w:r w:rsidR="0086681B">
        <w:t> </w:t>
      </w:r>
      <w:r w:rsidR="0086681B" w:rsidRPr="003D4ABF">
        <w:t>23.288</w:t>
      </w:r>
      <w:r w:rsidR="0086681B">
        <w:t> </w:t>
      </w:r>
      <w:r w:rsidR="0086681B" w:rsidRPr="003D4ABF">
        <w:t>[</w:t>
      </w:r>
      <w:r w:rsidR="00D34673" w:rsidRPr="003D4ABF">
        <w:t xml:space="preserve">24]. The analytics information may be provided by NWDAF </w:t>
      </w:r>
      <w:r w:rsidR="00D34673" w:rsidRPr="003D4ABF">
        <w:lastRenderedPageBreak/>
        <w:t xml:space="preserve">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86681B" w:rsidRPr="003D4ABF">
        <w:t>TS</w:t>
      </w:r>
      <w:r w:rsidR="0086681B">
        <w:t> </w:t>
      </w:r>
      <w:r w:rsidR="0086681B" w:rsidRPr="003D4ABF">
        <w:t>23.288</w:t>
      </w:r>
      <w:r w:rsidR="0086681B">
        <w:t> </w:t>
      </w:r>
      <w:r w:rsidR="0086681B" w:rsidRPr="003D4ABF">
        <w:t>[</w:t>
      </w:r>
      <w:r w:rsidR="00D34673" w:rsidRPr="003D4ABF">
        <w:t>24].</w:t>
      </w:r>
    </w:p>
    <w:p w14:paraId="274D433C" w14:textId="1645C0BF"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86681B" w:rsidRPr="003D4ABF">
        <w:t>TS</w:t>
      </w:r>
      <w:r w:rsidR="0086681B">
        <w:t> </w:t>
      </w:r>
      <w:r w:rsidR="0086681B" w:rsidRPr="003D4ABF">
        <w:t>23.501</w:t>
      </w:r>
      <w:r w:rsidR="0086681B">
        <w:t> </w:t>
      </w:r>
      <w:r w:rsidR="0086681B" w:rsidRPr="003D4ABF">
        <w:t>[</w:t>
      </w:r>
      <w:r w:rsidR="00D34673" w:rsidRPr="003D4ABF">
        <w:t>2]</w:t>
      </w:r>
      <w:r w:rsidR="00844BD5" w:rsidRPr="003D4ABF">
        <w:t xml:space="preserve"> and</w:t>
      </w:r>
      <w:r w:rsidRPr="003D4ABF">
        <w:t xml:space="preserve"> subscribes/unsubscribes to Analytics information as defined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2AF709DB"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CB4253">
        <w:t xml:space="preserve"> and "Redundant Transmission Experience"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1D67918" w:rsidR="00663770" w:rsidRPr="003D4ABF" w:rsidRDefault="00663770" w:rsidP="0030218C">
      <w:pPr>
        <w:pStyle w:val="B1"/>
      </w:pPr>
      <w:r w:rsidRPr="003D4ABF">
        <w:tab/>
        <w:t xml:space="preserve">The NWDAF service to retrieve the Load Level Information is described in clause 6.3 of </w:t>
      </w:r>
      <w:r w:rsidR="0086681B" w:rsidRPr="003D4ABF">
        <w:t>TS</w:t>
      </w:r>
      <w:r w:rsidR="0086681B">
        <w:t> </w:t>
      </w:r>
      <w:r w:rsidR="0086681B" w:rsidRPr="003D4ABF">
        <w:t>23.288</w:t>
      </w:r>
      <w:r w:rsidR="0086681B">
        <w:t> </w:t>
      </w:r>
      <w:r w:rsidR="0086681B"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101C2EB3"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86681B" w:rsidRPr="003D4ABF">
        <w:t>TS</w:t>
      </w:r>
      <w:r w:rsidR="0086681B">
        <w:t> </w:t>
      </w:r>
      <w:r w:rsidR="0086681B" w:rsidRPr="003D4ABF">
        <w:t>23.288</w:t>
      </w:r>
      <w:r w:rsidR="0086681B">
        <w:t> </w:t>
      </w:r>
      <w:r w:rsidR="0086681B"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CD84B09" w:rsidR="00787F8E" w:rsidRPr="003D4ABF" w:rsidRDefault="00663770" w:rsidP="0030218C">
      <w:pPr>
        <w:pStyle w:val="B1"/>
      </w:pPr>
      <w:r w:rsidRPr="003D4ABF">
        <w:tab/>
      </w:r>
      <w:r w:rsidR="00787F8E" w:rsidRPr="003D4ABF">
        <w:t xml:space="preserve">The NWDAF services to retrieve "Network Performance" as described in clause 6.6 of </w:t>
      </w:r>
      <w:r w:rsidR="0086681B" w:rsidRPr="003D4ABF">
        <w:t>TS</w:t>
      </w:r>
      <w:r w:rsidR="0086681B">
        <w:t> </w:t>
      </w:r>
      <w:r w:rsidR="0086681B" w:rsidRPr="003D4ABF">
        <w:t>23.288</w:t>
      </w:r>
      <w:r w:rsidR="0086681B">
        <w:t> </w:t>
      </w:r>
      <w:r w:rsidR="0086681B" w:rsidRPr="003D4ABF">
        <w:t>[</w:t>
      </w:r>
      <w:r w:rsidR="00787F8E" w:rsidRPr="003D4ABF">
        <w:t>24].</w:t>
      </w:r>
    </w:p>
    <w:p w14:paraId="0C1AA250" w14:textId="0363314D"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86681B" w:rsidRPr="003D4ABF">
        <w:t>TS</w:t>
      </w:r>
      <w:r w:rsidR="0086681B">
        <w:t> </w:t>
      </w:r>
      <w:r w:rsidR="0086681B" w:rsidRPr="003D4ABF">
        <w:t>23.288</w:t>
      </w:r>
      <w:r w:rsidR="0086681B">
        <w:t> </w:t>
      </w:r>
      <w:r w:rsidR="0086681B" w:rsidRPr="003D4ABF">
        <w:t>[</w:t>
      </w:r>
      <w:r w:rsidR="00787F8E" w:rsidRPr="003D4ABF">
        <w:t>24].</w:t>
      </w:r>
    </w:p>
    <w:p w14:paraId="74D192FE" w14:textId="5ABFCAE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86681B" w:rsidRPr="003D4ABF">
        <w:t>TS</w:t>
      </w:r>
      <w:r w:rsidR="0086681B">
        <w:t> </w:t>
      </w:r>
      <w:r w:rsidR="0086681B" w:rsidRPr="003D4ABF">
        <w:t>23.288</w:t>
      </w:r>
      <w:r w:rsidR="0086681B">
        <w:t> </w:t>
      </w:r>
      <w:r w:rsidR="0086681B" w:rsidRPr="003D4ABF">
        <w:t>[</w:t>
      </w:r>
      <w:r w:rsidR="00787F8E" w:rsidRPr="003D4ABF">
        <w:t>24].</w:t>
      </w:r>
    </w:p>
    <w:p w14:paraId="1050FC39" w14:textId="3CA5F7A3"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w:t>
      </w:r>
      <w:r w:rsidRPr="003D4ABF">
        <w:lastRenderedPageBreak/>
        <w:t xml:space="preserve">"Area(s) of Interest". The PCF is notified on the UE Mobility statistics or predictions as defined clause 6.7.2 of </w:t>
      </w:r>
      <w:r w:rsidR="0086681B" w:rsidRPr="003D4ABF">
        <w:t>TS</w:t>
      </w:r>
      <w:r w:rsidR="0086681B">
        <w:t> </w:t>
      </w:r>
      <w:r w:rsidR="0086681B" w:rsidRPr="003D4ABF">
        <w:t>23.288</w:t>
      </w:r>
      <w:r w:rsidR="0086681B">
        <w:t> </w:t>
      </w:r>
      <w:r w:rsidR="0086681B" w:rsidRPr="003D4ABF">
        <w:t>[</w:t>
      </w:r>
      <w:r w:rsidRPr="003D4ABF">
        <w:t>24].</w:t>
      </w:r>
    </w:p>
    <w:p w14:paraId="6CB1AD4F" w14:textId="1E64B97B" w:rsidR="00663770" w:rsidRPr="003D4ABF" w:rsidRDefault="00663770" w:rsidP="00663770">
      <w:pPr>
        <w:pStyle w:val="B1"/>
      </w:pPr>
      <w:r w:rsidRPr="003D4ABF">
        <w:tab/>
        <w:t xml:space="preserve">The NWDAF services to retrieve "UE Mobility" analytics are described in clause 6.7.2 of </w:t>
      </w:r>
      <w:r w:rsidR="0086681B" w:rsidRPr="003D4ABF">
        <w:t>TS</w:t>
      </w:r>
      <w:r w:rsidR="0086681B">
        <w:t> </w:t>
      </w:r>
      <w:r w:rsidR="0086681B" w:rsidRPr="003D4ABF">
        <w:t>23.288</w:t>
      </w:r>
      <w:r w:rsidR="0086681B">
        <w:t> </w:t>
      </w:r>
      <w:r w:rsidR="0086681B"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097F2BA" w:rsidR="00663770" w:rsidRPr="003D4ABF" w:rsidRDefault="00663770" w:rsidP="00663770">
      <w:pPr>
        <w:pStyle w:val="B1"/>
      </w:pPr>
      <w:r w:rsidRPr="003D4ABF">
        <w:tab/>
        <w:t xml:space="preserve">The NWDAF services to retrieve "UE Communication" analytics are described in clause 6.7.3 of </w:t>
      </w:r>
      <w:r w:rsidR="0086681B" w:rsidRPr="003D4ABF">
        <w:t>TS</w:t>
      </w:r>
      <w:r w:rsidR="0086681B">
        <w:t> </w:t>
      </w:r>
      <w:r w:rsidR="0086681B" w:rsidRPr="003D4ABF">
        <w:t>23.288</w:t>
      </w:r>
      <w:r w:rsidR="0086681B">
        <w:t> </w:t>
      </w:r>
      <w:r w:rsidR="0086681B"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81D1511" w:rsidR="00663770" w:rsidRPr="003D4ABF" w:rsidRDefault="00663770" w:rsidP="00663770">
      <w:pPr>
        <w:pStyle w:val="B1"/>
      </w:pPr>
      <w:r w:rsidRPr="003D4ABF">
        <w:tab/>
        <w:t xml:space="preserve">The NWDAF services to retrieve "User Data Congestion" analytics are described in clause 6.8 of </w:t>
      </w:r>
      <w:r w:rsidR="0086681B" w:rsidRPr="003D4ABF">
        <w:t>TS</w:t>
      </w:r>
      <w:r w:rsidR="0086681B">
        <w:t> </w:t>
      </w:r>
      <w:r w:rsidR="0086681B" w:rsidRPr="003D4ABF">
        <w:t>23.288</w:t>
      </w:r>
      <w:r w:rsidR="0086681B">
        <w:t> </w:t>
      </w:r>
      <w:r w:rsidR="0086681B"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108F94FC"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38D0DEAC"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67E62CF4" w:rsidR="000D5D45" w:rsidRDefault="000D5D45" w:rsidP="000E3B65">
      <w:pPr>
        <w:pStyle w:val="B1"/>
      </w:pPr>
      <w:r>
        <w:tab/>
        <w:t xml:space="preserve">The NWDAF services to retrieve "Session Management Congestion Control Experience" analytics are described in clause 6.12 of </w:t>
      </w:r>
      <w:r w:rsidR="0086681B">
        <w:t>TS 23.288 [</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5098FF11" w:rsidR="000D5D45" w:rsidRDefault="000D5D45" w:rsidP="000E3B65">
      <w:pPr>
        <w:pStyle w:val="B1"/>
      </w:pPr>
      <w:r>
        <w:tab/>
        <w:t xml:space="preserve">The NWDAF services to retrieve "DN Performance" analytics are described in clause 6.14 of </w:t>
      </w:r>
      <w:r w:rsidR="0086681B">
        <w:t>TS 23.288 [</w:t>
      </w:r>
      <w:r>
        <w:t>24].</w:t>
      </w:r>
    </w:p>
    <w:p w14:paraId="24F2BBE0" w14:textId="77777777" w:rsidR="00CB4253" w:rsidRDefault="00CB4253" w:rsidP="00CB4253">
      <w:pPr>
        <w:pStyle w:val="B1"/>
      </w:pPr>
      <w:r>
        <w:t>-</w:t>
      </w:r>
      <w:r>
        <w:tab/>
        <w:t xml:space="preserve">The PCF may subscribe to notifications of network analytics related to "Redundant Transmission Experience" using the Nnwdaf_AnalyticsSubscription_Subscribe service operation including the Analytics ID "Redundant </w:t>
      </w:r>
      <w:r>
        <w:lastRenderedPageBreak/>
        <w:t>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5B06596B" w:rsidR="00CB4253" w:rsidRDefault="00CB4253" w:rsidP="00CB4253">
      <w:pPr>
        <w:pStyle w:val="B1"/>
      </w:pPr>
      <w:r>
        <w:tab/>
        <w:t xml:space="preserve">The NWDAF services to retrieve "Redundant Transmission Experience" analytics are described in clause 6.13 of </w:t>
      </w:r>
      <w:r w:rsidR="0086681B">
        <w:t>TS 23.288 [</w:t>
      </w:r>
      <w:r>
        <w:t>24].</w:t>
      </w:r>
    </w:p>
    <w:p w14:paraId="31DD787A" w14:textId="7DA85D57" w:rsidR="00967BD6" w:rsidRPr="003D4ABF" w:rsidRDefault="00967BD6" w:rsidP="00967BD6">
      <w:r>
        <w:t xml:space="preserve">In the Analytic filter information of Analytics ID = "Service Experience" in Table 6.4.1-1 of </w:t>
      </w:r>
      <w:r w:rsidR="0086681B">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3958AB9D"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86681B">
        <w:t>TS 23.502 [</w:t>
      </w:r>
      <w:r>
        <w:t xml:space="preserve">3] and subscribes/unsubscribes to Analytics information from the V-NWDAF via the H-NWDAF as defined in </w:t>
      </w:r>
      <w:r w:rsidR="0086681B">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lastRenderedPageBreak/>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6E081F40"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68" w:name="_Toc19197322"/>
      <w:bookmarkStart w:id="569" w:name="_Toc27896475"/>
      <w:bookmarkStart w:id="570" w:name="_Toc36192643"/>
      <w:bookmarkStart w:id="571" w:name="_Toc37076374"/>
      <w:bookmarkStart w:id="572" w:name="_Toc45194820"/>
      <w:bookmarkStart w:id="573" w:name="_Toc47594232"/>
      <w:bookmarkStart w:id="574"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lastRenderedPageBreak/>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5D43CCBF"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86681B">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lastRenderedPageBreak/>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75" w:name="_CRTable6_1_1_31"/>
      <w:r>
        <w:t xml:space="preserve">Table </w:t>
      </w:r>
      <w:bookmarkEnd w:id="575"/>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76" w:name="_CR6_1_1_4"/>
      <w:bookmarkStart w:id="577" w:name="_Toc178072755"/>
      <w:bookmarkEnd w:id="576"/>
      <w:r>
        <w:t>6.1.1.4</w:t>
      </w:r>
      <w:r>
        <w:tab/>
        <w:t>Policy decisions based on spending limits</w:t>
      </w:r>
      <w:bookmarkEnd w:id="577"/>
    </w:p>
    <w:p w14:paraId="3CF9E559" w14:textId="53E1373C"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PCF for the PDU Session. The CHF in the non-roaming case provides policy counters for spending limits to the PCF for the UE.</w:t>
      </w:r>
    </w:p>
    <w:p w14:paraId="3F455DBC" w14:textId="54677CAF" w:rsidR="00282DF7" w:rsidRDefault="00282DF7" w:rsidP="00282DF7">
      <w:r>
        <w:t>This function</w:t>
      </w:r>
      <w:r w:rsidR="00D37299">
        <w:t>ality</w:t>
      </w:r>
      <w:r>
        <w:t xml:space="preserve"> is applicable to session management related</w:t>
      </w:r>
      <w:r w:rsidR="00853928">
        <w:t xml:space="preserve"> policy control</w:t>
      </w:r>
      <w:r>
        <w:t xml:space="preserve">, access and mobility management related </w:t>
      </w:r>
      <w:r w:rsidR="00853928">
        <w:t xml:space="preserve">policy control </w:t>
      </w:r>
      <w:r>
        <w:t>and UE</w:t>
      </w:r>
      <w:r w:rsidR="00853928">
        <w:t xml:space="preserve"> policy control</w:t>
      </w:r>
      <w:r>
        <w:t>.</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14989EF1" w14:textId="30261E1D" w:rsidR="00282DF7" w:rsidRDefault="00282DF7" w:rsidP="00282DF7">
      <w:r>
        <w:t>The PCF</w:t>
      </w:r>
      <w:r w:rsidR="00853928">
        <w:t xml:space="preserve"> for the PDU Session and the PCF for the UE</w:t>
      </w:r>
      <w:r>
        <w:t xml:space="preserve"> use the CHF selection mechanism defined in </w:t>
      </w:r>
      <w:r w:rsidR="0086681B">
        <w:t>TS 23.501 [</w:t>
      </w:r>
      <w:r>
        <w:t xml:space="preserve">2] to select the CHF that provides policy counters for spending limits. </w:t>
      </w:r>
      <w:r w:rsidR="00862191">
        <w:t>If the home operator policies indicate that the same CHF shall be selected by the SMF and the (H-)PCF, the (H-)</w:t>
      </w:r>
      <w:r>
        <w:t>PCF for the PDU Session shall also provide the selected CHF address(es)</w:t>
      </w:r>
      <w:r w:rsidR="00862191">
        <w:t xml:space="preserve"> and if available, the associated CHF instance ID(s) and/or CHF set ID(s)</w:t>
      </w:r>
      <w:r>
        <w:t xml:space="preserve"> to the SMF in the PDU Session related policy information</w:t>
      </w:r>
      <w:r w:rsidR="00862191">
        <w:t>, otherwise the PCF for the PDU Session does not provide the selected CHF information to the SMF and the SMF applies the CHF selection mechanisms defined in TS 23.501 [2]</w:t>
      </w:r>
      <w:r>
        <w:t>.</w:t>
      </w:r>
      <w:r w:rsidR="00241737">
        <w:t xml:space="preserve"> </w:t>
      </w:r>
      <w:r w:rsidR="00862191">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 in the access and mobility management related policy information</w:t>
      </w:r>
      <w:r w:rsidR="00FB25A1">
        <w:t xml:space="preserve"> and/or in the UE Policy Association supplementary information, otherwise the PCF for the UE does not provide the selected CHF information to the AMF and the AMF applies the CHF selection mechanism defined in TS 23.501 [2]</w:t>
      </w:r>
      <w:r w:rsidR="00241737">
        <w:t>.</w:t>
      </w:r>
    </w:p>
    <w:p w14:paraId="3C5622C3" w14:textId="77777777" w:rsidR="00282DF7" w:rsidRDefault="00282DF7" w:rsidP="00282DF7">
      <w:r>
        <w:lastRenderedPageBreak/>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056B5781" w:rsidR="0003399D" w:rsidRDefault="0003399D" w:rsidP="0003399D">
      <w:bookmarkStart w:id="578" w:name="_CR6_1_2"/>
      <w:bookmarkEnd w:id="578"/>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as defined in TS 23.502 [3]</w:t>
      </w:r>
      <w:r>
        <w:t>.</w:t>
      </w:r>
    </w:p>
    <w:p w14:paraId="4EADB440" w14:textId="257F225F" w:rsidR="004730A1" w:rsidRDefault="004730A1" w:rsidP="004730A1">
      <w:pPr>
        <w:pStyle w:val="Heading4"/>
      </w:pPr>
      <w:bookmarkStart w:id="579" w:name="_Toc178072756"/>
      <w:r>
        <w:t>6.1.1.5</w:t>
      </w:r>
      <w:r>
        <w:tab/>
        <w:t>Policy control decisions based on awareness of URSP rule enforcement</w:t>
      </w:r>
      <w:bookmarkEnd w:id="579"/>
    </w:p>
    <w:p w14:paraId="70EEEA40" w14:textId="26D633E6" w:rsidR="004730A1" w:rsidRDefault="004730A1" w:rsidP="004730A1">
      <w:pPr>
        <w:pStyle w:val="Heading5"/>
      </w:pPr>
      <w:bookmarkStart w:id="580" w:name="_Toc178072757"/>
      <w:r>
        <w:t>6.1.1.5.1</w:t>
      </w:r>
      <w:r>
        <w:tab/>
        <w:t>General</w:t>
      </w:r>
      <w:bookmarkEnd w:id="580"/>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B36A7A">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B36A7A">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B36A7A">
      <w:pPr>
        <w:pStyle w:val="Heading5"/>
      </w:pPr>
      <w:bookmarkStart w:id="581" w:name="_Toc178072758"/>
      <w:r>
        <w:t>6.1.1.5.2</w:t>
      </w:r>
      <w:r>
        <w:tab/>
        <w:t>Policy control decisions based on awareness of URSP rule enforcement with UE assistance</w:t>
      </w:r>
      <w:bookmarkEnd w:id="581"/>
    </w:p>
    <w:p w14:paraId="4400D170" w14:textId="77777777" w:rsidR="004730A1" w:rsidRDefault="004730A1" w:rsidP="004730A1">
      <w:r>
        <w:t>The PCF may obtain UE reporting of URSP rule enforcement as described in clause 6.6.2.4.</w:t>
      </w:r>
    </w:p>
    <w:p w14:paraId="76FCA455" w14:textId="77777777" w:rsidR="004730A1" w:rsidRDefault="004730A1" w:rsidP="004730A1">
      <w:r>
        <w:lastRenderedPageBreak/>
        <w:t>Based on the received URSP rule enforcement information, the PCF for the PDU Session may interact with the PCF for the UE as described in clause 4.16.16 of TS 23.502 [3].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B36A7A">
      <w:pPr>
        <w:pStyle w:val="NO"/>
      </w:pPr>
      <w:r>
        <w:t>NOTE:</w:t>
      </w:r>
      <w:r>
        <w:tab/>
        <w:t>The PCF can combine UE reporting of URSP rule enforcement with analytics information (see clause 6.1.1.5.3).</w:t>
      </w:r>
    </w:p>
    <w:p w14:paraId="4280A514" w14:textId="77777777" w:rsidR="004730A1" w:rsidRDefault="004730A1" w:rsidP="00B36A7A">
      <w:pPr>
        <w:pStyle w:val="Heading5"/>
      </w:pPr>
      <w:bookmarkStart w:id="582" w:name="_Toc178072759"/>
      <w:r>
        <w:t>6.1.1.5.3</w:t>
      </w:r>
      <w:r>
        <w:tab/>
        <w:t>Policy control decisions based on awareness of URSP rule enforcement without UE assistance</w:t>
      </w:r>
      <w:bookmarkEnd w:id="582"/>
    </w:p>
    <w:p w14:paraId="6E358CE0" w14:textId="77777777" w:rsidR="004730A1" w:rsidRDefault="004730A1" w:rsidP="004730A1">
      <w:r>
        <w:t>The PCF for the UE may subscribe to Statistics for traffic monitoring of known traffic according to provisioned URSP rule(s). If the PCF for the UE is notified with traffic which is not expected according to a URSP rule as described in TS 23.288 [24], the PCF for the UE may adjust the URSP rules when unexpected application traffic is detected.</w:t>
      </w:r>
    </w:p>
    <w:p w14:paraId="792C3614" w14:textId="77777777" w:rsidR="004730A1" w:rsidRDefault="004730A1" w:rsidP="004730A1">
      <w:r>
        <w:t>In detail, the PCF for the UE generate the input as described in clause 6.20.2 of TS 23.288 [24] and the NWDAF notifies the unexpected traffic as described in clause 6.30.3 of TS 23.288 [24].</w:t>
      </w:r>
    </w:p>
    <w:p w14:paraId="4DBBAEFD" w14:textId="77777777" w:rsidR="004730A1" w:rsidRDefault="004730A1" w:rsidP="004730A1">
      <w:r>
        <w:t>During the request of Analytics ID "PDU Session traffic analytics", the PCF for the UE includes the Traffic Descriptor of the URSP rules in the request of the analytic for the PDU Session(s) of the UE. The PCF sets Analytics Filter Information per Traffic Descriptor of the URSP rules as following:</w:t>
      </w:r>
    </w:p>
    <w:p w14:paraId="66A83ABF" w14:textId="77777777" w:rsidR="004730A1" w:rsidRDefault="004730A1" w:rsidP="00B36A7A">
      <w:pPr>
        <w:pStyle w:val="B1"/>
      </w:pPr>
      <w:r>
        <w:t>-</w:t>
      </w:r>
      <w:r>
        <w:tab/>
        <w:t>Area of Interest as the location of the UE where URSP rule enforcement is monitored;</w:t>
      </w:r>
    </w:p>
    <w:p w14:paraId="34E437A8" w14:textId="77777777" w:rsidR="004730A1" w:rsidRDefault="004730A1" w:rsidP="00B36A7A">
      <w:pPr>
        <w:pStyle w:val="B1"/>
      </w:pPr>
      <w:r>
        <w:t>-</w:t>
      </w:r>
      <w:r>
        <w:tab/>
        <w:t>S-NSSAI corresponding to a Route Selection Descriptor of the URSP rule;</w:t>
      </w:r>
    </w:p>
    <w:p w14:paraId="276DB38D" w14:textId="77777777" w:rsidR="004730A1" w:rsidRDefault="004730A1" w:rsidP="00B36A7A">
      <w:pPr>
        <w:pStyle w:val="B1"/>
      </w:pPr>
      <w:r>
        <w:t>-</w:t>
      </w:r>
      <w:r>
        <w:tab/>
        <w:t>DNN corresponding to a Route Selection Descriptor of the URSP rule.</w:t>
      </w:r>
    </w:p>
    <w:p w14:paraId="6FE425A4" w14:textId="77777777" w:rsidR="00787F8E" w:rsidRPr="003D4ABF" w:rsidRDefault="00787F8E" w:rsidP="00787F8E">
      <w:pPr>
        <w:pStyle w:val="Heading3"/>
      </w:pPr>
      <w:bookmarkStart w:id="583" w:name="_Toc178072760"/>
      <w:r w:rsidRPr="003D4ABF">
        <w:t>6.1.2</w:t>
      </w:r>
      <w:r w:rsidRPr="003D4ABF">
        <w:tab/>
        <w:t>Non-session management related policy control</w:t>
      </w:r>
      <w:bookmarkEnd w:id="568"/>
      <w:bookmarkEnd w:id="569"/>
      <w:bookmarkEnd w:id="570"/>
      <w:bookmarkEnd w:id="571"/>
      <w:bookmarkEnd w:id="572"/>
      <w:bookmarkEnd w:id="573"/>
      <w:bookmarkEnd w:id="574"/>
      <w:bookmarkEnd w:id="583"/>
    </w:p>
    <w:p w14:paraId="1E84F92B" w14:textId="77777777" w:rsidR="00787F8E" w:rsidRPr="003D4ABF" w:rsidRDefault="00787F8E" w:rsidP="00787F8E">
      <w:pPr>
        <w:pStyle w:val="Heading4"/>
      </w:pPr>
      <w:bookmarkStart w:id="584" w:name="_CR6_1_2_1"/>
      <w:bookmarkStart w:id="585" w:name="_Toc19197323"/>
      <w:bookmarkStart w:id="586" w:name="_Toc27896476"/>
      <w:bookmarkStart w:id="587" w:name="_Toc36192644"/>
      <w:bookmarkStart w:id="588" w:name="_Toc37076375"/>
      <w:bookmarkStart w:id="589" w:name="_Toc45194821"/>
      <w:bookmarkStart w:id="590" w:name="_Toc47594233"/>
      <w:bookmarkStart w:id="591" w:name="_Toc51836864"/>
      <w:bookmarkStart w:id="592" w:name="_Toc178072761"/>
      <w:bookmarkEnd w:id="584"/>
      <w:r w:rsidRPr="003D4ABF">
        <w:t>6.1.2.1</w:t>
      </w:r>
      <w:r w:rsidRPr="003D4ABF">
        <w:tab/>
        <w:t>Access and mobility related policy control</w:t>
      </w:r>
      <w:bookmarkEnd w:id="585"/>
      <w:bookmarkEnd w:id="586"/>
      <w:bookmarkEnd w:id="587"/>
      <w:bookmarkEnd w:id="588"/>
      <w:bookmarkEnd w:id="589"/>
      <w:bookmarkEnd w:id="590"/>
      <w:bookmarkEnd w:id="591"/>
      <w:bookmarkEnd w:id="592"/>
    </w:p>
    <w:p w14:paraId="6E57B25F" w14:textId="560D8905"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86681B" w:rsidRPr="003D4ABF">
        <w:t>TS</w:t>
      </w:r>
      <w:r w:rsidR="0086681B">
        <w:t> </w:t>
      </w:r>
      <w:r w:rsidR="0086681B" w:rsidRPr="003D4ABF">
        <w:t>23.316</w:t>
      </w:r>
      <w:r w:rsidR="0086681B">
        <w:t> </w:t>
      </w:r>
      <w:r w:rsidR="0086681B" w:rsidRPr="003D4ABF">
        <w:t>[</w:t>
      </w:r>
      <w:r w:rsidRPr="003D4ABF">
        <w:t>27].</w:t>
      </w:r>
    </w:p>
    <w:p w14:paraId="3562D8DA" w14:textId="08851C09"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062D5974"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 xml:space="preserve">2]. </w:t>
      </w:r>
      <w:r w:rsidR="00663770" w:rsidRPr="003D4ABF">
        <w:t xml:space="preserve">The </w:t>
      </w:r>
      <w:r w:rsidRPr="003D4ABF">
        <w:t xml:space="preserve">PCF </w:t>
      </w:r>
      <w:r w:rsidR="00623A69">
        <w:t xml:space="preserve">may determine to modify </w:t>
      </w:r>
      <w:r w:rsidRPr="003D4ABF">
        <w:t xml:space="preserve">the </w:t>
      </w:r>
      <w:r w:rsidRPr="003D4ABF">
        <w:lastRenderedPageBreak/>
        <w:t>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34BF88F4"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TS 23.501 [2].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0DD0E95C" w14:textId="5EA93BB7"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615B05C8"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6B10881D" w14:textId="4EB5EE73"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93" w:name="_Toc19197324"/>
      <w:bookmarkStart w:id="594"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2C15AC94" w:rsidR="008D2612" w:rsidRDefault="008D2612" w:rsidP="0030218C">
      <w:bookmarkStart w:id="595" w:name="_Toc36192645"/>
      <w:bookmarkStart w:id="596" w:name="_Toc37076376"/>
      <w:bookmarkStart w:id="597" w:name="_Toc45194822"/>
      <w:bookmarkStart w:id="598" w:name="_Toc47594234"/>
      <w:bookmarkStart w:id="599"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86681B">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568A83C1"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w:t>
      </w:r>
      <w:r>
        <w:lastRenderedPageBreak/>
        <w:t>determine the Alternative S-NSSAI for S-NSSAI to be replaced based on Policy Control Request Triggers as defined in clause 6.1.2.5.</w:t>
      </w:r>
    </w:p>
    <w:p w14:paraId="596EA28B" w14:textId="285385F0"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86681B" w:rsidRPr="003D4ABF">
        <w:t>TS</w:t>
      </w:r>
      <w:r w:rsidR="0086681B">
        <w:t> </w:t>
      </w:r>
      <w:r w:rsidR="0086681B" w:rsidRPr="003D4ABF">
        <w:t>23.501</w:t>
      </w:r>
      <w:r w:rsidR="0086681B">
        <w:t> </w:t>
      </w:r>
      <w:r w:rsidR="0086681B"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600" w:name="_CR6_1_2_2"/>
      <w:bookmarkStart w:id="601" w:name="_Toc178072762"/>
      <w:bookmarkEnd w:id="600"/>
      <w:r w:rsidRPr="003D4ABF">
        <w:lastRenderedPageBreak/>
        <w:t>6.1.2.2</w:t>
      </w:r>
      <w:r w:rsidRPr="003D4ABF">
        <w:tab/>
        <w:t>UE policy control</w:t>
      </w:r>
      <w:bookmarkEnd w:id="593"/>
      <w:bookmarkEnd w:id="594"/>
      <w:bookmarkEnd w:id="595"/>
      <w:bookmarkEnd w:id="596"/>
      <w:bookmarkEnd w:id="597"/>
      <w:bookmarkEnd w:id="598"/>
      <w:bookmarkEnd w:id="599"/>
      <w:bookmarkEnd w:id="601"/>
    </w:p>
    <w:p w14:paraId="573F0DC4" w14:textId="77777777" w:rsidR="00787F8E" w:rsidRPr="003D4ABF" w:rsidRDefault="00787F8E" w:rsidP="00787F8E">
      <w:pPr>
        <w:pStyle w:val="Heading5"/>
      </w:pPr>
      <w:bookmarkStart w:id="602" w:name="_CR6_1_2_2_1"/>
      <w:bookmarkStart w:id="603" w:name="_Toc19197325"/>
      <w:bookmarkStart w:id="604" w:name="_Toc27896478"/>
      <w:bookmarkStart w:id="605" w:name="_Toc36192646"/>
      <w:bookmarkStart w:id="606" w:name="_Toc37076377"/>
      <w:bookmarkStart w:id="607" w:name="_Toc45194823"/>
      <w:bookmarkStart w:id="608" w:name="_Toc47594235"/>
      <w:bookmarkStart w:id="609" w:name="_Toc51836866"/>
      <w:bookmarkStart w:id="610" w:name="_Toc178072763"/>
      <w:bookmarkEnd w:id="602"/>
      <w:r w:rsidRPr="003D4ABF">
        <w:t>6.1.2.2.1</w:t>
      </w:r>
      <w:r w:rsidRPr="003D4ABF">
        <w:tab/>
        <w:t>General</w:t>
      </w:r>
      <w:bookmarkEnd w:id="603"/>
      <w:bookmarkEnd w:id="604"/>
      <w:bookmarkEnd w:id="605"/>
      <w:bookmarkEnd w:id="606"/>
      <w:bookmarkEnd w:id="607"/>
      <w:bookmarkEnd w:id="608"/>
      <w:bookmarkEnd w:id="609"/>
      <w:bookmarkEnd w:id="610"/>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45934613"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39C2350F"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p>
    <w:p w14:paraId="5814FD15" w14:textId="6BF69662" w:rsidR="00D75B99" w:rsidRDefault="00D75B99" w:rsidP="00E30D89">
      <w:pPr>
        <w:pStyle w:val="B1"/>
        <w:rPr>
          <w:lang w:eastAsia="zh-CN"/>
        </w:rPr>
      </w:pPr>
      <w:r>
        <w:rPr>
          <w:lang w:eastAsia="zh-CN"/>
        </w:rPr>
        <w:lastRenderedPageBreak/>
        <w:t>4)</w:t>
      </w:r>
      <w:r>
        <w:rPr>
          <w:lang w:eastAsia="zh-CN"/>
        </w:rPr>
        <w:tab/>
        <w:t xml:space="preserve">ProSe Policy (ProSeP): This policy provides configuration parameters to the UE for ProSe features as defined in clauses 5.1 of </w:t>
      </w:r>
      <w:r w:rsidR="0086681B">
        <w:rPr>
          <w:lang w:eastAsia="zh-CN"/>
        </w:rPr>
        <w:t>TS 23.304 [</w:t>
      </w:r>
      <w:r>
        <w:rPr>
          <w:lang w:eastAsia="zh-CN"/>
        </w:rPr>
        <w:t>34].</w:t>
      </w:r>
    </w:p>
    <w:p w14:paraId="15DA2B34" w14:textId="3F214314" w:rsidR="00E30D89" w:rsidRPr="003D4ABF" w:rsidRDefault="00E30D89" w:rsidP="00E30D89">
      <w:pPr>
        <w:pStyle w:val="B1"/>
        <w:rPr>
          <w:lang w:eastAsia="zh-CN"/>
        </w:rPr>
      </w:pPr>
      <w:r>
        <w:rPr>
          <w:lang w:eastAsia="zh-CN"/>
        </w:rPr>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86681B">
        <w:rPr>
          <w:lang w:eastAsia="zh-CN"/>
        </w:rPr>
        <w:t>TS 23.586 [</w:t>
      </w:r>
      <w:r>
        <w:rPr>
          <w:lang w:eastAsia="zh-CN"/>
        </w:rPr>
        <w:t>41].</w:t>
      </w:r>
    </w:p>
    <w:p w14:paraId="4774D1C8" w14:textId="1AED62B9" w:rsidR="009824A8" w:rsidRPr="003D4ABF" w:rsidRDefault="009824A8" w:rsidP="009824A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w:t>
      </w:r>
      <w:r w:rsidR="00850768">
        <w:rPr>
          <w:lang w:eastAsia="zh-CN"/>
        </w:rPr>
        <w:t xml:space="preserve">s 6.2.1.2.1 and 6.2.1.3.1 </w:t>
      </w:r>
      <w:r>
        <w:rPr>
          <w:lang w:eastAsia="zh-CN"/>
        </w:rPr>
        <w:t xml:space="preserve">of </w:t>
      </w:r>
      <w:r w:rsidR="0086681B">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1B8AB34"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23.287</w:t>
      </w:r>
      <w:r w:rsidR="0086681B">
        <w:rPr>
          <w:rFonts w:eastAsia="SimSun"/>
        </w:rPr>
        <w:t> </w:t>
      </w:r>
      <w:r w:rsidR="0086681B" w:rsidRPr="003D4ABF">
        <w:rPr>
          <w:rFonts w:eastAsia="SimSun"/>
        </w:rPr>
        <w:t>[</w:t>
      </w:r>
      <w:r w:rsidRPr="003D4ABF">
        <w:rPr>
          <w:rFonts w:eastAsia="SimSun"/>
        </w:rPr>
        <w:t>28].</w:t>
      </w:r>
    </w:p>
    <w:p w14:paraId="68A09B1A" w14:textId="2A6E4F40"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21ABCE0B" w14:textId="77777777" w:rsidR="00FB25A1" w:rsidRDefault="00FB25A1" w:rsidP="00787F8E">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34C5B5D9" w14:textId="77777777" w:rsidR="00FB25A1" w:rsidRDefault="00FB25A1" w:rsidP="00787F8E">
      <w:pPr>
        <w:rPr>
          <w:rFonts w:eastAsia="SimSun"/>
        </w:rPr>
      </w:pPr>
      <w:r>
        <w:rPr>
          <w:rFonts w:eastAsia="SimSun"/>
        </w:rPr>
        <w:t>The methods of configuring RSLPP to the UE, including (pre-) configuration and provisioning, and the priority of the same type of parameters acquired from different sources are defined in clause 5.1.1 of TS 23.586 [41].</w:t>
      </w:r>
    </w:p>
    <w:p w14:paraId="1AD7F599" w14:textId="0684BC61" w:rsidR="00E94ECF" w:rsidRDefault="00E94ECF" w:rsidP="00787F8E">
      <w:pPr>
        <w:rPr>
          <w:rFonts w:eastAsia="SimSun"/>
        </w:rPr>
      </w:pPr>
      <w:r>
        <w:rPr>
          <w:rFonts w:eastAsia="SimSun"/>
        </w:rPr>
        <w:t>The ANDSP policy, V2X Policy, ProSe Policy (ProSeP)</w:t>
      </w:r>
      <w:r w:rsidR="00FB25A1">
        <w:rPr>
          <w:rFonts w:eastAsia="SimSun"/>
        </w:rPr>
        <w:t>, A2X Policy (A2XP) and Ranging/Sidelink Positioning Policy (RSLPP)</w:t>
      </w:r>
      <w:r>
        <w:rPr>
          <w:rFonts w:eastAsia="SimSun"/>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4B754541"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86681B">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4FCCC19E"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The AMF shall not change the UE policy information provided by PCF.</w:t>
      </w:r>
    </w:p>
    <w:p w14:paraId="4A43C8EC" w14:textId="4192FCD2"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After reception of the Notify message indicating that the UE enters the CM-Connected state, the PCF may retry to deliver the UE policy information.</w:t>
      </w:r>
    </w:p>
    <w:p w14:paraId="257FED5D" w14:textId="00C3A5E4"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lastRenderedPageBreak/>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DD6ED5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86681B" w:rsidRPr="003D4ABF">
        <w:t>TS</w:t>
      </w:r>
      <w:r w:rsidR="0086681B">
        <w:t> </w:t>
      </w:r>
      <w:r w:rsidR="0086681B" w:rsidRPr="003D4ABF">
        <w:t>23.501</w:t>
      </w:r>
      <w:r w:rsidR="0086681B">
        <w:t> </w:t>
      </w:r>
      <w:r w:rsidR="0086681B"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3EEF634" w:rsidR="00663770" w:rsidRPr="003D4ABF" w:rsidRDefault="00663770" w:rsidP="0030218C">
      <w:bookmarkStart w:id="611" w:name="_Toc19197326"/>
      <w:bookmarkStart w:id="612" w:name="_Toc27896479"/>
      <w:bookmarkStart w:id="613" w:name="_Toc36192647"/>
      <w:bookmarkStart w:id="614" w:name="_Toc37076378"/>
      <w:bookmarkStart w:id="615" w:name="_Toc45194824"/>
      <w:bookmarkStart w:id="616" w:name="_Toc47594236"/>
      <w:bookmarkStart w:id="617" w:name="_Toc51836867"/>
      <w:r w:rsidRPr="003D4ABF">
        <w:t xml:space="preserve">The PCF may subscribe to analytics on "WLAN performance" from NWDAF following the procedures and services described in </w:t>
      </w:r>
      <w:r w:rsidR="0086681B" w:rsidRPr="003D4ABF">
        <w:t>TS</w:t>
      </w:r>
      <w:r w:rsidR="0086681B">
        <w:t> </w:t>
      </w:r>
      <w:r w:rsidR="0086681B" w:rsidRPr="003D4ABF">
        <w:t>23.288</w:t>
      </w:r>
      <w:r w:rsidR="0086681B">
        <w:t> </w:t>
      </w:r>
      <w:r w:rsidR="0086681B"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373A769" w:rsidR="009C4314" w:rsidRDefault="009C4314" w:rsidP="009C4314">
      <w:bookmarkStart w:id="618" w:name="_CR6_1_2_2_2"/>
      <w:bookmarkEnd w:id="618"/>
      <w:r>
        <w:t>The definition of UE policy control for 5G-RG, FN-RG and AUN3 devices is specified in TS 23.316 [27]</w:t>
      </w:r>
    </w:p>
    <w:p w14:paraId="44282EF9" w14:textId="74BABBD5" w:rsidR="00787F8E" w:rsidRPr="003D4ABF" w:rsidRDefault="00787F8E" w:rsidP="00787F8E">
      <w:pPr>
        <w:pStyle w:val="Heading5"/>
      </w:pPr>
      <w:bookmarkStart w:id="619" w:name="_Toc178072764"/>
      <w:r w:rsidRPr="003D4ABF">
        <w:t>6.1.2.2.2</w:t>
      </w:r>
      <w:r w:rsidRPr="003D4ABF">
        <w:tab/>
        <w:t>Distribution of the policies to UE</w:t>
      </w:r>
      <w:bookmarkEnd w:id="611"/>
      <w:bookmarkEnd w:id="612"/>
      <w:bookmarkEnd w:id="613"/>
      <w:bookmarkEnd w:id="614"/>
      <w:bookmarkEnd w:id="615"/>
      <w:bookmarkEnd w:id="616"/>
      <w:bookmarkEnd w:id="617"/>
      <w:bookmarkEnd w:id="619"/>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ProSe Policy information</w:t>
      </w:r>
      <w:r w:rsidR="00FB25A1">
        <w:t>,</w:t>
      </w:r>
      <w:r w:rsidR="009824A8">
        <w:t xml:space="preserve"> A2X Policy information</w:t>
      </w:r>
      <w:r w:rsidR="00FB25A1">
        <w:t xml:space="preserve"> and Ranging/Sidelink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(A2XP)</w:t>
      </w:r>
      <w:r w:rsidR="00FB25A1">
        <w:rPr>
          <w:rFonts w:eastAsia="SimSun"/>
        </w:rPr>
        <w:t xml:space="preserve"> or Ranging/Sidelink Positioning Policy (RSLPP)</w:t>
      </w:r>
      <w:r w:rsidR="009824A8">
        <w:rPr>
          <w:rFonts w:eastAsia="SimSun"/>
        </w:rPr>
        <w:t xml:space="preserve"> or</w:t>
      </w:r>
      <w:r w:rsidRPr="003D4ABF">
        <w:rPr>
          <w:rFonts w:eastAsia="SimSun"/>
        </w:rPr>
        <w:t xml:space="preserve"> their combinations using Npcf</w:t>
      </w:r>
      <w:r w:rsidRPr="003D4ABF">
        <w:t xml:space="preserve"> and Namf service operations.</w:t>
      </w:r>
    </w:p>
    <w:p w14:paraId="6C71A7E7" w14:textId="2F420D30"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86681B" w:rsidRPr="003D4ABF">
        <w:t>TS</w:t>
      </w:r>
      <w:r w:rsidR="0086681B">
        <w:t> </w:t>
      </w:r>
      <w:r w:rsidR="0086681B" w:rsidRPr="003D4ABF">
        <w:t>23.502</w:t>
      </w:r>
      <w:r w:rsidR="0086681B">
        <w:t> </w:t>
      </w:r>
      <w:r w:rsidR="0086681B" w:rsidRPr="003D4ABF">
        <w:t>[</w:t>
      </w:r>
      <w:r w:rsidRPr="003D4ABF">
        <w:t>3].</w:t>
      </w:r>
    </w:p>
    <w:p w14:paraId="5F43344A" w14:textId="68737BE0" w:rsidR="00787F8E" w:rsidRPr="003D4ABF" w:rsidRDefault="00787F8E" w:rsidP="00787F8E">
      <w:pPr>
        <w:pStyle w:val="NO"/>
      </w:pPr>
      <w:r w:rsidRPr="003D4ABF">
        <w:lastRenderedPageBreak/>
        <w:t>NOTE 1:</w:t>
      </w:r>
      <w:r w:rsidRPr="003D4ABF">
        <w:tab/>
        <w:t xml:space="preserve">The PCF can install a PCC Rule and activate start and stop of application detection in the SMF. When the same PCF is selected for SM </w:t>
      </w:r>
      <w:r w:rsidR="000E4766">
        <w:t>P</w:t>
      </w:r>
      <w:r w:rsidRPr="003D4ABF">
        <w:t xml:space="preserve">olicy </w:t>
      </w:r>
      <w:r w:rsidR="000E4766">
        <w:t>A</w:t>
      </w:r>
      <w:r w:rsidRPr="003D4ABF">
        <w:t xml:space="preserve">ssociation control and UE </w:t>
      </w:r>
      <w:r w:rsidR="000E4766">
        <w:t>P</w:t>
      </w:r>
      <w:r w:rsidRPr="003D4ABF">
        <w:t xml:space="preserve">olicy </w:t>
      </w:r>
      <w:r w:rsidR="000E4766">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050CF53"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2E8E8525"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86681B" w:rsidRPr="003D4ABF">
        <w:t>TS</w:t>
      </w:r>
      <w:r w:rsidR="0086681B">
        <w:t> </w:t>
      </w:r>
      <w:r w:rsidR="0086681B" w:rsidRPr="003D4ABF">
        <w:t>29.507</w:t>
      </w:r>
      <w:r w:rsidR="0086681B">
        <w:t> </w:t>
      </w:r>
      <w:r w:rsidR="0086681B"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253FE060"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3C8ABC98" w:rsidR="00787F8E" w:rsidRPr="003D4ABF" w:rsidRDefault="00787F8E" w:rsidP="00787F8E">
      <w:r w:rsidRPr="003D4ABF">
        <w:lastRenderedPageBreak/>
        <w:t xml:space="preserve">The UE shall update the stored UE policy information with the one provided by the PCF as follows (details are specified in </w:t>
      </w:r>
      <w:r w:rsidR="0086681B" w:rsidRPr="003D4ABF">
        <w:t>TS</w:t>
      </w:r>
      <w:r w:rsidR="0086681B">
        <w:t> </w:t>
      </w:r>
      <w:r w:rsidR="0086681B" w:rsidRPr="003D4ABF">
        <w:t>24.501</w:t>
      </w:r>
      <w:r w:rsidR="0086681B">
        <w:t> </w:t>
      </w:r>
      <w:r w:rsidR="0086681B"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08C31C13"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applies to the equivalent PLMN(s) indicated in the last received list of equivalent PLMNs in Registration Accept.</w:t>
      </w:r>
    </w:p>
    <w:p w14:paraId="7DED8BC1" w14:textId="5CF71D3A" w:rsidR="00787F8E" w:rsidRPr="003D4ABF" w:rsidRDefault="00787F8E" w:rsidP="00787F8E">
      <w:r w:rsidRPr="003D4ABF">
        <w:t>At Initial Registration or the Registration to 5GS when the UE moves from EPS to 5GS</w:t>
      </w:r>
      <w:r w:rsidR="00B91C41">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664327CA" w14:textId="16678F1D" w:rsidR="00B91C41" w:rsidRDefault="00B91C41" w:rsidP="00A90273">
      <w:pPr>
        <w:pStyle w:val="B1"/>
      </w:pPr>
      <w:r>
        <w:t>-</w:t>
      </w:r>
      <w:r>
        <w:tab/>
        <w:t>UE may indicate its capability of reporting URSP rule enforcement to network to the PCF. If it is received, the PCF shall take it into account as described in clause 6.6.2.4.</w:t>
      </w:r>
    </w:p>
    <w:p w14:paraId="29422952" w14:textId="18196B9A" w:rsidR="00A90273" w:rsidRPr="003D4ABF" w:rsidRDefault="00A90273" w:rsidP="00A90273">
      <w:pPr>
        <w:pStyle w:val="B1"/>
      </w:pPr>
      <w:r>
        <w:t>-</w:t>
      </w:r>
      <w:r>
        <w:tab/>
        <w:t>The UE may indicate whether it supports VPLMN</w:t>
      </w:r>
      <w:r w:rsidR="00B91C41">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 xml:space="preserve">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w:t>
      </w:r>
      <w:r w:rsidRPr="003D4ABF">
        <w:lastRenderedPageBreak/>
        <w:t>operator policies (which includes the case that the UE did not provide a list of PSIs associated to the PLMN of the PCF), the PCF provides the changes in the list of PSIs or the corresponding content to the AMF which forwards them to the UE.</w:t>
      </w:r>
    </w:p>
    <w:p w14:paraId="4A996AAF" w14:textId="4DBF5634" w:rsidR="00787F8E" w:rsidRPr="003D4ABF" w:rsidRDefault="00787F8E" w:rsidP="00787F8E">
      <w:r w:rsidRPr="003D4ABF">
        <w:t>The (H-)PCF maintains the latest list of PSIs delivered to each UE as part of the information related to the</w:t>
      </w:r>
      <w:r w:rsidR="000E4766">
        <w:t xml:space="preserve"> UE</w:t>
      </w:r>
      <w:r w:rsidRPr="003D4ABF">
        <w:t xml:space="preserve"> Policy Association until the UE </w:t>
      </w:r>
      <w:r w:rsidR="000E4766">
        <w:t>P</w:t>
      </w:r>
      <w:r w:rsidRPr="003D4ABF">
        <w:t xml:space="preserve">olicy </w:t>
      </w:r>
      <w:r w:rsidR="000E4766">
        <w:t>A</w:t>
      </w:r>
      <w:r w:rsidRPr="003D4ABF">
        <w:t>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If the PCF does not take into account the received PEI and/or OSId then the PCF can send URSP rules containing application traffic descriptors associated to multiple operating systems.</w:t>
      </w:r>
    </w:p>
    <w:p w14:paraId="4828620D" w14:textId="45259940" w:rsidR="001D395C" w:rsidRDefault="001D395C" w:rsidP="00623A69">
      <w:bookmarkStart w:id="620" w:name="_Toc19197327"/>
      <w:bookmarkStart w:id="621" w:name="_Toc27896480"/>
      <w:bookmarkStart w:id="622" w:name="_Toc36192648"/>
      <w:bookmarkStart w:id="623" w:name="_Toc37076379"/>
      <w:bookmarkStart w:id="624" w:name="_Toc45194825"/>
      <w:bookmarkStart w:id="625" w:name="_Toc47594237"/>
      <w:bookmarkStart w:id="626"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TS 24.501 [22]).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68B6C72E" w:rsidR="00695123" w:rsidRDefault="00695123" w:rsidP="00623A69">
      <w:r>
        <w:t xml:space="preserve">After Registration procedure, the UE may perform UE triggered V2X Policy Provisioning procedure to request V2XP from the PCF as specified in clause 6.2.4 of </w:t>
      </w:r>
      <w:r w:rsidR="0086681B">
        <w:t>TS 23.287 [</w:t>
      </w:r>
      <w:r>
        <w:t>28].</w:t>
      </w:r>
    </w:p>
    <w:p w14:paraId="26A13533" w14:textId="7738914E" w:rsidR="00623A69" w:rsidRPr="003D4ABF" w:rsidRDefault="00623A69" w:rsidP="00623A69">
      <w:r>
        <w:t xml:space="preserve">After Registration procedure, the UE may perform UE triggered 5G ProSe Policy Provisioning procedure to request ProSeP from the PCF as specified in clause 6.2.4 of </w:t>
      </w:r>
      <w:r w:rsidR="0086681B">
        <w:t>TS 23.304 [</w:t>
      </w:r>
      <w:r>
        <w:t>34].</w:t>
      </w:r>
    </w:p>
    <w:p w14:paraId="1DA14898" w14:textId="010C860A"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86681B">
        <w:t>TS 23.256 [</w:t>
      </w:r>
      <w:r>
        <w:t>43].</w:t>
      </w:r>
    </w:p>
    <w:p w14:paraId="4E2D5F9F" w14:textId="051A6F7B" w:rsidR="00853928" w:rsidRPr="003D4ABF" w:rsidRDefault="00853928" w:rsidP="00853928">
      <w:bookmarkStart w:id="627" w:name="_CR6_1_2_2_3"/>
      <w:bookmarkEnd w:id="627"/>
      <w:r>
        <w:t>After Registration procedure, the UE may perform UE triggered Ranging/Sidelink Positioning Policy Provisioning procedure to request RSLPP from the PCF as specified in clause 6.2.4 of TS 23.586 [41].</w:t>
      </w:r>
    </w:p>
    <w:p w14:paraId="66F8EBCC" w14:textId="61AA9D46" w:rsidR="00CB4253" w:rsidRDefault="00CB4253" w:rsidP="00CB4253">
      <w:pPr>
        <w:pStyle w:val="Heading5"/>
      </w:pPr>
      <w:bookmarkStart w:id="628" w:name="_Toc178072765"/>
      <w:r>
        <w:t>6.1.2.2.3</w:t>
      </w:r>
      <w:r>
        <w:tab/>
        <w:t xml:space="preserve">URSP </w:t>
      </w:r>
      <w:r w:rsidR="004730A1">
        <w:t>rule p</w:t>
      </w:r>
      <w:r>
        <w:t>rovisioning in EPS</w:t>
      </w:r>
      <w:bookmarkEnd w:id="628"/>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6960734C"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TS 23.502 [3])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lastRenderedPageBreak/>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343427E4"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TS 23.502 [3])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54603DC5" w14:textId="0C5C0624" w:rsidR="00B91C41" w:rsidRPr="00B91C41" w:rsidRDefault="00B91C41" w:rsidP="001F3C35">
      <w:bookmarkStart w:id="629" w:name="_CR6_1_2_3"/>
      <w:bookmarkEnd w:id="629"/>
      <w:r>
        <w:t>How the UE associates application traffic to PDN Connections is described in clause 4.4.2 of TS 24.526 [19]. When the UE is attached to EPS, only the non-VPLMN specific URSP Rules are used to associate applications to PDN Connections at the UE.</w:t>
      </w:r>
    </w:p>
    <w:p w14:paraId="2D08A4BE" w14:textId="309161C3" w:rsidR="00BA4D24" w:rsidRDefault="00BA4D24" w:rsidP="00BA4D24">
      <w:pPr>
        <w:pStyle w:val="Heading5"/>
      </w:pPr>
      <w:bookmarkStart w:id="630" w:name="_Toc178072766"/>
      <w:r>
        <w:t>6.1.2.2.4</w:t>
      </w:r>
      <w:r>
        <w:tab/>
        <w:t>Distribution of VPLMN specific URSP rules to the UE</w:t>
      </w:r>
      <w:bookmarkEnd w:id="630"/>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7777777" w:rsidR="00BA4D24" w:rsidRDefault="00BA4D24" w:rsidP="00BA4D2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 and the procedures are specified in clause 4.15.6.7 of TS 23.502 [3].</w:t>
      </w:r>
    </w:p>
    <w:p w14:paraId="252D085B" w14:textId="77777777" w:rsidR="00BA4D24" w:rsidRDefault="00BA4D24" w:rsidP="00BA4D24">
      <w:r>
        <w:t>The AF may provide application guidance on URSP Rule determination to the VPLMN or to the HPLMN.</w:t>
      </w:r>
    </w:p>
    <w:p w14:paraId="6D49D7DE" w14:textId="77777777" w:rsidR="00BA4D24" w:rsidRDefault="00BA4D24" w:rsidP="00BA4D2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w:t>
      </w:r>
      <w:r>
        <w:lastRenderedPageBreak/>
        <w:t xml:space="preserve">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30B16E6" w:rsidR="00BA4D24" w:rsidRDefault="00BA4D24" w:rsidP="00224B6D">
      <w:pPr>
        <w:pStyle w:val="NO"/>
      </w:pPr>
      <w:r>
        <w:t>NOTE 1:</w:t>
      </w:r>
      <w:r>
        <w:tab/>
        <w:t>The AMF performs SMF selection to select the SMF in VPLMN for LBO case as described in clause 6.3.2 of TS 23.501 [2].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01A3E2F5" w14:textId="77777777" w:rsidR="00787F8E" w:rsidRPr="003D4ABF" w:rsidRDefault="00787F8E" w:rsidP="00787F8E">
      <w:pPr>
        <w:pStyle w:val="Heading4"/>
      </w:pPr>
      <w:bookmarkStart w:id="631" w:name="_Toc178072767"/>
      <w:r w:rsidRPr="003D4ABF">
        <w:t>6.1.2.3</w:t>
      </w:r>
      <w:r w:rsidRPr="003D4ABF">
        <w:tab/>
        <w:t>Management of packet flow descriptions</w:t>
      </w:r>
      <w:bookmarkEnd w:id="620"/>
      <w:bookmarkEnd w:id="621"/>
      <w:bookmarkEnd w:id="622"/>
      <w:bookmarkEnd w:id="623"/>
      <w:bookmarkEnd w:id="624"/>
      <w:bookmarkEnd w:id="625"/>
      <w:bookmarkEnd w:id="626"/>
      <w:bookmarkEnd w:id="631"/>
    </w:p>
    <w:p w14:paraId="07468B60" w14:textId="77777777" w:rsidR="00787F8E" w:rsidRPr="003D4ABF" w:rsidRDefault="00787F8E" w:rsidP="00787F8E">
      <w:pPr>
        <w:pStyle w:val="Heading5"/>
      </w:pPr>
      <w:bookmarkStart w:id="632" w:name="_CR6_1_2_3_1"/>
      <w:bookmarkStart w:id="633" w:name="_Toc19197328"/>
      <w:bookmarkStart w:id="634" w:name="_Toc27896481"/>
      <w:bookmarkStart w:id="635" w:name="_Toc36192649"/>
      <w:bookmarkStart w:id="636" w:name="_Toc37076380"/>
      <w:bookmarkStart w:id="637" w:name="_Toc45194826"/>
      <w:bookmarkStart w:id="638" w:name="_Toc47594238"/>
      <w:bookmarkStart w:id="639" w:name="_Toc51836869"/>
      <w:bookmarkStart w:id="640" w:name="_Toc178072768"/>
      <w:bookmarkEnd w:id="632"/>
      <w:r w:rsidRPr="003D4ABF">
        <w:t>6.1.2.3.1</w:t>
      </w:r>
      <w:r w:rsidRPr="003D4ABF">
        <w:tab/>
        <w:t>PFD management</w:t>
      </w:r>
      <w:bookmarkEnd w:id="633"/>
      <w:bookmarkEnd w:id="634"/>
      <w:bookmarkEnd w:id="635"/>
      <w:bookmarkEnd w:id="636"/>
      <w:bookmarkEnd w:id="637"/>
      <w:bookmarkEnd w:id="638"/>
      <w:bookmarkEnd w:id="639"/>
      <w:bookmarkEnd w:id="640"/>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C812999"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86681B" w:rsidRPr="003D4ABF">
        <w:t>TS</w:t>
      </w:r>
      <w:r w:rsidR="0086681B">
        <w:t> </w:t>
      </w:r>
      <w:r w:rsidR="0086681B" w:rsidRPr="003D4ABF">
        <w:t>23.501</w:t>
      </w:r>
      <w:r w:rsidR="0086681B">
        <w:t> </w:t>
      </w:r>
      <w:r w:rsidR="0086681B"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780BBDE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TS 23.502 [3])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lastRenderedPageBreak/>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E611331"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86681B" w:rsidRPr="003D4ABF">
        <w:t>TS</w:t>
      </w:r>
      <w:r w:rsidR="0086681B">
        <w:t> </w:t>
      </w:r>
      <w:r w:rsidR="0086681B" w:rsidRPr="003D4ABF">
        <w:t>23.501</w:t>
      </w:r>
      <w:r w:rsidR="0086681B">
        <w:t> </w:t>
      </w:r>
      <w:r w:rsidR="0086681B"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77777777" w:rsidR="00A13DF3" w:rsidRDefault="00A13DF3" w:rsidP="00A13DF3">
      <w:bookmarkStart w:id="641" w:name="_CR6_1_2_3_2"/>
      <w:bookmarkStart w:id="642" w:name="_Toc19197329"/>
      <w:bookmarkStart w:id="643" w:name="_Toc27896482"/>
      <w:bookmarkStart w:id="644" w:name="_Toc36192650"/>
      <w:bookmarkStart w:id="645" w:name="_Toc37076381"/>
      <w:bookmarkStart w:id="646" w:name="_Toc45194827"/>
      <w:bookmarkStart w:id="647" w:name="_Toc47594239"/>
      <w:bookmarkStart w:id="648" w:name="_Toc51836870"/>
      <w:bookmarkEnd w:id="641"/>
      <w:r>
        <w:t xml:space="preserve">The NEF (PFDF) may subscribe to "PFD Determination" analytics from the NWDAF for an application identifier to assist determination of PFDs for known application identifiers as specified in TS 23.288 [24]. Based on the "PFD Determination" analytics received from the NWDAF, the NEF (PFDF) may determine to create PFD(s) for that application identifier, and then stores these PFD(s) in the UDR setting "NWDAF" as the source NF type (which is </w:t>
      </w:r>
      <w:r>
        <w:lastRenderedPageBreak/>
        <w:t>defined in clause 5.2.12.2.1 of TS 23.502 [3]).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49" w:name="_Toc178072769"/>
      <w:r w:rsidRPr="003D4ABF">
        <w:t>6.1.2.3.2</w:t>
      </w:r>
      <w:r w:rsidRPr="003D4ABF">
        <w:tab/>
        <w:t>Packet Flow Description</w:t>
      </w:r>
      <w:bookmarkEnd w:id="642"/>
      <w:bookmarkEnd w:id="643"/>
      <w:bookmarkEnd w:id="644"/>
      <w:bookmarkEnd w:id="645"/>
      <w:bookmarkEnd w:id="646"/>
      <w:bookmarkEnd w:id="647"/>
      <w:bookmarkEnd w:id="648"/>
      <w:bookmarkEnd w:id="649"/>
    </w:p>
    <w:p w14:paraId="37751BB8" w14:textId="77777777" w:rsidR="00787F8E" w:rsidRPr="003D4ABF" w:rsidRDefault="00787F8E" w:rsidP="00787F8E">
      <w:r w:rsidRPr="003D4ABF">
        <w:t>PFD (Packet Flow Description) is a set of information enabling the detection of application traffic.</w:t>
      </w:r>
    </w:p>
    <w:p w14:paraId="22B539A9" w14:textId="4844E322"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86681B" w:rsidRPr="003D4ABF">
        <w:t>TS</w:t>
      </w:r>
      <w:r w:rsidR="0086681B">
        <w:t> </w:t>
      </w:r>
      <w:r w:rsidR="0086681B" w:rsidRPr="003D4ABF">
        <w:t>29.551</w:t>
      </w:r>
      <w:r w:rsidR="0086681B">
        <w:t> </w:t>
      </w:r>
      <w:r w:rsidR="0086681B"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50" w:name="_CR6_1_2_4"/>
      <w:bookmarkStart w:id="651" w:name="_Toc19197330"/>
      <w:bookmarkStart w:id="652" w:name="_Toc27896483"/>
      <w:bookmarkStart w:id="653" w:name="_Toc36192651"/>
      <w:bookmarkStart w:id="654" w:name="_Toc37076382"/>
      <w:bookmarkStart w:id="655" w:name="_Toc45194828"/>
      <w:bookmarkStart w:id="656" w:name="_Toc47594240"/>
      <w:bookmarkStart w:id="657" w:name="_Toc51836871"/>
      <w:bookmarkStart w:id="658" w:name="_Toc178072770"/>
      <w:bookmarkEnd w:id="650"/>
      <w:r w:rsidRPr="003D4ABF">
        <w:t>6.1.2.4</w:t>
      </w:r>
      <w:r w:rsidRPr="003D4ABF">
        <w:tab/>
        <w:t>Negotiation for future background data transfer</w:t>
      </w:r>
      <w:bookmarkEnd w:id="651"/>
      <w:bookmarkEnd w:id="652"/>
      <w:bookmarkEnd w:id="653"/>
      <w:bookmarkEnd w:id="654"/>
      <w:bookmarkEnd w:id="655"/>
      <w:bookmarkEnd w:id="656"/>
      <w:bookmarkEnd w:id="657"/>
      <w:bookmarkEnd w:id="658"/>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2F54142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86681B" w:rsidRPr="003D4ABF">
        <w:t>TS</w:t>
      </w:r>
      <w:r w:rsidR="0086681B">
        <w:t> </w:t>
      </w:r>
      <w:r w:rsidR="0086681B" w:rsidRPr="003D4ABF">
        <w:t>23.502</w:t>
      </w:r>
      <w:r w:rsidR="0086681B">
        <w:t> </w:t>
      </w:r>
      <w:r w:rsidR="0086681B"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231E30B"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86681B" w:rsidRPr="003D4ABF">
        <w:t>TS</w:t>
      </w:r>
      <w:r w:rsidR="0086681B">
        <w:t> </w:t>
      </w:r>
      <w:r w:rsidR="0086681B" w:rsidRPr="003D4ABF">
        <w:t>23.288</w:t>
      </w:r>
      <w:r w:rsidR="0086681B">
        <w:t> </w:t>
      </w:r>
      <w:r w:rsidR="0086681B"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lastRenderedPageBreak/>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w:t>
      </w:r>
      <w:r w:rsidRPr="003D4ABF">
        <w:lastRenderedPageBreak/>
        <w:t xml:space="preserve">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9EC1C11"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86681B" w:rsidRPr="003D4ABF">
        <w:t>TS</w:t>
      </w:r>
      <w:r w:rsidR="0086681B">
        <w:t> </w:t>
      </w:r>
      <w:r w:rsidR="0086681B" w:rsidRPr="003D4ABF">
        <w:t>23.502</w:t>
      </w:r>
      <w:r w:rsidR="0086681B">
        <w:t> </w:t>
      </w:r>
      <w:r w:rsidR="0086681B"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47A78966"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18A796CD"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86681B" w:rsidRPr="003D4ABF">
        <w:t>TS</w:t>
      </w:r>
      <w:r w:rsidR="0086681B">
        <w:t> </w:t>
      </w:r>
      <w:r w:rsidR="0086681B" w:rsidRPr="003D4ABF">
        <w:t>23.502</w:t>
      </w:r>
      <w:r w:rsidR="0086681B">
        <w:t> </w:t>
      </w:r>
      <w:r w:rsidR="0086681B"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0D4CE12C" w:rsidR="00787F8E" w:rsidRPr="003D4ABF" w:rsidRDefault="00787F8E" w:rsidP="00787F8E">
      <w:bookmarkStart w:id="659" w:name="_Toc19197331"/>
      <w:bookmarkStart w:id="660" w:name="_Toc27896484"/>
      <w:bookmarkStart w:id="661" w:name="_Toc36192652"/>
      <w:bookmarkStart w:id="662" w:name="_Toc37076383"/>
      <w:bookmarkStart w:id="663" w:name="_Toc45194829"/>
      <w:bookmarkStart w:id="664"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86681B" w:rsidRPr="003D4ABF">
        <w:t>TS</w:t>
      </w:r>
      <w:r w:rsidR="0086681B">
        <w:t> </w:t>
      </w:r>
      <w:r w:rsidR="0086681B" w:rsidRPr="003D4ABF">
        <w:t>23.502</w:t>
      </w:r>
      <w:r w:rsidR="0086681B">
        <w:t> </w:t>
      </w:r>
      <w:r w:rsidR="0086681B"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65" w:name="_CR6_1_2_5"/>
      <w:bookmarkStart w:id="666" w:name="_Toc51836872"/>
      <w:bookmarkStart w:id="667" w:name="_Toc178072771"/>
      <w:bookmarkEnd w:id="665"/>
      <w:r w:rsidRPr="003D4ABF">
        <w:t>6.1.2.5</w:t>
      </w:r>
      <w:r w:rsidRPr="003D4ABF">
        <w:tab/>
        <w:t>Policy Control Request Triggers relevant for AMF</w:t>
      </w:r>
      <w:bookmarkEnd w:id="659"/>
      <w:bookmarkEnd w:id="660"/>
      <w:bookmarkEnd w:id="661"/>
      <w:bookmarkEnd w:id="662"/>
      <w:bookmarkEnd w:id="663"/>
      <w:bookmarkEnd w:id="664"/>
      <w:bookmarkEnd w:id="666"/>
      <w:bookmarkEnd w:id="667"/>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0F8695D"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86681B" w:rsidRPr="003D4ABF">
        <w:t>TS</w:t>
      </w:r>
      <w:r w:rsidR="0086681B">
        <w:t> </w:t>
      </w:r>
      <w:r w:rsidR="0086681B" w:rsidRPr="003D4ABF">
        <w:t>23.502</w:t>
      </w:r>
      <w:r w:rsidR="0086681B">
        <w:t> </w:t>
      </w:r>
      <w:r w:rsidR="0086681B"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68" w:name="_CRTable6_1_2_51"/>
      <w:r w:rsidRPr="003D4ABF">
        <w:lastRenderedPageBreak/>
        <w:t xml:space="preserve">Table </w:t>
      </w:r>
      <w:bookmarkEnd w:id="668"/>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69"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4FEB2447"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B36A7A">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r>
        <w:lastRenderedPageBreak/>
        <w:t xml:space="preserve">Table </w:t>
      </w:r>
      <w:bookmarkEnd w:id="669"/>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33B9501A"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2166087A"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77777777"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50358838"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86681B">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TS 23.502 [3]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1826E4BA"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86681B">
        <w:rPr>
          <w:lang w:eastAsia="zh-CN"/>
        </w:rPr>
        <w:t>TS 23.256 [</w:t>
      </w:r>
      <w:r w:rsidR="009824A8">
        <w:rPr>
          <w:lang w:eastAsia="zh-CN"/>
        </w:rPr>
        <w:t>43]</w:t>
      </w:r>
      <w:r w:rsidR="00853928">
        <w:rPr>
          <w:lang w:eastAsia="zh-CN"/>
        </w:rPr>
        <w:t xml:space="preserve"> and to trigger the update of Ranging/Sidelink Positioning authorization parameters to the UE as defined in clause 6.2.2 of TS 23.586 [41]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670"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B36A7A">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B36A7A">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B36A7A">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B36A7A">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71" w:name="_Toc27896485"/>
      <w:bookmarkStart w:id="672" w:name="_Toc36192653"/>
      <w:bookmarkStart w:id="673" w:name="_Toc37076384"/>
      <w:bookmarkStart w:id="674" w:name="_Toc45194830"/>
      <w:bookmarkStart w:id="675" w:name="_Toc47594242"/>
      <w:bookmarkStart w:id="676"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471F0D2B"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TS 23.501 [2])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bookmarkStart w:id="677" w:name="_CR6_1_2_6"/>
      <w:bookmarkEnd w:id="677"/>
      <w:r>
        <w:t>If the Access Type change trigger is met, the AMF reports the changed, the added or the removed Access Type</w:t>
      </w:r>
      <w:r w:rsidR="00DD14AB">
        <w:t xml:space="preserve"> and/or the changed RAT Type</w:t>
      </w:r>
      <w:r>
        <w:t xml:space="preserve"> to the PCF.</w:t>
      </w:r>
    </w:p>
    <w:p w14:paraId="0B89C5E9" w14:textId="11F1F3BD" w:rsidR="00663770" w:rsidRPr="003D4ABF" w:rsidRDefault="00663770" w:rsidP="00663770">
      <w:pPr>
        <w:pStyle w:val="Heading4"/>
      </w:pPr>
      <w:bookmarkStart w:id="678" w:name="_Toc178072772"/>
      <w:r w:rsidRPr="003D4ABF">
        <w:lastRenderedPageBreak/>
        <w:t>6.1.2.6</w:t>
      </w:r>
      <w:r w:rsidRPr="003D4ABF">
        <w:tab/>
        <w:t>AF influence on Access and Mobility related polic</w:t>
      </w:r>
      <w:r w:rsidR="006B065D">
        <w:t>y control</w:t>
      </w:r>
      <w:bookmarkEnd w:id="678"/>
    </w:p>
    <w:p w14:paraId="35095E6C" w14:textId="32DC9AD2" w:rsidR="006B065D" w:rsidRDefault="006B065D" w:rsidP="00E20298">
      <w:pPr>
        <w:pStyle w:val="Heading5"/>
      </w:pPr>
      <w:bookmarkStart w:id="679" w:name="_CR6_1_2_6_0"/>
      <w:bookmarkStart w:id="680" w:name="_Toc178072773"/>
      <w:bookmarkEnd w:id="679"/>
      <w:r>
        <w:t>6.1.2.6.0</w:t>
      </w:r>
      <w:r>
        <w:tab/>
        <w:t>General</w:t>
      </w:r>
      <w:bookmarkEnd w:id="680"/>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4E3965B5"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86681B">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21F88E16" w14:textId="078495D4" w:rsidR="00663770" w:rsidRPr="003D4ABF" w:rsidRDefault="00663770" w:rsidP="00663770">
      <w:pPr>
        <w:pStyle w:val="Heading5"/>
      </w:pPr>
      <w:bookmarkStart w:id="681" w:name="_CR6_1_2_6_1"/>
      <w:bookmarkStart w:id="682" w:name="_Toc178072774"/>
      <w:bookmarkEnd w:id="681"/>
      <w:r w:rsidRPr="003D4ABF">
        <w:t>6.1.2.6.1</w:t>
      </w:r>
      <w:r w:rsidRPr="003D4ABF">
        <w:tab/>
        <w:t xml:space="preserve">AF request Access and Mobility related Policy </w:t>
      </w:r>
      <w:r w:rsidR="006B065D">
        <w:t xml:space="preserve">Control </w:t>
      </w:r>
      <w:r w:rsidRPr="003D4ABF">
        <w:t>for a UE</w:t>
      </w:r>
      <w:bookmarkEnd w:id="682"/>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683" w:name="_CR6_1_2_6_2"/>
      <w:bookmarkStart w:id="684" w:name="_Toc178072775"/>
      <w:bookmarkEnd w:id="683"/>
      <w:r w:rsidRPr="003D4ABF">
        <w:t>6.1.2.6.2</w:t>
      </w:r>
      <w:r w:rsidRPr="003D4ABF">
        <w:tab/>
        <w:t>AF request to influence on Access and Mobility related Polic</w:t>
      </w:r>
      <w:r w:rsidR="006B065D">
        <w:t>y Control</w:t>
      </w:r>
      <w:bookmarkEnd w:id="684"/>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lastRenderedPageBreak/>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5D8400B" w14:textId="7DFD9302" w:rsidR="00656688" w:rsidRDefault="00656688" w:rsidP="00656688">
      <w:pPr>
        <w:pStyle w:val="Heading4"/>
      </w:pPr>
      <w:bookmarkStart w:id="685" w:name="_CR6_1_2_7"/>
      <w:bookmarkStart w:id="686" w:name="_Toc178072776"/>
      <w:bookmarkEnd w:id="685"/>
      <w:r>
        <w:t>6.1.2.7</w:t>
      </w:r>
      <w:r>
        <w:tab/>
        <w:t>Negotiation for planned data transfer with QoS requirements</w:t>
      </w:r>
      <w:bookmarkEnd w:id="686"/>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532DFA84"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86681B">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68276CEB" w:rsidR="00656688" w:rsidRDefault="00656688" w:rsidP="00656688">
      <w:r>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86681B">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w:t>
      </w:r>
      <w:r>
        <w:lastRenderedPageBreak/>
        <w:t xml:space="preserve">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6E84B7D9"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86681B">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687" w:name="_CR6_1_3"/>
      <w:bookmarkStart w:id="688" w:name="_Toc178072777"/>
      <w:bookmarkEnd w:id="687"/>
      <w:r w:rsidRPr="003D4ABF">
        <w:t>6.1.3</w:t>
      </w:r>
      <w:r w:rsidRPr="003D4ABF">
        <w:tab/>
        <w:t>Session management related policy control</w:t>
      </w:r>
      <w:bookmarkEnd w:id="670"/>
      <w:bookmarkEnd w:id="671"/>
      <w:bookmarkEnd w:id="672"/>
      <w:bookmarkEnd w:id="673"/>
      <w:bookmarkEnd w:id="674"/>
      <w:bookmarkEnd w:id="675"/>
      <w:bookmarkEnd w:id="676"/>
      <w:bookmarkEnd w:id="688"/>
    </w:p>
    <w:p w14:paraId="70483990" w14:textId="77777777" w:rsidR="00787F8E" w:rsidRPr="003D4ABF" w:rsidRDefault="00787F8E" w:rsidP="00787F8E">
      <w:pPr>
        <w:pStyle w:val="Heading4"/>
      </w:pPr>
      <w:bookmarkStart w:id="689" w:name="_CR6_1_3_1"/>
      <w:bookmarkStart w:id="690" w:name="_Toc19197333"/>
      <w:bookmarkStart w:id="691" w:name="_Toc27896486"/>
      <w:bookmarkStart w:id="692" w:name="_Toc36192654"/>
      <w:bookmarkStart w:id="693" w:name="_Toc37076385"/>
      <w:bookmarkStart w:id="694" w:name="_Toc45194831"/>
      <w:bookmarkStart w:id="695" w:name="_Toc47594243"/>
      <w:bookmarkStart w:id="696" w:name="_Toc51836874"/>
      <w:bookmarkStart w:id="697" w:name="_Toc178072778"/>
      <w:bookmarkEnd w:id="689"/>
      <w:r w:rsidRPr="003D4ABF">
        <w:t>6.1.3.1</w:t>
      </w:r>
      <w:r w:rsidRPr="003D4ABF">
        <w:tab/>
        <w:t>General</w:t>
      </w:r>
      <w:bookmarkEnd w:id="690"/>
      <w:bookmarkEnd w:id="691"/>
      <w:bookmarkEnd w:id="692"/>
      <w:bookmarkEnd w:id="693"/>
      <w:bookmarkEnd w:id="694"/>
      <w:bookmarkEnd w:id="695"/>
      <w:bookmarkEnd w:id="696"/>
      <w:bookmarkEnd w:id="697"/>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BA4231E"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71903507" w:rsidR="00787F8E" w:rsidRPr="003D4ABF" w:rsidRDefault="00787F8E" w:rsidP="00787F8E">
      <w:pPr>
        <w:pStyle w:val="NO"/>
      </w:pPr>
      <w:r w:rsidRPr="003D4ABF">
        <w:lastRenderedPageBreak/>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698" w:name="_CR6_1_3_2"/>
      <w:bookmarkStart w:id="699" w:name="_Toc19197334"/>
      <w:bookmarkStart w:id="700" w:name="_Toc27896487"/>
      <w:bookmarkStart w:id="701" w:name="_Toc36192655"/>
      <w:bookmarkStart w:id="702" w:name="_Toc37076386"/>
      <w:bookmarkStart w:id="703" w:name="_Toc45194832"/>
      <w:bookmarkStart w:id="704" w:name="_Toc47594244"/>
      <w:bookmarkStart w:id="705" w:name="_Toc51836875"/>
      <w:bookmarkStart w:id="706" w:name="_Toc178072779"/>
      <w:bookmarkEnd w:id="698"/>
      <w:r w:rsidRPr="003D4ABF">
        <w:t>6.1.3.2</w:t>
      </w:r>
      <w:r w:rsidRPr="003D4ABF">
        <w:tab/>
        <w:t>Binding mechanism</w:t>
      </w:r>
      <w:bookmarkEnd w:id="699"/>
      <w:bookmarkEnd w:id="700"/>
      <w:bookmarkEnd w:id="701"/>
      <w:bookmarkEnd w:id="702"/>
      <w:bookmarkEnd w:id="703"/>
      <w:bookmarkEnd w:id="704"/>
      <w:bookmarkEnd w:id="705"/>
      <w:bookmarkEnd w:id="706"/>
    </w:p>
    <w:p w14:paraId="451C4C05" w14:textId="77777777" w:rsidR="00787F8E" w:rsidRPr="003D4ABF" w:rsidRDefault="00787F8E" w:rsidP="00787F8E">
      <w:pPr>
        <w:pStyle w:val="Heading5"/>
      </w:pPr>
      <w:bookmarkStart w:id="707" w:name="_CR6_1_3_2_1"/>
      <w:bookmarkStart w:id="708" w:name="_Toc19197335"/>
      <w:bookmarkStart w:id="709" w:name="_Toc27896488"/>
      <w:bookmarkStart w:id="710" w:name="_Toc36192656"/>
      <w:bookmarkStart w:id="711" w:name="_Toc37076387"/>
      <w:bookmarkStart w:id="712" w:name="_Toc45194833"/>
      <w:bookmarkStart w:id="713" w:name="_Toc47594245"/>
      <w:bookmarkStart w:id="714" w:name="_Toc51836876"/>
      <w:bookmarkStart w:id="715" w:name="_Toc178072780"/>
      <w:bookmarkEnd w:id="707"/>
      <w:r w:rsidRPr="003D4ABF">
        <w:t>6.1.3.2.1</w:t>
      </w:r>
      <w:r w:rsidRPr="003D4ABF">
        <w:tab/>
        <w:t>General</w:t>
      </w:r>
      <w:bookmarkEnd w:id="708"/>
      <w:bookmarkEnd w:id="709"/>
      <w:bookmarkEnd w:id="710"/>
      <w:bookmarkEnd w:id="711"/>
      <w:bookmarkEnd w:id="712"/>
      <w:bookmarkEnd w:id="713"/>
      <w:bookmarkEnd w:id="714"/>
      <w:bookmarkEnd w:id="715"/>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16" w:name="_CR6_1_3_2_2"/>
      <w:bookmarkStart w:id="717" w:name="_Toc19197336"/>
      <w:bookmarkStart w:id="718" w:name="_Toc27896489"/>
      <w:bookmarkStart w:id="719" w:name="_Toc36192657"/>
      <w:bookmarkStart w:id="720" w:name="_Toc37076388"/>
      <w:bookmarkStart w:id="721" w:name="_Toc45194834"/>
      <w:bookmarkStart w:id="722" w:name="_Toc47594246"/>
      <w:bookmarkStart w:id="723" w:name="_Toc51836877"/>
      <w:bookmarkStart w:id="724" w:name="_Toc178072781"/>
      <w:bookmarkEnd w:id="716"/>
      <w:r w:rsidRPr="003D4ABF">
        <w:t>6.1.3.2.2</w:t>
      </w:r>
      <w:r w:rsidRPr="003D4ABF">
        <w:tab/>
        <w:t>Session binding</w:t>
      </w:r>
      <w:bookmarkEnd w:id="717"/>
      <w:bookmarkEnd w:id="718"/>
      <w:bookmarkEnd w:id="719"/>
      <w:bookmarkEnd w:id="720"/>
      <w:bookmarkEnd w:id="721"/>
      <w:bookmarkEnd w:id="722"/>
      <w:bookmarkEnd w:id="723"/>
      <w:bookmarkEnd w:id="724"/>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773BA960"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86681B">
        <w:t>TS 23.501 [</w:t>
      </w:r>
      <w:r w:rsidR="00623A69">
        <w:t>2]</w:t>
      </w:r>
      <w:r w:rsidRPr="003D4ABF">
        <w:t xml:space="preserve">, in addition when using W-5GAN the </w:t>
      </w:r>
      <w:r w:rsidR="00623A69">
        <w:t xml:space="preserve">specification </w:t>
      </w:r>
      <w:r w:rsidRPr="003D4ABF">
        <w:t xml:space="preserve">in </w:t>
      </w:r>
      <w:r w:rsidR="0086681B" w:rsidRPr="003D4ABF">
        <w:t>TS</w:t>
      </w:r>
      <w:r w:rsidR="0086681B">
        <w:t> </w:t>
      </w:r>
      <w:r w:rsidR="0086681B" w:rsidRPr="003D4ABF">
        <w:t>23.316</w:t>
      </w:r>
      <w:r w:rsidR="0086681B">
        <w:t> </w:t>
      </w:r>
      <w:r w:rsidR="0086681B"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6F32A165" w:rsidR="006A3741" w:rsidRPr="006A3741" w:rsidRDefault="006A3741" w:rsidP="00402E13">
      <w:pPr>
        <w:pStyle w:val="NO"/>
      </w:pPr>
      <w:r>
        <w:t>NOTE:</w:t>
      </w:r>
      <w:r>
        <w:tab/>
        <w:t>The AF is not aware of the Network Slice Replacement functionality (as described in clause 5.15.19 of TS 23.501 [2]),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25" w:name="_CR6_1_3_2_3"/>
      <w:bookmarkStart w:id="726" w:name="_Toc19197337"/>
      <w:bookmarkStart w:id="727" w:name="_Toc27896490"/>
      <w:bookmarkStart w:id="728" w:name="_Toc36192658"/>
      <w:bookmarkStart w:id="729" w:name="_Toc37076389"/>
      <w:bookmarkStart w:id="730" w:name="_Toc45194835"/>
      <w:bookmarkStart w:id="731" w:name="_Toc47594247"/>
      <w:bookmarkStart w:id="732" w:name="_Toc51836878"/>
      <w:bookmarkStart w:id="733" w:name="_Toc178072782"/>
      <w:bookmarkEnd w:id="725"/>
      <w:r w:rsidRPr="003D4ABF">
        <w:t>6.1.3.2.3</w:t>
      </w:r>
      <w:r w:rsidRPr="003D4ABF">
        <w:tab/>
        <w:t>PCC rule authorization</w:t>
      </w:r>
      <w:bookmarkEnd w:id="726"/>
      <w:bookmarkEnd w:id="727"/>
      <w:bookmarkEnd w:id="728"/>
      <w:bookmarkEnd w:id="729"/>
      <w:bookmarkEnd w:id="730"/>
      <w:bookmarkEnd w:id="731"/>
      <w:bookmarkEnd w:id="732"/>
      <w:bookmarkEnd w:id="733"/>
    </w:p>
    <w:p w14:paraId="3F24CF04" w14:textId="252DACDE"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lastRenderedPageBreak/>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34" w:name="_Toc19197338"/>
      <w:bookmarkStart w:id="735" w:name="_Toc27896491"/>
      <w:bookmarkStart w:id="736" w:name="_Toc36192659"/>
      <w:bookmarkStart w:id="737" w:name="_Toc37076390"/>
      <w:bookmarkStart w:id="738" w:name="_Toc45194836"/>
      <w:bookmarkStart w:id="739" w:name="_Toc47594248"/>
      <w:bookmarkStart w:id="740"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41" w:name="_CR6_1_3_2_4"/>
      <w:bookmarkStart w:id="742" w:name="_Toc178072783"/>
      <w:bookmarkEnd w:id="741"/>
      <w:r w:rsidRPr="003D4ABF">
        <w:t>6.1.3.2.4</w:t>
      </w:r>
      <w:r w:rsidRPr="003D4ABF">
        <w:tab/>
        <w:t>QoS Flow binding</w:t>
      </w:r>
      <w:bookmarkEnd w:id="734"/>
      <w:bookmarkEnd w:id="735"/>
      <w:bookmarkEnd w:id="736"/>
      <w:bookmarkEnd w:id="737"/>
      <w:bookmarkEnd w:id="738"/>
      <w:bookmarkEnd w:id="739"/>
      <w:bookmarkEnd w:id="740"/>
      <w:bookmarkEnd w:id="742"/>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2C957D26"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19875FAF"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the UE, the QoS rule associated with the QoS Flow (which is generated by the SMF and explicitly signalled to the UE as described in</w:t>
      </w:r>
      <w:r w:rsidR="00A900CB" w:rsidRPr="003D4ABF">
        <w:t xml:space="preserve"> </w:t>
      </w:r>
      <w:r w:rsidR="00A900CB" w:rsidRPr="003D4ABF">
        <w:lastRenderedPageBreak/>
        <w:t>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43" w:name="_Toc19197339"/>
      <w:bookmarkStart w:id="744"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29237255"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21A29BA9"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86681B" w:rsidRPr="003D4ABF">
        <w:t>TS</w:t>
      </w:r>
      <w:r w:rsidR="0086681B">
        <w:t> </w:t>
      </w:r>
      <w:r w:rsidR="0086681B" w:rsidRPr="003D4ABF">
        <w:t>23.501</w:t>
      </w:r>
      <w:r w:rsidR="0086681B">
        <w:t> </w:t>
      </w:r>
      <w:r w:rsidR="0086681B"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62E4263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5F3D1BBA" w:rsidR="00CC03C3" w:rsidRPr="003D4ABF" w:rsidRDefault="00CC03C3" w:rsidP="00CC03C3">
      <w:pPr>
        <w:pStyle w:val="NO"/>
      </w:pPr>
      <w:r w:rsidRPr="003D4ABF">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DAF4D91" w:rsidR="00445F9F" w:rsidRPr="003D4ABF" w:rsidRDefault="00445F9F" w:rsidP="00445F9F">
      <w:pPr>
        <w:pStyle w:val="B1"/>
      </w:pPr>
      <w:bookmarkStart w:id="745" w:name="_Toc36192660"/>
      <w:bookmarkStart w:id="746" w:name="_Toc37076391"/>
      <w:bookmarkStart w:id="747" w:name="_Toc45194837"/>
      <w:bookmarkStart w:id="748" w:name="_Toc47594249"/>
      <w:bookmarkStart w:id="749"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bookmarkStart w:id="750" w:name="_CR6_1_3_3"/>
      <w:bookmarkEnd w:id="750"/>
      <w:r>
        <w:t>-</w:t>
      </w:r>
      <w:r>
        <w:tab/>
        <w:t>When the PCF provisions a PCC rule with Data Burst Handling Information, the PCC rule is bound to a new QoS Flow and no other PCC rule is bound to this QoS Flow.</w:t>
      </w:r>
    </w:p>
    <w:p w14:paraId="4F2B102A" w14:textId="77777777" w:rsidR="00787F8E" w:rsidRPr="003D4ABF" w:rsidRDefault="00787F8E" w:rsidP="00787F8E">
      <w:pPr>
        <w:pStyle w:val="Heading4"/>
      </w:pPr>
      <w:bookmarkStart w:id="751" w:name="_Toc178072784"/>
      <w:r w:rsidRPr="003D4ABF">
        <w:lastRenderedPageBreak/>
        <w:t>6.1.3.3</w:t>
      </w:r>
      <w:r w:rsidRPr="003D4ABF">
        <w:tab/>
        <w:t>Reporting</w:t>
      </w:r>
      <w:bookmarkEnd w:id="743"/>
      <w:bookmarkEnd w:id="744"/>
      <w:bookmarkEnd w:id="745"/>
      <w:bookmarkEnd w:id="746"/>
      <w:bookmarkEnd w:id="747"/>
      <w:bookmarkEnd w:id="748"/>
      <w:bookmarkEnd w:id="749"/>
      <w:bookmarkEnd w:id="751"/>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52" w:name="_CR6_1_3_4"/>
      <w:bookmarkStart w:id="753" w:name="_Toc19197340"/>
      <w:bookmarkStart w:id="754" w:name="_Toc27896493"/>
      <w:bookmarkStart w:id="755" w:name="_Toc36192661"/>
      <w:bookmarkStart w:id="756" w:name="_Toc37076392"/>
      <w:bookmarkStart w:id="757" w:name="_Toc45194838"/>
      <w:bookmarkStart w:id="758" w:name="_Toc47594250"/>
      <w:bookmarkStart w:id="759" w:name="_Toc51836881"/>
      <w:bookmarkStart w:id="760" w:name="_Toc178072785"/>
      <w:bookmarkEnd w:id="752"/>
      <w:r w:rsidRPr="003D4ABF">
        <w:t>6.1.3.4</w:t>
      </w:r>
      <w:r w:rsidRPr="003D4ABF">
        <w:tab/>
        <w:t>Credit management</w:t>
      </w:r>
      <w:bookmarkEnd w:id="753"/>
      <w:bookmarkEnd w:id="754"/>
      <w:bookmarkEnd w:id="755"/>
      <w:bookmarkEnd w:id="756"/>
      <w:bookmarkEnd w:id="757"/>
      <w:bookmarkEnd w:id="758"/>
      <w:bookmarkEnd w:id="759"/>
      <w:bookmarkEnd w:id="760"/>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2BEBB0D5" w:rsidR="00787F8E" w:rsidRPr="003D4ABF" w:rsidRDefault="00787F8E" w:rsidP="00787F8E">
      <w:bookmarkStart w:id="761" w:name="_Toc19197341"/>
      <w:bookmarkStart w:id="762" w:name="_Toc27896494"/>
      <w:bookmarkStart w:id="763" w:name="_Toc36192662"/>
      <w:bookmarkStart w:id="764" w:name="_Toc37076393"/>
      <w:r w:rsidRPr="003D4ABF">
        <w:t xml:space="preserve">The events trigger information which may be received from the CHF, causing the SMF to perform a usage reporting and credit request to CHF when the event occurs are specified in </w:t>
      </w:r>
      <w:r w:rsidR="0086681B" w:rsidRPr="003D4ABF">
        <w:t>TS</w:t>
      </w:r>
      <w:r w:rsidR="0086681B">
        <w:t> </w:t>
      </w:r>
      <w:r w:rsidR="0086681B" w:rsidRPr="003D4ABF">
        <w:t>32.255</w:t>
      </w:r>
      <w:r w:rsidR="0086681B">
        <w:t> </w:t>
      </w:r>
      <w:r w:rsidR="0086681B" w:rsidRPr="003D4ABF">
        <w:t>[</w:t>
      </w:r>
      <w:r w:rsidRPr="003D4ABF">
        <w:t>21].</w:t>
      </w:r>
    </w:p>
    <w:p w14:paraId="194D1261" w14:textId="046C77D8" w:rsidR="00787F8E" w:rsidRPr="003D4ABF" w:rsidRDefault="00787F8E" w:rsidP="00787F8E">
      <w:r w:rsidRPr="003D4ABF">
        <w:t xml:space="preserve">The CHF may subscribe to Change of UE presence in Presence Reporting Area at any time during the life time of the charging session as described in </w:t>
      </w:r>
      <w:r w:rsidR="0086681B" w:rsidRPr="003D4ABF">
        <w:t>TS</w:t>
      </w:r>
      <w:r w:rsidR="0086681B">
        <w:t> </w:t>
      </w:r>
      <w:r w:rsidR="0086681B" w:rsidRPr="003D4ABF">
        <w:t>32.255</w:t>
      </w:r>
      <w:r w:rsidR="0086681B">
        <w:t> </w:t>
      </w:r>
      <w:r w:rsidR="0086681B" w:rsidRPr="003D4ABF">
        <w:t>[</w:t>
      </w:r>
      <w:r w:rsidRPr="003D4ABF">
        <w:t>21].</w:t>
      </w:r>
    </w:p>
    <w:p w14:paraId="3CC6CC2F" w14:textId="77777777" w:rsidR="00787F8E" w:rsidRPr="003D4ABF" w:rsidRDefault="00787F8E" w:rsidP="00787F8E">
      <w:r w:rsidRPr="003D4ABF">
        <w:lastRenderedPageBreak/>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65" w:name="_CR6_1_3_5"/>
      <w:bookmarkStart w:id="766" w:name="_Toc45194839"/>
      <w:bookmarkStart w:id="767" w:name="_Toc47594251"/>
      <w:bookmarkStart w:id="768" w:name="_Toc51836882"/>
      <w:bookmarkStart w:id="769" w:name="_Toc178072786"/>
      <w:bookmarkEnd w:id="765"/>
      <w:r w:rsidRPr="003D4ABF">
        <w:t>6.1.3.5</w:t>
      </w:r>
      <w:r w:rsidRPr="003D4ABF">
        <w:tab/>
        <w:t>Policy Control Request Triggers relevant for SMF</w:t>
      </w:r>
      <w:bookmarkEnd w:id="761"/>
      <w:bookmarkEnd w:id="762"/>
      <w:bookmarkEnd w:id="763"/>
      <w:bookmarkEnd w:id="764"/>
      <w:bookmarkEnd w:id="766"/>
      <w:bookmarkEnd w:id="767"/>
      <w:bookmarkEnd w:id="768"/>
      <w:bookmarkEnd w:id="769"/>
    </w:p>
    <w:p w14:paraId="1638DF94" w14:textId="72778FE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86681B" w:rsidRPr="003D4ABF">
        <w:t>TS</w:t>
      </w:r>
      <w:r w:rsidR="0086681B">
        <w:t> </w:t>
      </w:r>
      <w:r w:rsidR="0086681B" w:rsidRPr="003D4ABF">
        <w:t>23.502</w:t>
      </w:r>
      <w:r w:rsidR="0086681B">
        <w:t> </w:t>
      </w:r>
      <w:r w:rsidR="0086681B"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2434446" w:rsidR="00787F8E" w:rsidRPr="003D4ABF" w:rsidRDefault="00787F8E" w:rsidP="00787F8E">
      <w:r w:rsidRPr="003D4ABF">
        <w:t xml:space="preserve">The differences with table 6.2 and table A.4.3-2 in </w:t>
      </w:r>
      <w:r w:rsidR="0086681B" w:rsidRPr="003D4ABF">
        <w:t>TS</w:t>
      </w:r>
      <w:r w:rsidR="0086681B">
        <w:t> </w:t>
      </w:r>
      <w:r w:rsidR="0086681B" w:rsidRPr="003D4ABF">
        <w:t>23.203</w:t>
      </w:r>
      <w:r w:rsidR="0086681B">
        <w:t> </w:t>
      </w:r>
      <w:r w:rsidR="0086681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70" w:name="_CRTable6_1_3_51"/>
      <w:r w:rsidRPr="003D4ABF">
        <w:t xml:space="preserve">Table </w:t>
      </w:r>
      <w:bookmarkEnd w:id="770"/>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lastRenderedPageBreak/>
              <w:t>(NOTE 3)</w:t>
            </w:r>
          </w:p>
        </w:tc>
        <w:tc>
          <w:tcPr>
            <w:tcW w:w="2762" w:type="dxa"/>
          </w:tcPr>
          <w:p w14:paraId="42D9E852" w14:textId="77777777" w:rsidR="00787F8E" w:rsidRPr="003D4ABF" w:rsidRDefault="00787F8E" w:rsidP="00085BD6">
            <w:pPr>
              <w:pStyle w:val="TAL"/>
              <w:keepNext w:val="0"/>
            </w:pPr>
            <w:r w:rsidRPr="003D4ABF">
              <w:lastRenderedPageBreak/>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1F3C35" w:rsidRDefault="00787F8E" w:rsidP="00085BD6">
            <w:pPr>
              <w:pStyle w:val="TAL"/>
              <w:keepNext w:val="0"/>
              <w:rPr>
                <w:lang w:val="fr-FR"/>
              </w:rPr>
            </w:pPr>
            <w:r w:rsidRPr="001F3C35">
              <w:rPr>
                <w:lang w:val="fr-FR"/>
              </w:rPr>
              <w:t>5GS Bridge</w:t>
            </w:r>
            <w:r w:rsidR="00202011" w:rsidRPr="001F3C35">
              <w:rPr>
                <w:lang w:val="fr-FR"/>
              </w:rPr>
              <w:t>/Router</w:t>
            </w:r>
            <w:r w:rsidRPr="001F3C35">
              <w:rPr>
                <w:lang w:val="fr-FR"/>
              </w:rPr>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085BD6">
            <w:pPr>
              <w:pStyle w:val="TAL"/>
              <w:keepNext w:val="0"/>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5422D2" w:rsidRPr="003D4ABF" w:rsidRDefault="007609F7" w:rsidP="00085BD6">
            <w:pPr>
              <w:pStyle w:val="TAL"/>
              <w:keepNext w:val="0"/>
            </w:pPr>
            <w:r>
              <w:t>Request for reporting the PCF binding information</w:t>
            </w:r>
          </w:p>
          <w:p w14:paraId="7EB89E5D" w14:textId="38AD2E5F" w:rsidR="005422D2" w:rsidRPr="003D4ABF" w:rsidRDefault="005422D2" w:rsidP="00085BD6">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5422D2" w:rsidRPr="003D4ABF" w:rsidRDefault="007609F7" w:rsidP="00085BD6">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085BD6">
            <w:pPr>
              <w:pStyle w:val="TAL"/>
              <w:keepNext w:val="0"/>
            </w:pPr>
          </w:p>
        </w:tc>
      </w:tr>
      <w:tr w:rsidR="007F0230"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7F0230" w:rsidRPr="003D4ABF" w:rsidRDefault="007F0230" w:rsidP="00085BD6">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7F0230" w:rsidRPr="003D4ABF" w:rsidRDefault="007F0230" w:rsidP="00085BD6">
            <w:pPr>
              <w:pStyle w:val="TAL"/>
              <w:keepNext w:val="0"/>
            </w:pPr>
            <w:r>
              <w:t>The SMF reports the BAT offset and optionally the adjusted periodicity provided by the RAN</w:t>
            </w:r>
            <w:r w:rsidR="00DA4C22">
              <w:t>.</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7F0230" w:rsidRPr="003D4ABF" w:rsidRDefault="007F0230"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7F0230" w:rsidRPr="003D4ABF" w:rsidRDefault="007F0230"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7F0230" w:rsidRPr="003D4ABF" w:rsidRDefault="007F0230" w:rsidP="00085BD6">
            <w:pPr>
              <w:pStyle w:val="TAL"/>
              <w:keepNext w:val="0"/>
            </w:pPr>
          </w:p>
        </w:tc>
      </w:tr>
      <w:tr w:rsidR="00DA4C22"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DA4C22" w:rsidRPr="003D4ABF" w:rsidRDefault="00DA4C22" w:rsidP="00085BD6">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404C09B6" w:rsidR="00DA4C22" w:rsidRPr="003D4ABF" w:rsidRDefault="00DA4C22" w:rsidP="00085BD6">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68A522B1" w:rsidR="00DA4C22" w:rsidRPr="003D4ABF" w:rsidRDefault="00DA4C22" w:rsidP="00085BD6">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3A89AB29" w14:textId="6F958666" w:rsidR="00DA4C22" w:rsidRPr="003D4ABF" w:rsidRDefault="00DA4C2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DA4C22" w:rsidRPr="003D4ABF" w:rsidRDefault="00DA4C22" w:rsidP="00085BD6">
            <w:pPr>
              <w:pStyle w:val="TAL"/>
              <w:keepNext w:val="0"/>
            </w:pPr>
          </w:p>
        </w:tc>
      </w:tr>
      <w:tr w:rsidR="00E30D89"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E30D89" w:rsidRPr="003D4ABF" w:rsidRDefault="00E30D89" w:rsidP="00E30D89">
            <w:pPr>
              <w:pStyle w:val="TAL"/>
            </w:pPr>
            <w:r>
              <w:lastRenderedPageBreak/>
              <w:t>UE Policy Container received</w:t>
            </w:r>
            <w:r w:rsidR="00B41B34">
              <w:t xml:space="preserve">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E30D89" w:rsidRPr="003D4ABF" w:rsidRDefault="00E30D89" w:rsidP="00E30D89">
            <w:pPr>
              <w:pStyle w:val="TAL"/>
            </w:pPr>
            <w:r>
              <w:t>The SMF reports that a UE Policy Container has been received from the UE</w:t>
            </w:r>
            <w:r w:rsidR="00B41B34">
              <w:t xml:space="preserve"> or a delivery failure for UE Policy Container delivery via EPS</w:t>
            </w:r>
            <w:r>
              <w:t>.</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E30D89" w:rsidRPr="003D4ABF" w:rsidRDefault="00E30D89" w:rsidP="00E30D8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E30D89" w:rsidRPr="003D4ABF" w:rsidRDefault="00E30D89" w:rsidP="00E30D8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E30D89" w:rsidRPr="003D4ABF" w:rsidRDefault="00E30D89" w:rsidP="00E30D89">
            <w:pPr>
              <w:pStyle w:val="TAL"/>
            </w:pPr>
          </w:p>
        </w:tc>
      </w:tr>
      <w:tr w:rsidR="002A1526"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2A1526" w:rsidRPr="003D4ABF" w:rsidRDefault="002A1526" w:rsidP="002A1526">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2A1526" w:rsidRPr="003D4ABF" w:rsidRDefault="002A1526" w:rsidP="002A1526">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2A1526" w:rsidRPr="003D4ABF" w:rsidRDefault="002A1526" w:rsidP="002A152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2A1526" w:rsidRPr="003D4ABF" w:rsidRDefault="002A1526" w:rsidP="002A1526">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2A1526" w:rsidRPr="003D4ABF" w:rsidRDefault="002A1526" w:rsidP="002A1526">
            <w:pPr>
              <w:pStyle w:val="TAL"/>
            </w:pPr>
          </w:p>
        </w:tc>
      </w:tr>
      <w:tr w:rsidR="000C17D5"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0C17D5" w:rsidRPr="003D4ABF" w:rsidRDefault="000C17D5" w:rsidP="000C17D5">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726B3E2F" w:rsidR="000C17D5" w:rsidRPr="003D4ABF" w:rsidRDefault="000C17D5" w:rsidP="000C17D5">
            <w:pPr>
              <w:pStyle w:val="TAL"/>
            </w:pPr>
            <w:r>
              <w:t>The SMF reports the</w:t>
            </w:r>
            <w:r w:rsidR="002A4E34">
              <w:t xml:space="preserve"> event of change between S-NSSAI and</w:t>
            </w:r>
            <w:r>
              <w:t xml:space="preserve"> Alternative S-NSSAI to PCF when the SMF determines that the PDU Session and SM Policy Association can be retained.</w:t>
            </w:r>
            <w:r w:rsidR="002A4E34">
              <w:t xml:space="preserve">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0C17D5" w:rsidRPr="003D4ABF" w:rsidRDefault="000C17D5" w:rsidP="000C17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0C17D5" w:rsidRPr="003D4ABF" w:rsidRDefault="000C17D5" w:rsidP="000C17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0C17D5" w:rsidRPr="003D4ABF" w:rsidRDefault="000C17D5" w:rsidP="000C17D5">
            <w:pPr>
              <w:pStyle w:val="TAL"/>
            </w:pPr>
          </w:p>
        </w:tc>
      </w:tr>
      <w:tr w:rsidR="00FF32E7"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FF32E7" w:rsidRPr="003D4ABF" w:rsidRDefault="00FF32E7" w:rsidP="00FF32E7">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FF32E7" w:rsidRPr="003D4ABF" w:rsidRDefault="00FF32E7" w:rsidP="00FF32E7">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FF32E7" w:rsidRPr="003D4ABF" w:rsidRDefault="00FF32E7" w:rsidP="00FF32E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FF32E7" w:rsidRPr="003D4ABF" w:rsidRDefault="00FF32E7" w:rsidP="00FF32E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FF32E7" w:rsidRPr="003D4ABF" w:rsidRDefault="00FF32E7" w:rsidP="00FF32E7">
            <w:pPr>
              <w:pStyle w:val="TAL"/>
            </w:pPr>
          </w:p>
        </w:tc>
      </w:tr>
      <w:tr w:rsidR="007609F7"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7609F7" w:rsidRPr="003D4ABF" w:rsidRDefault="007609F7" w:rsidP="007609F7">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7609F7" w:rsidRPr="003D4ABF" w:rsidRDefault="007609F7" w:rsidP="007609F7">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7609F7" w:rsidRPr="003D4ABF" w:rsidRDefault="007609F7" w:rsidP="007609F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7609F7" w:rsidRPr="003D4ABF" w:rsidRDefault="007609F7" w:rsidP="007609F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7609F7" w:rsidRPr="003D4ABF" w:rsidRDefault="007609F7" w:rsidP="007609F7">
            <w:pPr>
              <w:pStyle w:val="TAL"/>
            </w:pPr>
          </w:p>
        </w:tc>
      </w:tr>
      <w:tr w:rsidR="007609F7" w:rsidRPr="003D4ABF" w14:paraId="6263A531" w14:textId="77777777" w:rsidTr="00844BD5">
        <w:tc>
          <w:tcPr>
            <w:tcW w:w="9147" w:type="dxa"/>
            <w:gridSpan w:val="5"/>
          </w:tcPr>
          <w:p w14:paraId="30C936A9" w14:textId="77777777" w:rsidR="007609F7" w:rsidRPr="003D4ABF" w:rsidRDefault="007609F7" w:rsidP="007609F7">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7609F7" w:rsidRPr="003D4ABF" w:rsidRDefault="007609F7" w:rsidP="007609F7">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7609F7" w:rsidRPr="003D4ABF" w:rsidRDefault="007609F7" w:rsidP="007609F7">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7609F7" w:rsidRPr="003D4ABF" w:rsidRDefault="007609F7" w:rsidP="007609F7">
            <w:pPr>
              <w:pStyle w:val="TAN"/>
            </w:pPr>
            <w:r w:rsidRPr="003D4ABF">
              <w:t>NOTE 4:</w:t>
            </w:r>
            <w:r w:rsidRPr="003D4ABF">
              <w:tab/>
              <w:t>Usage is defined as either volume or time of user plane traffic.</w:t>
            </w:r>
          </w:p>
          <w:p w14:paraId="7B1546C6" w14:textId="77777777" w:rsidR="007609F7" w:rsidRPr="003D4ABF" w:rsidRDefault="007609F7" w:rsidP="007609F7">
            <w:pPr>
              <w:pStyle w:val="TAN"/>
            </w:pPr>
            <w:r w:rsidRPr="003D4ABF">
              <w:t>NOTE 5:</w:t>
            </w:r>
            <w:r w:rsidRPr="003D4ABF">
              <w:tab/>
              <w:t>The start and stop of application traffic detection are separate event triggers, but received under the same subscription from the PCF.</w:t>
            </w:r>
          </w:p>
          <w:p w14:paraId="7A4910EA" w14:textId="0A3AAE76" w:rsidR="007609F7" w:rsidRPr="003D4ABF" w:rsidRDefault="007609F7" w:rsidP="007609F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7609F7" w:rsidRPr="003D4ABF" w:rsidRDefault="007609F7" w:rsidP="007609F7">
            <w:pPr>
              <w:pStyle w:val="TAN"/>
            </w:pPr>
            <w:r w:rsidRPr="003D4ABF">
              <w:t>NOTE 7:</w:t>
            </w:r>
            <w:r>
              <w:tab/>
              <w:t>Void</w:t>
            </w:r>
            <w:r w:rsidRPr="003D4ABF">
              <w:t>.</w:t>
            </w:r>
          </w:p>
          <w:p w14:paraId="320AD6AD" w14:textId="77777777" w:rsidR="007609F7" w:rsidRPr="003D4ABF" w:rsidRDefault="007609F7" w:rsidP="007609F7">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7609F7" w:rsidRDefault="007609F7" w:rsidP="007609F7">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7609F7" w:rsidRDefault="007609F7" w:rsidP="007609F7">
            <w:pPr>
              <w:pStyle w:val="TAN"/>
            </w:pPr>
            <w:r>
              <w:t>NOTE 10:</w:t>
            </w:r>
            <w:r>
              <w:tab/>
              <w:t>See clause 6.6.2.4.</w:t>
            </w:r>
          </w:p>
          <w:p w14:paraId="7F0E4B17" w14:textId="6BEAAE90" w:rsidR="007609F7" w:rsidRPr="003D4ABF" w:rsidRDefault="007609F7" w:rsidP="007609F7">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 xml:space="preserve">When the Location change trigger is armed, the SMF shall subscribe to the AMF for reports on changes in location to the level indicated by the trigger. If credit-authorization triggers and Policy Control Request Triggers require different </w:t>
      </w:r>
      <w:r w:rsidRPr="003D4ABF">
        <w:lastRenderedPageBreak/>
        <w:t>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0EA1AAE2"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86681B" w:rsidRPr="003D4ABF">
        <w:t>TS</w:t>
      </w:r>
      <w:r w:rsidR="0086681B">
        <w:t> </w:t>
      </w:r>
      <w:r w:rsidR="0086681B" w:rsidRPr="003D4ABF">
        <w:t>23.501</w:t>
      </w:r>
      <w:r w:rsidR="0086681B">
        <w:t> </w:t>
      </w:r>
      <w:r w:rsidR="0086681B"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5FB58A8F"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xml:space="preserve"> and </w:t>
      </w:r>
      <w:r w:rsidR="00A900CB" w:rsidRPr="003D4ABF">
        <w:t xml:space="preserve">in clause 5.2.2.3.1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6013F0B7" w:rsidR="00787F8E" w:rsidRPr="003D4ABF" w:rsidRDefault="00787F8E" w:rsidP="00787F8E">
      <w:pPr>
        <w:pStyle w:val="NO"/>
      </w:pPr>
      <w:r w:rsidRPr="003D4ABF">
        <w:lastRenderedPageBreak/>
        <w:t>NOTE 6:</w:t>
      </w:r>
      <w:r w:rsidRPr="003D4ABF">
        <w:tab/>
        <w:t xml:space="preserve">The serving node (i.e. AMF in 5GC or MME in EPC/EUTRAN) can activate the reporting for the PRAs which are inactive as described in the </w:t>
      </w:r>
      <w:r w:rsidR="0086681B" w:rsidRPr="003D4ABF">
        <w:t>TS</w:t>
      </w:r>
      <w:r w:rsidR="0086681B">
        <w:t> </w:t>
      </w:r>
      <w:r w:rsidR="0086681B" w:rsidRPr="003D4ABF">
        <w:t>23.501</w:t>
      </w:r>
      <w:r w:rsidR="0086681B">
        <w:t> </w:t>
      </w:r>
      <w:r w:rsidR="0086681B"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02A9ED07"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86681B" w:rsidRPr="003D4ABF">
        <w:t>TS</w:t>
      </w:r>
      <w:r w:rsidR="0086681B">
        <w:t> </w:t>
      </w:r>
      <w:r w:rsidR="0086681B" w:rsidRPr="003D4ABF">
        <w:t>32.291</w:t>
      </w:r>
      <w:r w:rsidR="0086681B">
        <w:t> </w:t>
      </w:r>
      <w:r w:rsidR="0086681B" w:rsidRPr="003D4ABF">
        <w:t>[</w:t>
      </w:r>
      <w:r w:rsidRPr="003D4ABF">
        <w:t>20].</w:t>
      </w:r>
    </w:p>
    <w:p w14:paraId="68AA3153" w14:textId="1F6AC9AF"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86681B" w:rsidRPr="003D4ABF">
        <w:t>TS</w:t>
      </w:r>
      <w:r w:rsidR="0086681B">
        <w:t> </w:t>
      </w:r>
      <w:r w:rsidR="0086681B" w:rsidRPr="003D4ABF">
        <w:t>23.501</w:t>
      </w:r>
      <w:r w:rsidR="0086681B">
        <w:t> </w:t>
      </w:r>
      <w:r w:rsidR="0086681B" w:rsidRPr="003D4ABF">
        <w:t>[</w:t>
      </w:r>
      <w:r w:rsidRPr="003D4ABF">
        <w:t>2], it activates the reporting of UE entering/leaving each individual PRA in the Set of Core Network predefined Presence Reporting Areas, without providing the complete set of individual PRAs.</w:t>
      </w:r>
    </w:p>
    <w:p w14:paraId="6433308A" w14:textId="406FB9C3"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86681B" w:rsidRPr="003D4ABF">
        <w:t>TS</w:t>
      </w:r>
      <w:r w:rsidR="0086681B">
        <w:t> </w:t>
      </w:r>
      <w:r w:rsidR="0086681B" w:rsidRPr="003D4ABF">
        <w:t>23.501</w:t>
      </w:r>
      <w:r w:rsidR="0086681B">
        <w:t> </w:t>
      </w:r>
      <w:r w:rsidR="0086681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lastRenderedPageBreak/>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35395F97"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86681B" w:rsidRPr="003D4ABF">
        <w:t>TS</w:t>
      </w:r>
      <w:r w:rsidR="0086681B">
        <w:t> </w:t>
      </w:r>
      <w:r w:rsidR="0086681B" w:rsidRPr="003D4ABF">
        <w:t>23.501</w:t>
      </w:r>
      <w:r w:rsidR="0086681B">
        <w:t> </w:t>
      </w:r>
      <w:r w:rsidR="0086681B" w:rsidRPr="003D4ABF">
        <w:t>[</w:t>
      </w:r>
      <w:r w:rsidRPr="003D4ABF">
        <w:t>2].</w:t>
      </w:r>
    </w:p>
    <w:p w14:paraId="3BD815D5" w14:textId="7A94B755"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5BFBEAFE"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F02610A" w14:textId="716EAD37"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024537D"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w:t>
      </w:r>
      <w:r w:rsidR="004B2724" w:rsidRPr="003D4ABF">
        <w:lastRenderedPageBreak/>
        <w:t>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771"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2C139CFC" w:rsidR="009D0ABB" w:rsidRPr="003D4ABF" w:rsidRDefault="009D0ABB" w:rsidP="0030218C">
      <w:bookmarkStart w:id="772" w:name="_Toc27896495"/>
      <w:bookmarkStart w:id="773" w:name="_Toc36192663"/>
      <w:bookmarkStart w:id="774"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1A557858"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86681B" w:rsidRPr="003D4ABF">
        <w:t>TS</w:t>
      </w:r>
      <w:r w:rsidR="0086681B">
        <w:t> </w:t>
      </w:r>
      <w:r w:rsidR="0086681B" w:rsidRPr="003D4ABF">
        <w:t>23.502</w:t>
      </w:r>
      <w:r w:rsidR="0086681B">
        <w:t> </w:t>
      </w:r>
      <w:r w:rsidR="0086681B" w:rsidRPr="003D4ABF">
        <w:t>[</w:t>
      </w:r>
      <w:r w:rsidRPr="003D4ABF">
        <w:t>3].</w:t>
      </w:r>
    </w:p>
    <w:p w14:paraId="03C5A77A" w14:textId="5FB4CED0" w:rsidR="009D0ABB" w:rsidRPr="003D4ABF" w:rsidRDefault="009D0ABB" w:rsidP="0030218C">
      <w:bookmarkStart w:id="775" w:name="_Toc45194840"/>
      <w:bookmarkStart w:id="776" w:name="_Toc47594252"/>
      <w:bookmarkStart w:id="777"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27F5702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86681B" w:rsidRPr="003D4ABF">
        <w:t>TS</w:t>
      </w:r>
      <w:r w:rsidR="0086681B">
        <w:t> </w:t>
      </w:r>
      <w:r w:rsidR="0086681B" w:rsidRPr="003D4ABF">
        <w:t>23.501</w:t>
      </w:r>
      <w:r w:rsidR="0086681B">
        <w:t> </w:t>
      </w:r>
      <w:r w:rsidR="0086681B" w:rsidRPr="003D4ABF">
        <w:t>[</w:t>
      </w:r>
      <w:r w:rsidRPr="003D4ABF">
        <w:t>2].</w:t>
      </w:r>
    </w:p>
    <w:p w14:paraId="4C9F9844" w14:textId="460E05B6"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86681B">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2FE59A38" w:rsidR="007609F7" w:rsidRDefault="007609F7" w:rsidP="007F0230">
      <w:r>
        <w:t>The Request for reporting the PCF binding information indicates to the SMF to report to the PCF for the PDU Session that the trigger was met and the updated PCF binding information of the PCF for the UE received from the AMF.</w:t>
      </w:r>
    </w:p>
    <w:p w14:paraId="1CDF58F3" w14:textId="586198BF"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86681B">
        <w:t>TS 23.501 [</w:t>
      </w:r>
      <w:r>
        <w:t>2]), report the BAT offset and optionally the adjusted periodicity to the PCF for the PCC rule which is bound to the QoS Flow for which the notification from RAN was received.</w:t>
      </w:r>
    </w:p>
    <w:p w14:paraId="6A222A2F" w14:textId="77777777" w:rsidR="00DA4C22" w:rsidRDefault="00DA4C22" w:rsidP="00DA4C22">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449F599D" w14:textId="0B075E3A"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TS 23.502 [3]</w:t>
      </w:r>
      <w:r>
        <w:t>.</w:t>
      </w:r>
    </w:p>
    <w:p w14:paraId="5DE1D50E" w14:textId="34B6938A" w:rsidR="00B41B34" w:rsidRPr="003D4ABF" w:rsidRDefault="00B41B34" w:rsidP="00B41B34">
      <w:pPr>
        <w:pStyle w:val="NO"/>
      </w:pPr>
      <w:r w:rsidRPr="003D4ABF">
        <w:lastRenderedPageBreak/>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5A0CE9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86681B">
        <w:t>TS 23.548 [</w:t>
      </w:r>
      <w:r>
        <w:t>33].</w:t>
      </w:r>
    </w:p>
    <w:p w14:paraId="304B4C45" w14:textId="493FAC59" w:rsidR="002A4E34" w:rsidRDefault="006A3741" w:rsidP="00FF32E7">
      <w:bookmarkStart w:id="778" w:name="_CR6_1_3_6"/>
      <w:bookmarkEnd w:id="778"/>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.15.19 of TS 23.501 [2].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 to the replaced S-NSSAI,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B95E3A7" w:rsidR="00FF32E7" w:rsidRDefault="00FF32E7" w:rsidP="00FF32E7">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6F9AE73" w14:textId="6AB1780A" w:rsidR="007609F7" w:rsidRDefault="007609F7" w:rsidP="007609F7">
      <w:r>
        <w:t>When the UE reachability status change is armed, the SMF subscribes to event of "UE reachability status" by using the Namf_EventExposure_Subscribe defined in clause 5.2.2.3.1 of TS 23.502 [3]. The SMF reports a change of the UE reachability status to the PCF.</w:t>
      </w:r>
    </w:p>
    <w:p w14:paraId="7B79BEAF" w14:textId="46592DF0" w:rsidR="00787F8E" w:rsidRPr="003D4ABF" w:rsidRDefault="00787F8E" w:rsidP="00787F8E">
      <w:pPr>
        <w:pStyle w:val="Heading4"/>
      </w:pPr>
      <w:bookmarkStart w:id="779" w:name="_Toc178072787"/>
      <w:r w:rsidRPr="003D4ABF">
        <w:t>6.1.3.6</w:t>
      </w:r>
      <w:r w:rsidRPr="003D4ABF">
        <w:tab/>
        <w:t>Policy control</w:t>
      </w:r>
      <w:bookmarkEnd w:id="771"/>
      <w:bookmarkEnd w:id="772"/>
      <w:bookmarkEnd w:id="773"/>
      <w:bookmarkEnd w:id="774"/>
      <w:bookmarkEnd w:id="775"/>
      <w:bookmarkEnd w:id="776"/>
      <w:bookmarkEnd w:id="777"/>
      <w:bookmarkEnd w:id="779"/>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41C45B60"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03AF6453" w:rsidR="009D0ABB" w:rsidRPr="003D4ABF" w:rsidRDefault="009D0ABB" w:rsidP="00787F8E">
      <w:r w:rsidRPr="003D4ABF">
        <w:t>In home routed roaming, the H-SMF may provide the QoS constraints</w:t>
      </w:r>
      <w:r w:rsidR="00445F9F">
        <w:t xml:space="preserve"> (defined in clause 5.7.1.11 of </w:t>
      </w:r>
      <w:r w:rsidR="0086681B">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lastRenderedPageBreak/>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4AED005C" w:rsidR="00787F8E" w:rsidRPr="003D4ABF" w:rsidRDefault="00E65256" w:rsidP="00787F8E">
      <w:r>
        <w:t xml:space="preserve">The </w:t>
      </w:r>
      <w:r w:rsidR="00787F8E" w:rsidRPr="003D4ABF">
        <w:t xml:space="preserve">UE and the AF shall provide all available </w:t>
      </w:r>
      <w:r w:rsidR="000E4766">
        <w:t>F</w:t>
      </w:r>
      <w:r w:rsidR="00787F8E" w:rsidRPr="003D4ABF">
        <w:t xml:space="preserve">low </w:t>
      </w:r>
      <w:r w:rsidR="000E4766">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w:t>
      </w:r>
      <w:r w:rsidR="000E4766">
        <w:t>F</w:t>
      </w:r>
      <w:r>
        <w:t xml:space="preserve">low </w:t>
      </w:r>
      <w:r w:rsidR="000E4766">
        <w:t>D</w:t>
      </w:r>
      <w:r>
        <w:t xml:space="preserve">escription information. The PCF generates a PCC Rule with service data flow filter(s) (either as IP Packet Filter set as defined in clause 5.7.6.2 of </w:t>
      </w:r>
      <w:r w:rsidR="0086681B">
        <w:t>TS 23.501 [</w:t>
      </w:r>
      <w:r>
        <w:t xml:space="preserve">2] or as Ethernet Packet Filter set as defined in clause 5.7.6.3 of </w:t>
      </w:r>
      <w:r w:rsidR="0086681B">
        <w:t>TS 23.501 [</w:t>
      </w:r>
      <w:r>
        <w:t xml:space="preserve">2]) derived from the </w:t>
      </w:r>
      <w:r w:rsidR="000E4766">
        <w:t>F</w:t>
      </w:r>
      <w:r>
        <w:t xml:space="preserve">low </w:t>
      </w:r>
      <w:r w:rsidR="000E4766">
        <w:t>D</w:t>
      </w:r>
      <w:r>
        <w:t>escription information</w:t>
      </w:r>
      <w:r w:rsidR="00787F8E" w:rsidRPr="003D4ABF">
        <w:t>.</w:t>
      </w:r>
    </w:p>
    <w:p w14:paraId="73526ED5" w14:textId="29CC461A" w:rsidR="00E65256" w:rsidRDefault="00E65256" w:rsidP="00E20298">
      <w:pPr>
        <w:pStyle w:val="NO"/>
      </w:pPr>
      <w:bookmarkStart w:id="780" w:name="_Toc19197343"/>
      <w:bookmarkStart w:id="781" w:name="_Toc27896496"/>
      <w:bookmarkStart w:id="782" w:name="_Toc36192664"/>
      <w:bookmarkStart w:id="783" w:name="_Toc37076395"/>
      <w:bookmarkStart w:id="784" w:name="_Toc45194841"/>
      <w:bookmarkStart w:id="785" w:name="_Toc47594253"/>
      <w:bookmarkStart w:id="786"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86681B">
        <w:t>TS 23.548 [</w:t>
      </w:r>
      <w:r w:rsidR="00AC20D4">
        <w:t>33].</w:t>
      </w:r>
    </w:p>
    <w:p w14:paraId="751B497F" w14:textId="4C37CA65"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4D4B76E6"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86681B">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787" w:name="_CR6_1_3_7"/>
      <w:bookmarkStart w:id="788" w:name="_Toc178072788"/>
      <w:bookmarkEnd w:id="787"/>
      <w:r w:rsidRPr="003D4ABF">
        <w:t>6.1.3.7</w:t>
      </w:r>
      <w:r w:rsidRPr="003D4ABF">
        <w:tab/>
        <w:t>Service (data flow) prioritization and conflict handling</w:t>
      </w:r>
      <w:bookmarkEnd w:id="780"/>
      <w:bookmarkEnd w:id="781"/>
      <w:bookmarkEnd w:id="782"/>
      <w:bookmarkEnd w:id="783"/>
      <w:bookmarkEnd w:id="784"/>
      <w:bookmarkEnd w:id="785"/>
      <w:bookmarkEnd w:id="786"/>
      <w:bookmarkEnd w:id="788"/>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789" w:name="_CR6_1_3_8"/>
      <w:bookmarkStart w:id="790" w:name="_Toc19197344"/>
      <w:bookmarkStart w:id="791" w:name="_Toc27896497"/>
      <w:bookmarkStart w:id="792" w:name="_Toc36192665"/>
      <w:bookmarkStart w:id="793" w:name="_Toc37076396"/>
      <w:bookmarkStart w:id="794" w:name="_Toc45194842"/>
      <w:bookmarkStart w:id="795" w:name="_Toc47594254"/>
      <w:bookmarkStart w:id="796" w:name="_Toc51836885"/>
      <w:bookmarkStart w:id="797" w:name="_Toc178072789"/>
      <w:bookmarkEnd w:id="789"/>
      <w:r w:rsidRPr="003D4ABF">
        <w:lastRenderedPageBreak/>
        <w:t>6.1.3.8</w:t>
      </w:r>
      <w:r w:rsidRPr="003D4ABF">
        <w:tab/>
        <w:t>Termination action</w:t>
      </w:r>
      <w:bookmarkEnd w:id="790"/>
      <w:bookmarkEnd w:id="791"/>
      <w:bookmarkEnd w:id="792"/>
      <w:bookmarkEnd w:id="793"/>
      <w:bookmarkEnd w:id="794"/>
      <w:bookmarkEnd w:id="795"/>
      <w:bookmarkEnd w:id="796"/>
      <w:bookmarkEnd w:id="797"/>
    </w:p>
    <w:p w14:paraId="432007DE" w14:textId="2A0EC988"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86681B" w:rsidRPr="003D4ABF">
        <w:t>TS</w:t>
      </w:r>
      <w:r w:rsidR="0086681B">
        <w:t> </w:t>
      </w:r>
      <w:r w:rsidR="0086681B" w:rsidRPr="003D4ABF">
        <w:t>32.255</w:t>
      </w:r>
      <w:r w:rsidR="0086681B">
        <w:t> </w:t>
      </w:r>
      <w:r w:rsidR="0086681B" w:rsidRPr="003D4ABF">
        <w:t>[</w:t>
      </w:r>
      <w:r w:rsidRPr="003D4ABF">
        <w:t>21].</w:t>
      </w:r>
    </w:p>
    <w:p w14:paraId="3EDAAE6F" w14:textId="77777777" w:rsidR="00787F8E" w:rsidRPr="003D4ABF" w:rsidRDefault="00787F8E" w:rsidP="00787F8E">
      <w:bookmarkStart w:id="798"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799" w:name="_CR6_1_3_9"/>
      <w:bookmarkStart w:id="800" w:name="_Toc27896498"/>
      <w:bookmarkStart w:id="801" w:name="_Toc36192666"/>
      <w:bookmarkStart w:id="802" w:name="_Toc37076397"/>
      <w:bookmarkStart w:id="803" w:name="_Toc45194843"/>
      <w:bookmarkStart w:id="804" w:name="_Toc47594255"/>
      <w:bookmarkStart w:id="805" w:name="_Toc51836886"/>
      <w:bookmarkStart w:id="806" w:name="_Toc178072790"/>
      <w:bookmarkEnd w:id="799"/>
      <w:r w:rsidRPr="003D4ABF">
        <w:t>6.1.3.9</w:t>
      </w:r>
      <w:r w:rsidRPr="003D4ABF">
        <w:tab/>
        <w:t>Handling of packet filters provided to the UE by SMF</w:t>
      </w:r>
      <w:bookmarkEnd w:id="798"/>
      <w:bookmarkEnd w:id="800"/>
      <w:bookmarkEnd w:id="801"/>
      <w:bookmarkEnd w:id="802"/>
      <w:bookmarkEnd w:id="803"/>
      <w:bookmarkEnd w:id="804"/>
      <w:bookmarkEnd w:id="805"/>
      <w:bookmarkEnd w:id="806"/>
    </w:p>
    <w:p w14:paraId="720F35CD" w14:textId="00C1409F" w:rsidR="00787F8E" w:rsidRPr="003D4ABF" w:rsidRDefault="00787F8E" w:rsidP="00787F8E">
      <w:r w:rsidRPr="003D4ABF">
        <w:t xml:space="preserve">Traffic mapping information is signalled to the UE by the SMF in the Packet Filter Sets of QoS rules as defined in </w:t>
      </w:r>
      <w:r w:rsidR="0086681B" w:rsidRPr="003D4ABF">
        <w:t>TS</w:t>
      </w:r>
      <w:r w:rsidR="0086681B">
        <w:t> </w:t>
      </w:r>
      <w:r w:rsidR="0086681B" w:rsidRPr="003D4ABF">
        <w:t>23.501</w:t>
      </w:r>
      <w:r w:rsidR="0086681B">
        <w:t> </w:t>
      </w:r>
      <w:r w:rsidR="0086681B"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5BEB42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86681B" w:rsidRPr="003D4ABF">
        <w:t>TS</w:t>
      </w:r>
      <w:r w:rsidR="0086681B">
        <w:t> </w:t>
      </w:r>
      <w:r w:rsidR="0086681B" w:rsidRPr="003D4ABF">
        <w:t>23.502</w:t>
      </w:r>
      <w:r w:rsidR="0086681B">
        <w:t> </w:t>
      </w:r>
      <w:r w:rsidR="0086681B" w:rsidRPr="003D4ABF">
        <w:t>[</w:t>
      </w:r>
      <w:r w:rsidRPr="003D4ABF">
        <w:t>3].</w:t>
      </w:r>
    </w:p>
    <w:p w14:paraId="593AC16E" w14:textId="77777777" w:rsidR="00787F8E" w:rsidRPr="003D4ABF" w:rsidRDefault="00787F8E" w:rsidP="00787F8E">
      <w:pPr>
        <w:pStyle w:val="Heading4"/>
      </w:pPr>
      <w:bookmarkStart w:id="807" w:name="_CR6_1_3_10"/>
      <w:bookmarkStart w:id="808" w:name="_Toc19197346"/>
      <w:bookmarkStart w:id="809" w:name="_Toc27896499"/>
      <w:bookmarkStart w:id="810" w:name="_Toc36192667"/>
      <w:bookmarkStart w:id="811" w:name="_Toc37076398"/>
      <w:bookmarkStart w:id="812" w:name="_Toc45194844"/>
      <w:bookmarkStart w:id="813" w:name="_Toc47594256"/>
      <w:bookmarkStart w:id="814" w:name="_Toc51836887"/>
      <w:bookmarkStart w:id="815" w:name="_Toc178072791"/>
      <w:bookmarkEnd w:id="807"/>
      <w:r w:rsidRPr="003D4ABF">
        <w:t>6.1.3.10</w:t>
      </w:r>
      <w:r w:rsidRPr="003D4ABF">
        <w:tab/>
        <w:t>IMS emergency session support</w:t>
      </w:r>
      <w:bookmarkEnd w:id="808"/>
      <w:bookmarkEnd w:id="809"/>
      <w:bookmarkEnd w:id="810"/>
      <w:bookmarkEnd w:id="811"/>
      <w:bookmarkEnd w:id="812"/>
      <w:bookmarkEnd w:id="813"/>
      <w:bookmarkEnd w:id="814"/>
      <w:bookmarkEnd w:id="815"/>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30BB0D59" w:rsidR="00787F8E" w:rsidRPr="003D4ABF" w:rsidRDefault="00787F8E" w:rsidP="00787F8E">
      <w:pPr>
        <w:pStyle w:val="NO"/>
      </w:pPr>
      <w:r w:rsidRPr="003D4ABF">
        <w:t xml:space="preserve">NOTE 1: Reserved value range for intra-operator use is defined in </w:t>
      </w:r>
      <w:r w:rsidR="0086681B" w:rsidRPr="003D4ABF">
        <w:t>TS</w:t>
      </w:r>
      <w:r w:rsidR="0086681B">
        <w:t> </w:t>
      </w:r>
      <w:r w:rsidR="0086681B" w:rsidRPr="003D4ABF">
        <w:t>23.501</w:t>
      </w:r>
      <w:r w:rsidR="0086681B">
        <w:t> </w:t>
      </w:r>
      <w:r w:rsidR="0086681B"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0387CC5E" w:rsidR="00787F8E" w:rsidRPr="003D4ABF" w:rsidRDefault="00787F8E" w:rsidP="00787F8E">
      <w:r w:rsidRPr="003D4ABF">
        <w:lastRenderedPageBreak/>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86681B" w:rsidRPr="003D4ABF">
        <w:t>TS</w:t>
      </w:r>
      <w:r w:rsidR="0086681B">
        <w:t> </w:t>
      </w:r>
      <w:r w:rsidR="0086681B" w:rsidRPr="003D4ABF">
        <w:t>23.167</w:t>
      </w:r>
      <w:r w:rsidR="0086681B">
        <w:t> </w:t>
      </w:r>
      <w:r w:rsidR="0086681B" w:rsidRPr="003D4ABF">
        <w:t>[</w:t>
      </w:r>
      <w:r w:rsidRPr="003D4ABF">
        <w:t>12].</w:t>
      </w:r>
    </w:p>
    <w:p w14:paraId="4400A59F" w14:textId="0004AE2E"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86681B" w:rsidRPr="003D4ABF">
        <w:t>TS</w:t>
      </w:r>
      <w:r w:rsidR="0086681B">
        <w:t> </w:t>
      </w:r>
      <w:r w:rsidR="0086681B" w:rsidRPr="003D4ABF">
        <w:t>23.502</w:t>
      </w:r>
      <w:r w:rsidR="0086681B">
        <w:t> </w:t>
      </w:r>
      <w:r w:rsidR="0086681B"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16" w:name="_CR6_1_3_11"/>
      <w:bookmarkStart w:id="817" w:name="_Toc19197347"/>
      <w:bookmarkStart w:id="818" w:name="_Toc27896500"/>
      <w:bookmarkStart w:id="819" w:name="_Toc36192668"/>
      <w:bookmarkStart w:id="820" w:name="_Toc37076399"/>
      <w:bookmarkStart w:id="821" w:name="_Toc45194845"/>
      <w:bookmarkStart w:id="822" w:name="_Toc47594257"/>
      <w:bookmarkStart w:id="823" w:name="_Toc51836888"/>
      <w:bookmarkStart w:id="824" w:name="_Toc178072792"/>
      <w:bookmarkEnd w:id="816"/>
      <w:r w:rsidRPr="003D4ABF">
        <w:t>6.1.3.11</w:t>
      </w:r>
      <w:r w:rsidRPr="003D4ABF">
        <w:tab/>
        <w:t>Multimedia Priority Service support</w:t>
      </w:r>
      <w:bookmarkEnd w:id="817"/>
      <w:bookmarkEnd w:id="818"/>
      <w:bookmarkEnd w:id="819"/>
      <w:bookmarkEnd w:id="820"/>
      <w:bookmarkEnd w:id="821"/>
      <w:bookmarkEnd w:id="822"/>
      <w:bookmarkEnd w:id="823"/>
      <w:bookmarkEnd w:id="824"/>
    </w:p>
    <w:p w14:paraId="64C770F9" w14:textId="6E0EC021" w:rsidR="00787F8E" w:rsidRPr="003D4ABF" w:rsidRDefault="00787F8E" w:rsidP="00787F8E">
      <w:r w:rsidRPr="003D4ABF">
        <w:t xml:space="preserve">Multimedia Priority Services (MPS) is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23.228</w:t>
      </w:r>
      <w:r w:rsidR="0086681B">
        <w:t> </w:t>
      </w:r>
      <w:r w:rsidR="0086681B"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4861689B"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6FE5CB98"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86681B" w:rsidRPr="003D4ABF">
        <w:t>TS</w:t>
      </w:r>
      <w:r w:rsidR="0086681B">
        <w:t> </w:t>
      </w:r>
      <w:r w:rsidR="0086681B" w:rsidRPr="003D4ABF">
        <w:t>23.228</w:t>
      </w:r>
      <w:r w:rsidR="0086681B">
        <w:t> </w:t>
      </w:r>
      <w:r w:rsidR="0086681B" w:rsidRPr="003D4ABF">
        <w:t>[</w:t>
      </w:r>
      <w:r w:rsidRPr="003D4ABF">
        <w:t xml:space="preserve">5], the PCF shall (under consideration of the requirement described in clauses 5.16.5 and 5.22.3 in </w:t>
      </w:r>
      <w:r w:rsidR="0086681B" w:rsidRPr="003D4ABF">
        <w:t>TS</w:t>
      </w:r>
      <w:r w:rsidR="0086681B">
        <w:t> </w:t>
      </w:r>
      <w:r w:rsidR="0086681B" w:rsidRPr="003D4ABF">
        <w:t>23.501</w:t>
      </w:r>
      <w:r w:rsidR="0086681B">
        <w:t> </w:t>
      </w:r>
      <w:r w:rsidR="0086681B"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7EC035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86681B" w:rsidRPr="003D4ABF">
        <w:t>TS</w:t>
      </w:r>
      <w:r w:rsidR="0086681B">
        <w:t> </w:t>
      </w:r>
      <w:r w:rsidR="0086681B" w:rsidRPr="003D4ABF">
        <w:t>23.501</w:t>
      </w:r>
      <w:r w:rsidR="0086681B">
        <w:t> </w:t>
      </w:r>
      <w:r w:rsidR="0086681B"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lastRenderedPageBreak/>
        <w:t>The PCF shall, at the activation of the Priority PDU connectivity service:</w:t>
      </w:r>
    </w:p>
    <w:p w14:paraId="2C768CAD" w14:textId="68EC0267"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64CE09C1"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25" w:name="_Toc19197348"/>
      <w:bookmarkStart w:id="826" w:name="_Toc27896501"/>
      <w:bookmarkStart w:id="827" w:name="_Toc36192669"/>
      <w:bookmarkStart w:id="828" w:name="_Toc37076400"/>
      <w:bookmarkStart w:id="829" w:name="_Toc45194846"/>
      <w:bookmarkStart w:id="830" w:name="_Toc47594258"/>
      <w:bookmarkStart w:id="831"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832" w:name="_CR6_1_3_12"/>
      <w:bookmarkStart w:id="833" w:name="_Toc178072793"/>
      <w:bookmarkEnd w:id="832"/>
      <w:r w:rsidRPr="003D4ABF">
        <w:t>6.1.3.12</w:t>
      </w:r>
      <w:r w:rsidRPr="003D4ABF">
        <w:tab/>
        <w:t>Redirection</w:t>
      </w:r>
      <w:bookmarkEnd w:id="825"/>
      <w:bookmarkEnd w:id="826"/>
      <w:bookmarkEnd w:id="827"/>
      <w:bookmarkEnd w:id="828"/>
      <w:bookmarkEnd w:id="829"/>
      <w:bookmarkEnd w:id="830"/>
      <w:bookmarkEnd w:id="831"/>
      <w:bookmarkEnd w:id="833"/>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lastRenderedPageBreak/>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34" w:name="_CR6_1_3_13"/>
      <w:bookmarkStart w:id="835" w:name="_Toc19197349"/>
      <w:bookmarkStart w:id="836" w:name="_Toc27896502"/>
      <w:bookmarkStart w:id="837" w:name="_Toc36192670"/>
      <w:bookmarkStart w:id="838" w:name="_Toc37076401"/>
      <w:bookmarkStart w:id="839" w:name="_Toc45194847"/>
      <w:bookmarkStart w:id="840" w:name="_Toc47594259"/>
      <w:bookmarkStart w:id="841" w:name="_Toc51836890"/>
      <w:bookmarkStart w:id="842" w:name="_Toc178072794"/>
      <w:bookmarkEnd w:id="834"/>
      <w:r w:rsidRPr="003D4ABF">
        <w:t>6.1.3.13</w:t>
      </w:r>
      <w:r w:rsidRPr="003D4ABF">
        <w:tab/>
        <w:t>Resource sharing for different AF sessions</w:t>
      </w:r>
      <w:bookmarkEnd w:id="835"/>
      <w:bookmarkEnd w:id="836"/>
      <w:bookmarkEnd w:id="837"/>
      <w:bookmarkEnd w:id="838"/>
      <w:bookmarkEnd w:id="839"/>
      <w:bookmarkEnd w:id="840"/>
      <w:bookmarkEnd w:id="841"/>
      <w:bookmarkEnd w:id="842"/>
    </w:p>
    <w:p w14:paraId="38A239AA" w14:textId="2574241E" w:rsidR="00787F8E" w:rsidRPr="003D4ABF" w:rsidRDefault="00787F8E" w:rsidP="00787F8E">
      <w:r w:rsidRPr="003D4ABF">
        <w:t xml:space="preserve">The P-CSCF (i.e. AF) may indicate to the PCF that media of an AF session may share resources with media belonging to other AF sessions according to </w:t>
      </w:r>
      <w:r w:rsidR="0086681B" w:rsidRPr="003D4ABF">
        <w:t>TS</w:t>
      </w:r>
      <w:r w:rsidR="0086681B">
        <w:t> </w:t>
      </w:r>
      <w:r w:rsidR="0086681B" w:rsidRPr="003D4ABF">
        <w:t>23.228</w:t>
      </w:r>
      <w:r w:rsidR="0086681B">
        <w:t> </w:t>
      </w:r>
      <w:r w:rsidR="0086681B"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43" w:name="_CR6_1_3_14"/>
      <w:bookmarkStart w:id="844" w:name="_Toc19197350"/>
      <w:bookmarkStart w:id="845" w:name="_Toc27896503"/>
      <w:bookmarkStart w:id="846" w:name="_Toc36192671"/>
      <w:bookmarkStart w:id="847" w:name="_Toc37076402"/>
      <w:bookmarkStart w:id="848" w:name="_Toc45194848"/>
      <w:bookmarkStart w:id="849" w:name="_Toc47594260"/>
      <w:bookmarkStart w:id="850" w:name="_Toc51836891"/>
      <w:bookmarkStart w:id="851" w:name="_Toc178072795"/>
      <w:bookmarkEnd w:id="843"/>
      <w:r w:rsidRPr="003D4ABF">
        <w:t>6.1.3.14</w:t>
      </w:r>
      <w:r w:rsidRPr="003D4ABF">
        <w:tab/>
        <w:t>Traffic steering control</w:t>
      </w:r>
      <w:bookmarkEnd w:id="844"/>
      <w:bookmarkEnd w:id="845"/>
      <w:bookmarkEnd w:id="846"/>
      <w:bookmarkEnd w:id="847"/>
      <w:bookmarkEnd w:id="848"/>
      <w:bookmarkEnd w:id="849"/>
      <w:bookmarkEnd w:id="850"/>
      <w:bookmarkEnd w:id="851"/>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0594E21B"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757F345" w14:textId="7EE257A4"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86681B">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lastRenderedPageBreak/>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5F606ADD"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86681B">
        <w:t>TS 23.501 [</w:t>
      </w:r>
      <w:r w:rsidR="00AB2B75">
        <w:t xml:space="preserve">2] for Application Function influence on traffic routing and in clause 5.6.16 of </w:t>
      </w:r>
      <w:r w:rsidR="0086681B">
        <w:t>TS 23.501 [</w:t>
      </w:r>
      <w:r w:rsidR="00AB2B75">
        <w:t>2] for N6-LAN Traffic Steering</w:t>
      </w:r>
      <w:r w:rsidRPr="003D4ABF">
        <w:t>.</w:t>
      </w:r>
    </w:p>
    <w:p w14:paraId="4CF2CBAA" w14:textId="77777777" w:rsidR="00787F8E" w:rsidRPr="003D4ABF" w:rsidRDefault="00787F8E" w:rsidP="00787F8E">
      <w:pPr>
        <w:pStyle w:val="Heading4"/>
      </w:pPr>
      <w:bookmarkStart w:id="852" w:name="_CR6_1_3_15"/>
      <w:bookmarkStart w:id="853" w:name="_Toc19197351"/>
      <w:bookmarkStart w:id="854" w:name="_Toc27896504"/>
      <w:bookmarkStart w:id="855" w:name="_Toc36192672"/>
      <w:bookmarkStart w:id="856" w:name="_Toc37076403"/>
      <w:bookmarkStart w:id="857" w:name="_Toc45194849"/>
      <w:bookmarkStart w:id="858" w:name="_Toc47594261"/>
      <w:bookmarkStart w:id="859" w:name="_Toc51836892"/>
      <w:bookmarkStart w:id="860" w:name="_Toc178072796"/>
      <w:bookmarkEnd w:id="852"/>
      <w:r w:rsidRPr="003D4ABF">
        <w:t>6.1.3.15</w:t>
      </w:r>
      <w:r w:rsidRPr="003D4ABF">
        <w:tab/>
        <w:t>Resource reservation for services sharing priority</w:t>
      </w:r>
      <w:bookmarkEnd w:id="853"/>
      <w:bookmarkEnd w:id="854"/>
      <w:bookmarkEnd w:id="855"/>
      <w:bookmarkEnd w:id="856"/>
      <w:bookmarkEnd w:id="857"/>
      <w:bookmarkEnd w:id="858"/>
      <w:bookmarkEnd w:id="859"/>
      <w:bookmarkEnd w:id="860"/>
    </w:p>
    <w:p w14:paraId="197C1A78" w14:textId="55878497"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86681B" w:rsidRPr="003D4ABF">
        <w:t>TS</w:t>
      </w:r>
      <w:r w:rsidR="0086681B">
        <w:t> </w:t>
      </w:r>
      <w:r w:rsidR="0086681B" w:rsidRPr="003D4ABF">
        <w:t>23.179</w:t>
      </w:r>
      <w:r w:rsidR="0086681B">
        <w:t> </w:t>
      </w:r>
      <w:r w:rsidR="0086681B"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61" w:name="_CR6_1_3_16"/>
      <w:bookmarkStart w:id="862" w:name="_Toc19197352"/>
      <w:bookmarkStart w:id="863" w:name="_Toc27896505"/>
      <w:bookmarkStart w:id="864" w:name="_Toc36192673"/>
      <w:bookmarkStart w:id="865" w:name="_Toc37076404"/>
      <w:bookmarkStart w:id="866" w:name="_Toc45194850"/>
      <w:bookmarkStart w:id="867" w:name="_Toc47594262"/>
      <w:bookmarkStart w:id="868" w:name="_Toc51836893"/>
      <w:bookmarkStart w:id="869" w:name="_Toc178072797"/>
      <w:bookmarkEnd w:id="861"/>
      <w:r w:rsidRPr="003D4ABF">
        <w:t>6.1.3.16</w:t>
      </w:r>
      <w:r w:rsidRPr="003D4ABF">
        <w:tab/>
        <w:t>3GPP PS Data Off</w:t>
      </w:r>
      <w:bookmarkEnd w:id="862"/>
      <w:bookmarkEnd w:id="863"/>
      <w:bookmarkEnd w:id="864"/>
      <w:bookmarkEnd w:id="865"/>
      <w:bookmarkEnd w:id="866"/>
      <w:bookmarkEnd w:id="867"/>
      <w:bookmarkEnd w:id="868"/>
      <w:bookmarkEnd w:id="869"/>
    </w:p>
    <w:p w14:paraId="1DE3E8C8" w14:textId="0AB0F552"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86681B" w:rsidRPr="003D4ABF">
        <w:t>TS</w:t>
      </w:r>
      <w:r w:rsidR="0086681B">
        <w:t> </w:t>
      </w:r>
      <w:r w:rsidR="0086681B" w:rsidRPr="003D4ABF">
        <w:t>22.011</w:t>
      </w:r>
      <w:r w:rsidR="0086681B">
        <w:t> </w:t>
      </w:r>
      <w:r w:rsidR="0086681B" w:rsidRPr="003D4ABF">
        <w:t>[</w:t>
      </w:r>
      <w:r w:rsidRPr="003D4ABF">
        <w:t xml:space="preserve">15] and </w:t>
      </w:r>
      <w:r w:rsidR="0086681B" w:rsidRPr="003D4ABF">
        <w:t>TS</w:t>
      </w:r>
      <w:r w:rsidR="0086681B">
        <w:t> </w:t>
      </w:r>
      <w:r w:rsidR="0086681B" w:rsidRPr="003D4ABF">
        <w:t>23.221</w:t>
      </w:r>
      <w:r w:rsidR="0086681B">
        <w:t> </w:t>
      </w:r>
      <w:r w:rsidR="0086681B"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lastRenderedPageBreak/>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F3E5056"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86681B" w:rsidRPr="003D4ABF">
        <w:t>TS</w:t>
      </w:r>
      <w:r w:rsidR="0086681B">
        <w:t> </w:t>
      </w:r>
      <w:r w:rsidR="0086681B" w:rsidRPr="003D4ABF">
        <w:t>23.228</w:t>
      </w:r>
      <w:r w:rsidR="0086681B">
        <w:t> </w:t>
      </w:r>
      <w:r w:rsidR="0086681B"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lastRenderedPageBreak/>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70" w:name="_CR6_1_3_17"/>
      <w:bookmarkStart w:id="871" w:name="_Toc19197353"/>
      <w:bookmarkStart w:id="872" w:name="_Toc27896506"/>
      <w:bookmarkStart w:id="873" w:name="_Toc36192674"/>
      <w:bookmarkStart w:id="874" w:name="_Toc37076405"/>
      <w:bookmarkStart w:id="875" w:name="_Toc45194851"/>
      <w:bookmarkStart w:id="876" w:name="_Toc47594263"/>
      <w:bookmarkStart w:id="877" w:name="_Toc51836894"/>
      <w:bookmarkStart w:id="878" w:name="_Toc178072798"/>
      <w:bookmarkEnd w:id="870"/>
      <w:r w:rsidRPr="003D4ABF">
        <w:t>6.1.3.17</w:t>
      </w:r>
      <w:r w:rsidRPr="003D4ABF">
        <w:tab/>
        <w:t>Policy decisions based on spending limits</w:t>
      </w:r>
      <w:bookmarkEnd w:id="871"/>
      <w:bookmarkEnd w:id="872"/>
      <w:bookmarkEnd w:id="873"/>
      <w:bookmarkEnd w:id="874"/>
      <w:bookmarkEnd w:id="875"/>
      <w:bookmarkEnd w:id="876"/>
      <w:bookmarkEnd w:id="877"/>
      <w:bookmarkEnd w:id="878"/>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879" w:name="_CR6_1_3_18"/>
      <w:bookmarkStart w:id="880" w:name="_Toc19197354"/>
      <w:bookmarkStart w:id="881" w:name="_Toc27896507"/>
      <w:bookmarkStart w:id="882" w:name="_Toc36192675"/>
      <w:bookmarkStart w:id="883" w:name="_Toc37076406"/>
      <w:bookmarkStart w:id="884" w:name="_Toc45194852"/>
      <w:bookmarkStart w:id="885" w:name="_Toc47594264"/>
      <w:bookmarkStart w:id="886" w:name="_Toc51836895"/>
      <w:bookmarkStart w:id="887" w:name="_Toc178072799"/>
      <w:bookmarkEnd w:id="879"/>
      <w:r w:rsidRPr="003D4ABF">
        <w:t>6.1.3.18</w:t>
      </w:r>
      <w:r w:rsidRPr="003D4ABF">
        <w:tab/>
        <w:t>Event reporting from the</w:t>
      </w:r>
      <w:r w:rsidRPr="003D4ABF">
        <w:rPr>
          <w:rFonts w:eastAsia="SimSun"/>
          <w:lang w:eastAsia="zh-CN"/>
        </w:rPr>
        <w:t xml:space="preserve"> </w:t>
      </w:r>
      <w:r w:rsidRPr="003D4ABF">
        <w:t>PCF</w:t>
      </w:r>
      <w:bookmarkEnd w:id="880"/>
      <w:bookmarkEnd w:id="881"/>
      <w:bookmarkEnd w:id="882"/>
      <w:bookmarkEnd w:id="883"/>
      <w:bookmarkEnd w:id="884"/>
      <w:bookmarkEnd w:id="885"/>
      <w:bookmarkEnd w:id="886"/>
      <w:bookmarkEnd w:id="887"/>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3E239C1C"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31"/>
          <w:footerReference w:type="default" r:id="rId32"/>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888" w:name="_CRTable6_1_3_181"/>
      <w:r w:rsidRPr="003D4ABF">
        <w:lastRenderedPageBreak/>
        <w:t xml:space="preserve">Table </w:t>
      </w:r>
      <w:bookmarkEnd w:id="888"/>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CC041D" w:rsidRPr="003D4ABF" w14:paraId="27533E3E" w14:textId="13F3F260" w:rsidTr="0071147F">
        <w:trPr>
          <w:cantSplit/>
          <w:jc w:val="center"/>
        </w:trPr>
        <w:tc>
          <w:tcPr>
            <w:tcW w:w="2280" w:type="dxa"/>
          </w:tcPr>
          <w:p w14:paraId="1C94E96C" w14:textId="2B2BE3D0" w:rsidR="00CC041D" w:rsidRPr="003D4ABF" w:rsidRDefault="00CC041D" w:rsidP="00085BD6">
            <w:pPr>
              <w:pStyle w:val="TAL"/>
              <w:keepNext w:val="0"/>
              <w:rPr>
                <w:sz w:val="16"/>
                <w:szCs w:val="16"/>
              </w:rPr>
            </w:pPr>
            <w:r>
              <w:rPr>
                <w:sz w:val="16"/>
                <w:szCs w:val="16"/>
              </w:rPr>
              <w:t>Packet Delay Variation</w:t>
            </w:r>
          </w:p>
        </w:tc>
        <w:tc>
          <w:tcPr>
            <w:tcW w:w="3544" w:type="dxa"/>
          </w:tcPr>
          <w:p w14:paraId="17CB8444" w14:textId="2BC78E62" w:rsidR="00CC041D" w:rsidRPr="003D4ABF" w:rsidRDefault="00CC041D" w:rsidP="00085BD6">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CC041D" w:rsidRPr="003D4ABF" w:rsidRDefault="00CC041D" w:rsidP="00085BD6">
            <w:pPr>
              <w:pStyle w:val="TAC"/>
              <w:keepNext w:val="0"/>
              <w:rPr>
                <w:sz w:val="16"/>
                <w:szCs w:val="16"/>
              </w:rPr>
            </w:pPr>
            <w:r w:rsidRPr="003D4ABF">
              <w:rPr>
                <w:sz w:val="16"/>
                <w:szCs w:val="16"/>
              </w:rPr>
              <w:t>AF</w:t>
            </w:r>
          </w:p>
        </w:tc>
        <w:tc>
          <w:tcPr>
            <w:tcW w:w="1134" w:type="dxa"/>
          </w:tcPr>
          <w:p w14:paraId="45F671CD" w14:textId="5127DF9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r>
      <w:tr w:rsidR="00AD752F" w:rsidRPr="003D4ABF" w14:paraId="156697D6" w14:textId="77777777" w:rsidTr="005C784D">
        <w:trPr>
          <w:cantSplit/>
          <w:jc w:val="center"/>
        </w:trPr>
        <w:tc>
          <w:tcPr>
            <w:tcW w:w="2280" w:type="dxa"/>
          </w:tcPr>
          <w:p w14:paraId="2C893544" w14:textId="5CCD2026" w:rsidR="00AD752F" w:rsidRPr="003D4ABF" w:rsidRDefault="00AD752F" w:rsidP="00085BD6">
            <w:pPr>
              <w:pStyle w:val="TAL"/>
              <w:keepNext w:val="0"/>
              <w:rPr>
                <w:sz w:val="16"/>
                <w:szCs w:val="16"/>
              </w:rPr>
            </w:pPr>
            <w:r>
              <w:rPr>
                <w:sz w:val="16"/>
                <w:szCs w:val="16"/>
              </w:rPr>
              <w:t>Round-trip delay measurement over two service data flows</w:t>
            </w:r>
          </w:p>
        </w:tc>
        <w:tc>
          <w:tcPr>
            <w:tcW w:w="3544" w:type="dxa"/>
          </w:tcPr>
          <w:p w14:paraId="26CD43AD" w14:textId="4F775CDC" w:rsidR="00AD752F" w:rsidRPr="003D4ABF" w:rsidRDefault="00AD752F" w:rsidP="00085BD6">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AD752F" w:rsidRPr="003D4ABF" w:rsidRDefault="00AD752F" w:rsidP="00085BD6">
            <w:pPr>
              <w:pStyle w:val="TAC"/>
              <w:keepNext w:val="0"/>
              <w:rPr>
                <w:sz w:val="16"/>
                <w:szCs w:val="16"/>
              </w:rPr>
            </w:pPr>
            <w:r w:rsidRPr="003D4ABF">
              <w:rPr>
                <w:sz w:val="16"/>
                <w:szCs w:val="16"/>
              </w:rPr>
              <w:t>AF</w:t>
            </w:r>
          </w:p>
        </w:tc>
        <w:tc>
          <w:tcPr>
            <w:tcW w:w="1134" w:type="dxa"/>
          </w:tcPr>
          <w:p w14:paraId="369E0D7E" w14:textId="48AE46C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F202C1E" w14:textId="77777777" w:rsidTr="00636DCE">
        <w:trPr>
          <w:cantSplit/>
          <w:jc w:val="center"/>
        </w:trPr>
        <w:tc>
          <w:tcPr>
            <w:tcW w:w="2280" w:type="dxa"/>
          </w:tcPr>
          <w:p w14:paraId="175BC361" w14:textId="77777777" w:rsidR="00FF32E7" w:rsidRDefault="00FF32E7" w:rsidP="00085BD6">
            <w:pPr>
              <w:pStyle w:val="TAL"/>
              <w:keepNext w:val="0"/>
              <w:rPr>
                <w:sz w:val="16"/>
                <w:szCs w:val="16"/>
              </w:rPr>
            </w:pPr>
            <w:r>
              <w:rPr>
                <w:sz w:val="16"/>
                <w:szCs w:val="16"/>
              </w:rPr>
              <w:t>Network support for ECN marking for L4S</w:t>
            </w:r>
          </w:p>
          <w:p w14:paraId="0550C9A3" w14:textId="0E933C65" w:rsidR="00FF32E7" w:rsidRPr="003D4ABF" w:rsidRDefault="00FF32E7" w:rsidP="00085BD6">
            <w:pPr>
              <w:pStyle w:val="TAL"/>
              <w:keepNext w:val="0"/>
              <w:rPr>
                <w:sz w:val="16"/>
                <w:szCs w:val="16"/>
              </w:rPr>
            </w:pPr>
            <w:r>
              <w:rPr>
                <w:sz w:val="16"/>
                <w:szCs w:val="16"/>
              </w:rPr>
              <w:t>(NOTE 8)</w:t>
            </w:r>
          </w:p>
        </w:tc>
        <w:tc>
          <w:tcPr>
            <w:tcW w:w="3544" w:type="dxa"/>
          </w:tcPr>
          <w:p w14:paraId="07543701" w14:textId="20AD34D4" w:rsidR="00FF32E7" w:rsidRPr="003D4ABF" w:rsidRDefault="00FF32E7" w:rsidP="00085BD6">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F32E7" w:rsidRPr="003D4ABF" w:rsidRDefault="00FF32E7" w:rsidP="00085BD6">
            <w:pPr>
              <w:pStyle w:val="TAC"/>
              <w:keepNext w:val="0"/>
              <w:rPr>
                <w:sz w:val="16"/>
                <w:szCs w:val="16"/>
              </w:rPr>
            </w:pPr>
            <w:r w:rsidRPr="003D4ABF">
              <w:rPr>
                <w:sz w:val="16"/>
                <w:szCs w:val="16"/>
              </w:rPr>
              <w:t>AF</w:t>
            </w:r>
          </w:p>
        </w:tc>
        <w:tc>
          <w:tcPr>
            <w:tcW w:w="1134" w:type="dxa"/>
          </w:tcPr>
          <w:p w14:paraId="4C525E97" w14:textId="0B648F8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2FFF61D6" w14:textId="4E22CEF1" w:rsidTr="0071147F">
        <w:trPr>
          <w:cantSplit/>
          <w:jc w:val="center"/>
        </w:trPr>
        <w:tc>
          <w:tcPr>
            <w:tcW w:w="2280" w:type="dxa"/>
          </w:tcPr>
          <w:p w14:paraId="0A79EA6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F32E7" w:rsidRPr="003D4ABF" w:rsidRDefault="00FF32E7" w:rsidP="00085BD6">
            <w:pPr>
              <w:pStyle w:val="TAL"/>
              <w:keepNext w:val="0"/>
              <w:rPr>
                <w:sz w:val="16"/>
                <w:szCs w:val="16"/>
              </w:rPr>
            </w:pPr>
            <w:r w:rsidRPr="003D4ABF">
              <w:rPr>
                <w:sz w:val="16"/>
                <w:szCs w:val="16"/>
              </w:rPr>
              <w:t>Credit is no longer available.</w:t>
            </w:r>
          </w:p>
        </w:tc>
        <w:tc>
          <w:tcPr>
            <w:tcW w:w="1276" w:type="dxa"/>
          </w:tcPr>
          <w:p w14:paraId="07130ED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769FBFF" w14:textId="7D4FAEA0" w:rsidTr="0071147F">
        <w:trPr>
          <w:cantSplit/>
          <w:jc w:val="center"/>
        </w:trPr>
        <w:tc>
          <w:tcPr>
            <w:tcW w:w="2280" w:type="dxa"/>
          </w:tcPr>
          <w:p w14:paraId="7359141F"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3B65F11B" w14:textId="5181D452" w:rsidR="00FF32E7" w:rsidRPr="003D4ABF" w:rsidRDefault="00FF32E7" w:rsidP="00085BD6">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54CDCBC" w14:textId="7F89E2BD" w:rsidTr="0071147F">
        <w:trPr>
          <w:cantSplit/>
          <w:jc w:val="center"/>
        </w:trPr>
        <w:tc>
          <w:tcPr>
            <w:tcW w:w="2280" w:type="dxa"/>
          </w:tcPr>
          <w:p w14:paraId="37F55787" w14:textId="4D604922"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F32E7" w:rsidRPr="003D4ABF" w:rsidRDefault="00FF32E7" w:rsidP="00085BD6">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F32E7" w:rsidRPr="003D4ABF" w:rsidRDefault="00FF32E7" w:rsidP="00085BD6">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2424E32" w14:textId="251AD2D5" w:rsidTr="0071147F">
        <w:trPr>
          <w:cantSplit/>
          <w:jc w:val="center"/>
        </w:trPr>
        <w:tc>
          <w:tcPr>
            <w:tcW w:w="2280" w:type="dxa"/>
          </w:tcPr>
          <w:p w14:paraId="23663B2E" w14:textId="7F012A9D"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F32E7" w:rsidRPr="003D4ABF" w:rsidRDefault="00FF32E7" w:rsidP="00085BD6">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521BE047" w14:textId="393770FA" w:rsidTr="0071147F">
        <w:trPr>
          <w:cantSplit/>
          <w:jc w:val="center"/>
        </w:trPr>
        <w:tc>
          <w:tcPr>
            <w:tcW w:w="2280" w:type="dxa"/>
          </w:tcPr>
          <w:p w14:paraId="347A2037" w14:textId="672DDD2B"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F32E7" w:rsidRPr="003D4ABF" w:rsidRDefault="00FF32E7" w:rsidP="00085BD6">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2F78FCE2" w14:textId="5F8F790A" w:rsidTr="0071147F">
        <w:trPr>
          <w:cantSplit/>
          <w:jc w:val="center"/>
        </w:trPr>
        <w:tc>
          <w:tcPr>
            <w:tcW w:w="2280" w:type="dxa"/>
          </w:tcPr>
          <w:p w14:paraId="10A0E316"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F32E7" w:rsidRPr="003D4ABF" w:rsidRDefault="00FF32E7" w:rsidP="00085BD6">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48DDFBF" w14:textId="77777777" w:rsidTr="007D0A04">
        <w:trPr>
          <w:cantSplit/>
          <w:jc w:val="center"/>
        </w:trPr>
        <w:tc>
          <w:tcPr>
            <w:tcW w:w="2280" w:type="dxa"/>
          </w:tcPr>
          <w:p w14:paraId="790EEE6A" w14:textId="1C384602" w:rsidR="00FF32E7" w:rsidRPr="003D4ABF" w:rsidRDefault="00FF32E7" w:rsidP="00085BD6">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F32E7" w:rsidRPr="003D4ABF" w:rsidRDefault="00FF32E7" w:rsidP="00085BD6">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F32E7" w:rsidRPr="003D4ABF" w:rsidRDefault="00FF32E7" w:rsidP="00085BD6">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5AF1E09E" w14:textId="4B8369C2" w:rsidTr="0071147F">
        <w:trPr>
          <w:cantSplit/>
          <w:jc w:val="center"/>
        </w:trPr>
        <w:tc>
          <w:tcPr>
            <w:tcW w:w="2280" w:type="dxa"/>
          </w:tcPr>
          <w:p w14:paraId="01780273" w14:textId="7F30A153"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F32E7" w:rsidRPr="003D4ABF" w:rsidRDefault="00FF32E7" w:rsidP="00085BD6">
            <w:pPr>
              <w:pStyle w:val="TAL"/>
              <w:keepNext w:val="0"/>
              <w:rPr>
                <w:sz w:val="16"/>
                <w:szCs w:val="16"/>
              </w:rPr>
            </w:pPr>
            <w:r w:rsidRPr="003D4ABF">
              <w:rPr>
                <w:sz w:val="16"/>
                <w:szCs w:val="16"/>
              </w:rPr>
              <w:t>The backhaul has changed between different</w:t>
            </w:r>
            <w:r w:rsidR="004A5FA0">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F32E7" w:rsidRPr="003D4ABF" w:rsidRDefault="00FF32E7" w:rsidP="00085BD6">
            <w:pPr>
              <w:pStyle w:val="TAC"/>
              <w:keepNext w:val="0"/>
              <w:rPr>
                <w:rFonts w:eastAsia="SimSun"/>
                <w:sz w:val="16"/>
                <w:szCs w:val="16"/>
                <w:lang w:eastAsia="zh-CN"/>
              </w:rPr>
            </w:pPr>
            <w:r w:rsidRPr="003D4ABF">
              <w:rPr>
                <w:sz w:val="16"/>
                <w:szCs w:val="16"/>
              </w:rPr>
              <w:t>AF</w:t>
            </w:r>
          </w:p>
        </w:tc>
        <w:tc>
          <w:tcPr>
            <w:tcW w:w="1134" w:type="dxa"/>
          </w:tcPr>
          <w:p w14:paraId="1516E121" w14:textId="2EC1B66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617F712A" w14:textId="589AFBC2" w:rsidTr="0071147F">
        <w:trPr>
          <w:cantSplit/>
          <w:jc w:val="center"/>
        </w:trPr>
        <w:tc>
          <w:tcPr>
            <w:tcW w:w="2280" w:type="dxa"/>
          </w:tcPr>
          <w:p w14:paraId="4DF58F3C" w14:textId="6BB428F5"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F32E7" w:rsidRPr="003D4ABF" w:rsidRDefault="00FF32E7" w:rsidP="00085BD6">
            <w:pPr>
              <w:pStyle w:val="TAL"/>
              <w:keepNext w:val="0"/>
              <w:rPr>
                <w:sz w:val="16"/>
                <w:szCs w:val="16"/>
              </w:rPr>
            </w:pPr>
            <w:r w:rsidRPr="003D4ABF">
              <w:rPr>
                <w:sz w:val="16"/>
                <w:szCs w:val="16"/>
              </w:rPr>
              <w:t>The PDUID assigned to a UE has changed.</w:t>
            </w:r>
          </w:p>
        </w:tc>
        <w:tc>
          <w:tcPr>
            <w:tcW w:w="1276" w:type="dxa"/>
          </w:tcPr>
          <w:p w14:paraId="6380C850" w14:textId="0153F33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0DC9ECE" w14:textId="7884341D" w:rsidTr="0071147F">
        <w:trPr>
          <w:cantSplit/>
          <w:jc w:val="center"/>
        </w:trPr>
        <w:tc>
          <w:tcPr>
            <w:tcW w:w="2280" w:type="dxa"/>
          </w:tcPr>
          <w:p w14:paraId="08C0C8D9" w14:textId="443110CC"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F32E7" w:rsidRPr="003D4ABF" w:rsidRDefault="00FF32E7" w:rsidP="00085BD6">
            <w:pPr>
              <w:pStyle w:val="TAL"/>
              <w:keepNext w:val="0"/>
              <w:rPr>
                <w:sz w:val="16"/>
                <w:szCs w:val="16"/>
              </w:rPr>
            </w:pPr>
            <w:r w:rsidRPr="003D4ABF">
              <w:rPr>
                <w:sz w:val="16"/>
                <w:szCs w:val="16"/>
              </w:rPr>
              <w:t>The establishment or termination of a SM Policy Association is reported</w:t>
            </w:r>
            <w:r w:rsidR="00EF2A83">
              <w:rPr>
                <w:sz w:val="16"/>
                <w:szCs w:val="16"/>
              </w:rPr>
              <w:t>.</w:t>
            </w:r>
          </w:p>
        </w:tc>
        <w:tc>
          <w:tcPr>
            <w:tcW w:w="1276" w:type="dxa"/>
          </w:tcPr>
          <w:p w14:paraId="1B009234" w14:textId="1D56E8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EDD7AEE" w14:textId="0A7D4769" w:rsidTr="0071147F">
        <w:trPr>
          <w:cantSplit/>
          <w:jc w:val="center"/>
        </w:trPr>
        <w:tc>
          <w:tcPr>
            <w:tcW w:w="2280" w:type="dxa"/>
          </w:tcPr>
          <w:p w14:paraId="140715AC" w14:textId="2283DD2B" w:rsidR="00FF32E7" w:rsidRPr="003D4ABF" w:rsidRDefault="00FF32E7" w:rsidP="00085BD6">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F32E7" w:rsidRPr="003D4ABF" w:rsidRDefault="00FF32E7" w:rsidP="00085BD6">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F32E7" w:rsidRPr="003D4ABF" w:rsidRDefault="00FF32E7" w:rsidP="00085BD6">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F32E7" w:rsidRPr="003D4ABF" w:rsidRDefault="00FF32E7" w:rsidP="00085BD6">
            <w:pPr>
              <w:pStyle w:val="TAC"/>
              <w:keepNext w:val="0"/>
              <w:rPr>
                <w:rFonts w:eastAsia="SimSun"/>
                <w:sz w:val="16"/>
                <w:szCs w:val="16"/>
                <w:lang w:eastAsia="zh-CN"/>
              </w:rPr>
            </w:pPr>
          </w:p>
        </w:tc>
      </w:tr>
      <w:tr w:rsidR="00FF32E7" w:rsidRPr="003D4ABF" w14:paraId="6DD2A7DA" w14:textId="630AC846" w:rsidTr="0071147F">
        <w:trPr>
          <w:cantSplit/>
          <w:jc w:val="center"/>
        </w:trPr>
        <w:tc>
          <w:tcPr>
            <w:tcW w:w="2280" w:type="dxa"/>
          </w:tcPr>
          <w:p w14:paraId="5A3364FC" w14:textId="5C7D5212" w:rsidR="00FF32E7" w:rsidRPr="003D4ABF" w:rsidRDefault="00FF32E7" w:rsidP="00FF32E7">
            <w:pPr>
              <w:pStyle w:val="TAL"/>
              <w:rPr>
                <w:rFonts w:eastAsia="SimSun"/>
                <w:sz w:val="16"/>
                <w:szCs w:val="16"/>
                <w:lang w:eastAsia="zh-CN"/>
              </w:rPr>
            </w:pPr>
            <w:r>
              <w:rPr>
                <w:rFonts w:eastAsia="SimSun"/>
                <w:sz w:val="16"/>
                <w:szCs w:val="16"/>
                <w:lang w:eastAsia="zh-CN"/>
              </w:rPr>
              <w:t>Notification on BAT offset</w:t>
            </w:r>
          </w:p>
        </w:tc>
        <w:tc>
          <w:tcPr>
            <w:tcW w:w="3544" w:type="dxa"/>
          </w:tcPr>
          <w:p w14:paraId="00B60DDD" w14:textId="1447D1C8" w:rsidR="00FF32E7" w:rsidRPr="003D4ABF" w:rsidRDefault="00FF32E7" w:rsidP="00FF32E7">
            <w:pPr>
              <w:pStyle w:val="TAL"/>
              <w:rPr>
                <w:sz w:val="16"/>
                <w:szCs w:val="16"/>
              </w:rPr>
            </w:pPr>
            <w:r>
              <w:rPr>
                <w:sz w:val="16"/>
                <w:szCs w:val="16"/>
              </w:rPr>
              <w:t>The PCF reports the BAT offset and optionally the adjusted periodicity that has been received from the SMF</w:t>
            </w:r>
            <w:r w:rsidR="00EF2A83">
              <w:rPr>
                <w:sz w:val="16"/>
                <w:szCs w:val="16"/>
              </w:rPr>
              <w:t>.</w:t>
            </w:r>
          </w:p>
        </w:tc>
        <w:tc>
          <w:tcPr>
            <w:tcW w:w="1276" w:type="dxa"/>
          </w:tcPr>
          <w:p w14:paraId="633E837E" w14:textId="2D9C7BF8" w:rsidR="00FF32E7" w:rsidRPr="003D4ABF" w:rsidRDefault="00FF32E7" w:rsidP="00FF32E7">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F32E7" w:rsidRPr="003D4ABF" w:rsidRDefault="00FF32E7" w:rsidP="00FF32E7">
            <w:pPr>
              <w:pStyle w:val="TAC"/>
              <w:rPr>
                <w:rFonts w:eastAsia="SimSun"/>
                <w:sz w:val="16"/>
                <w:szCs w:val="16"/>
                <w:lang w:eastAsia="zh-CN"/>
              </w:rPr>
            </w:pPr>
          </w:p>
        </w:tc>
      </w:tr>
      <w:tr w:rsidR="007609F7" w:rsidRPr="003D4ABF" w14:paraId="311D37ED" w14:textId="77777777" w:rsidTr="00CF5E3C">
        <w:trPr>
          <w:cantSplit/>
          <w:jc w:val="center"/>
        </w:trPr>
        <w:tc>
          <w:tcPr>
            <w:tcW w:w="2280" w:type="dxa"/>
          </w:tcPr>
          <w:p w14:paraId="66B85C0B" w14:textId="70A74346" w:rsidR="007609F7" w:rsidRPr="003D4ABF" w:rsidRDefault="007609F7" w:rsidP="007609F7">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7609F7" w:rsidRPr="003D4ABF" w:rsidRDefault="007609F7" w:rsidP="007609F7">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7609F7" w:rsidRPr="003D4ABF" w:rsidRDefault="007609F7" w:rsidP="007609F7">
            <w:pPr>
              <w:pStyle w:val="TAC"/>
              <w:rPr>
                <w:rFonts w:eastAsia="SimSun"/>
                <w:sz w:val="16"/>
                <w:szCs w:val="16"/>
                <w:lang w:eastAsia="zh-CN"/>
              </w:rPr>
            </w:pPr>
            <w:r w:rsidRPr="003D4ABF">
              <w:rPr>
                <w:sz w:val="16"/>
                <w:szCs w:val="16"/>
              </w:rPr>
              <w:t>AF</w:t>
            </w:r>
          </w:p>
        </w:tc>
        <w:tc>
          <w:tcPr>
            <w:tcW w:w="1134" w:type="dxa"/>
          </w:tcPr>
          <w:p w14:paraId="4F5C2ECA" w14:textId="75E2CEE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7609F7" w:rsidRPr="003D4ABF" w:rsidRDefault="007609F7" w:rsidP="007609F7">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3D4ABF" w14:paraId="1680BA9F" w14:textId="77777777" w:rsidTr="00322616">
        <w:trPr>
          <w:cantSplit/>
          <w:jc w:val="center"/>
        </w:trPr>
        <w:tc>
          <w:tcPr>
            <w:tcW w:w="2280" w:type="dxa"/>
          </w:tcPr>
          <w:p w14:paraId="748D34CE" w14:textId="1B5E3424" w:rsidR="007609F7" w:rsidRPr="003D4ABF" w:rsidRDefault="007609F7" w:rsidP="007609F7">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7609F7" w:rsidRPr="003D4ABF" w:rsidRDefault="007609F7" w:rsidP="007609F7">
            <w:pPr>
              <w:pStyle w:val="TAL"/>
              <w:rPr>
                <w:sz w:val="16"/>
                <w:szCs w:val="16"/>
              </w:rPr>
            </w:pPr>
            <w:r>
              <w:rPr>
                <w:sz w:val="16"/>
                <w:szCs w:val="16"/>
              </w:rPr>
              <w:t>The PCF reports the result of UE policies delivery via EPS.</w:t>
            </w:r>
          </w:p>
        </w:tc>
        <w:tc>
          <w:tcPr>
            <w:tcW w:w="1276" w:type="dxa"/>
          </w:tcPr>
          <w:p w14:paraId="0937A4F1" w14:textId="60E55EB2" w:rsidR="007609F7" w:rsidRPr="003D4ABF" w:rsidRDefault="007609F7" w:rsidP="007609F7">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77777777" w:rsidR="007609F7" w:rsidRDefault="007609F7" w:rsidP="007609F7">
            <w:pPr>
              <w:pStyle w:val="TAC"/>
              <w:rPr>
                <w:rFonts w:eastAsia="SimSun"/>
                <w:sz w:val="16"/>
                <w:szCs w:val="16"/>
                <w:lang w:eastAsia="zh-CN"/>
              </w:rPr>
            </w:pPr>
            <w:r w:rsidRPr="003D4ABF">
              <w:rPr>
                <w:rFonts w:eastAsia="SimSun"/>
                <w:sz w:val="16"/>
                <w:szCs w:val="16"/>
                <w:lang w:eastAsia="zh-CN"/>
              </w:rPr>
              <w:t>Yes</w:t>
            </w:r>
          </w:p>
          <w:p w14:paraId="179DE8AD" w14:textId="674C328D" w:rsidR="007609F7" w:rsidRPr="003D4ABF" w:rsidRDefault="007609F7" w:rsidP="007609F7">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71147F" w14:paraId="60F7FDBD" w14:textId="77777777" w:rsidTr="0036237D">
        <w:trPr>
          <w:cantSplit/>
          <w:jc w:val="center"/>
        </w:trPr>
        <w:tc>
          <w:tcPr>
            <w:tcW w:w="14329" w:type="dxa"/>
            <w:gridSpan w:val="9"/>
          </w:tcPr>
          <w:p w14:paraId="2D2F0E5E" w14:textId="5BC47079" w:rsidR="007609F7" w:rsidRPr="0071147F" w:rsidRDefault="007609F7" w:rsidP="007609F7">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7609F7" w:rsidRPr="0071147F" w:rsidRDefault="007609F7" w:rsidP="007609F7">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7609F7" w:rsidRPr="0071147F" w:rsidRDefault="007609F7" w:rsidP="007609F7">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7609F7" w:rsidRPr="0071147F" w:rsidRDefault="007609F7" w:rsidP="007609F7">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7609F7" w:rsidRPr="0071147F" w:rsidRDefault="007609F7" w:rsidP="007609F7">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7609F7" w:rsidRPr="0071147F" w:rsidRDefault="007609F7" w:rsidP="007609F7">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77777777" w:rsidR="007609F7" w:rsidRDefault="007609F7" w:rsidP="007609F7">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171A6961" w14:textId="77777777" w:rsidR="007609F7" w:rsidRDefault="007609F7" w:rsidP="007609F7">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40C548A7" w:rsidR="007609F7" w:rsidRPr="0071147F" w:rsidRDefault="007609F7" w:rsidP="007609F7">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D4E3863" w:rsidR="00787F8E" w:rsidRPr="003D4ABF" w:rsidRDefault="00787F8E" w:rsidP="00787F8E">
      <w:r w:rsidRPr="003D4ABF">
        <w:lastRenderedPageBreak/>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86681B" w:rsidRPr="003D4ABF">
        <w:t>TS</w:t>
      </w:r>
      <w:r w:rsidR="0086681B">
        <w:t> </w:t>
      </w:r>
      <w:r w:rsidR="0086681B" w:rsidRPr="003D4ABF">
        <w:t>23.501</w:t>
      </w:r>
      <w:r w:rsidR="0086681B">
        <w:t> </w:t>
      </w:r>
      <w:r w:rsidR="0086681B"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889" w:name="_Toc19197355"/>
      <w:bookmarkStart w:id="890" w:name="_Toc27896508"/>
      <w:bookmarkStart w:id="891"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7728B769"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2DD769DB"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low for each direction (as described in clause 5.37.4 of TS 23.501 [2]).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3C04B6D9"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86681B">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55AC818A" w14:textId="77843F20" w:rsidR="00FF32E7" w:rsidRDefault="00FF32E7" w:rsidP="00787F8E">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lastRenderedPageBreak/>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892" w:name="_Toc37076407"/>
      <w:bookmarkStart w:id="893" w:name="_Toc45194853"/>
      <w:bookmarkStart w:id="894" w:name="_Toc47594265"/>
      <w:bookmarkStart w:id="895"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4E8E1DD7"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86681B">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057869BD" w:rsidR="00D37299" w:rsidRDefault="00D37299" w:rsidP="0086681B">
      <w:pPr>
        <w:pStyle w:val="NO"/>
      </w:pPr>
      <w:r>
        <w:t>NOTE </w:t>
      </w:r>
      <w:r w:rsidR="00694C30">
        <w:t>7</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0133A224"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B91C41">
        <w:t xml:space="preserve"> PDU Session Type</w:t>
      </w:r>
      <w:r>
        <w:t>. The reception of a subscription to this event triggers the setting of the corresponding Policy Control Request Trigger to SMF, if not already subscribed.</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37FD680F" w:rsidR="007F0230" w:rsidRDefault="007F0230" w:rsidP="00307050">
      <w:pPr>
        <w:pStyle w:val="NO"/>
      </w:pPr>
      <w:r>
        <w:t>NOTE </w:t>
      </w:r>
      <w:r w:rsidR="00694C30">
        <w:t>8</w:t>
      </w:r>
      <w:r>
        <w:t>:</w:t>
      </w:r>
      <w:r>
        <w:tab/>
        <w:t>The restriction of the bulk subscription to a specific combination of S-NSSAI and DNN avoids excessive signalling load.</w:t>
      </w:r>
    </w:p>
    <w:p w14:paraId="1CDC6EA1" w14:textId="40E8C8A1"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TS 23.501 [2])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w:t>
      </w:r>
      <w:r w:rsidR="004A5FA0">
        <w:lastRenderedPageBreak/>
        <w:t>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3069C13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86681B" w:rsidRPr="003D4ABF">
        <w:t>TS</w:t>
      </w:r>
      <w:r w:rsidR="0086681B">
        <w:t> </w:t>
      </w:r>
      <w:r w:rsidR="0086681B" w:rsidRPr="003D4ABF">
        <w:t>23.304</w:t>
      </w:r>
      <w:r w:rsidR="0086681B">
        <w:t> </w:t>
      </w:r>
      <w:r w:rsidR="0086681B" w:rsidRPr="003D4ABF">
        <w:t>[</w:t>
      </w:r>
      <w:r w:rsidRPr="003D4ABF">
        <w:t>34].</w:t>
      </w:r>
    </w:p>
    <w:p w14:paraId="4FF66CD9" w14:textId="1FB31170" w:rsidR="005422D2" w:rsidRPr="003D4ABF" w:rsidRDefault="005422D2" w:rsidP="005422D2">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538AC5B9" w14:textId="06B06988"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bookmarkStart w:id="896" w:name="_CR6_1_3_19"/>
      <w:bookmarkEnd w:id="896"/>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20A17D3A" w14:textId="45BE66A6" w:rsidR="00787F8E" w:rsidRPr="003D4ABF" w:rsidRDefault="00787F8E" w:rsidP="00787F8E">
      <w:pPr>
        <w:pStyle w:val="Heading4"/>
      </w:pPr>
      <w:bookmarkStart w:id="897" w:name="_Toc178072800"/>
      <w:r w:rsidRPr="003D4ABF">
        <w:t>6.1.3.19</w:t>
      </w:r>
      <w:r w:rsidRPr="003D4ABF">
        <w:tab/>
        <w:t>Mission Critical Services support</w:t>
      </w:r>
      <w:bookmarkEnd w:id="889"/>
      <w:bookmarkEnd w:id="890"/>
      <w:bookmarkEnd w:id="891"/>
      <w:bookmarkEnd w:id="892"/>
      <w:bookmarkEnd w:id="893"/>
      <w:bookmarkEnd w:id="894"/>
      <w:bookmarkEnd w:id="895"/>
      <w:bookmarkEnd w:id="897"/>
    </w:p>
    <w:p w14:paraId="6E4DCDEB" w14:textId="386B6EC5" w:rsidR="00787F8E" w:rsidRPr="003D4ABF" w:rsidRDefault="00787F8E" w:rsidP="00787F8E">
      <w:r w:rsidRPr="003D4ABF">
        <w:t xml:space="preserve">Mission Critical Services are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23.280</w:t>
      </w:r>
      <w:r w:rsidR="0086681B">
        <w:t> </w:t>
      </w:r>
      <w:r w:rsidR="0086681B"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898" w:name="_CR6_1_3_20"/>
      <w:bookmarkStart w:id="899" w:name="_Toc19197356"/>
      <w:bookmarkStart w:id="900" w:name="_Toc27896509"/>
      <w:bookmarkStart w:id="901" w:name="_Toc36192677"/>
      <w:bookmarkStart w:id="902" w:name="_Toc37076408"/>
      <w:bookmarkStart w:id="903" w:name="_Toc45194854"/>
      <w:bookmarkStart w:id="904" w:name="_Toc47594266"/>
      <w:bookmarkStart w:id="905" w:name="_Toc51836897"/>
      <w:bookmarkStart w:id="906" w:name="_Toc178072801"/>
      <w:bookmarkEnd w:id="898"/>
      <w:r w:rsidRPr="003D4ABF">
        <w:t>6.1.3.20</w:t>
      </w:r>
      <w:r w:rsidRPr="003D4ABF">
        <w:tab/>
        <w:t>Access Traffic Steering, Switching and Splitting</w:t>
      </w:r>
      <w:bookmarkEnd w:id="899"/>
      <w:bookmarkEnd w:id="900"/>
      <w:bookmarkEnd w:id="901"/>
      <w:bookmarkEnd w:id="902"/>
      <w:bookmarkEnd w:id="903"/>
      <w:bookmarkEnd w:id="904"/>
      <w:bookmarkEnd w:id="905"/>
      <w:bookmarkEnd w:id="906"/>
    </w:p>
    <w:p w14:paraId="1CCF764A" w14:textId="6762F7FF" w:rsidR="00E873DB" w:rsidRPr="003D4ABF" w:rsidRDefault="00787F8E" w:rsidP="00787F8E">
      <w:r w:rsidRPr="003D4ABF">
        <w:t xml:space="preserve">As specified in </w:t>
      </w:r>
      <w:r w:rsidR="0086681B" w:rsidRPr="003D4ABF">
        <w:t>TS</w:t>
      </w:r>
      <w:r w:rsidR="0086681B">
        <w:t> </w:t>
      </w:r>
      <w:r w:rsidR="0086681B" w:rsidRPr="003D4ABF">
        <w:t>23.501</w:t>
      </w:r>
      <w:r w:rsidR="0086681B">
        <w:t> </w:t>
      </w:r>
      <w:r w:rsidR="0086681B" w:rsidRPr="003D4ABF">
        <w:t>[</w:t>
      </w:r>
      <w:r w:rsidRPr="003D4ABF">
        <w:t>2], the Access Traffic Steering, Switching and Splitting (ATSSS) feature is an optional feature that may be supported by the UE and the 5GC network.</w:t>
      </w:r>
    </w:p>
    <w:p w14:paraId="227710BC" w14:textId="33BF56DC"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86681B" w:rsidRPr="003D4ABF">
        <w:t>TS</w:t>
      </w:r>
      <w:r w:rsidR="0086681B">
        <w:t> </w:t>
      </w:r>
      <w:r w:rsidR="0086681B" w:rsidRPr="003D4ABF">
        <w:t>23.501</w:t>
      </w:r>
      <w:r w:rsidR="0086681B">
        <w:t> </w:t>
      </w:r>
      <w:r w:rsidR="0086681B"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71688473" w:rsidR="00787F8E" w:rsidRPr="003D4ABF" w:rsidRDefault="00787F8E" w:rsidP="00787F8E">
      <w:r w:rsidRPr="003D4ABF">
        <w:lastRenderedPageBreak/>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3C984102"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86681B" w:rsidRPr="003D4ABF">
        <w:t>TS</w:t>
      </w:r>
      <w:r w:rsidR="0086681B">
        <w:t> </w:t>
      </w:r>
      <w:r w:rsidR="0086681B" w:rsidRPr="003D4ABF">
        <w:t>23.501</w:t>
      </w:r>
      <w:r w:rsidR="0086681B">
        <w:t> </w:t>
      </w:r>
      <w:r w:rsidR="0086681B" w:rsidRPr="003D4ABF">
        <w:t>[</w:t>
      </w:r>
      <w:r w:rsidRPr="003D4ABF">
        <w:t>2].</w:t>
      </w:r>
    </w:p>
    <w:p w14:paraId="50F866C4" w14:textId="217D20A6" w:rsidR="00787F8E" w:rsidRPr="003D4ABF" w:rsidRDefault="00787F8E" w:rsidP="00787F8E">
      <w:pPr>
        <w:pStyle w:val="B1"/>
      </w:pPr>
      <w:r w:rsidRPr="003D4ABF">
        <w:t>-</w:t>
      </w:r>
      <w:r w:rsidRPr="003D4ABF">
        <w:tab/>
        <w:t>The Steering Functionality that is used for the detected SDF, e.g. the MPTCP functionality or the ATSSS-LL functionality</w:t>
      </w:r>
      <w:r w:rsidR="00DF7AD0">
        <w:t xml:space="preserve"> or the MPQUIC functionality</w:t>
      </w:r>
      <w:r w:rsidRPr="003D4ABF">
        <w:t xml:space="preserve"> defined in </w:t>
      </w:r>
      <w:r w:rsidR="0086681B" w:rsidRPr="003D4ABF">
        <w:t>TS</w:t>
      </w:r>
      <w:r w:rsidR="0086681B">
        <w:t> </w:t>
      </w:r>
      <w:r w:rsidR="0086681B" w:rsidRPr="003D4ABF">
        <w:t>23.501</w:t>
      </w:r>
      <w:r w:rsidR="0086681B">
        <w:t> </w:t>
      </w:r>
      <w:r w:rsidR="0086681B"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279C5C7E" w:rsidR="00DF7AD0" w:rsidRPr="003D4ABF" w:rsidRDefault="00DF7AD0" w:rsidP="00DF7AD0">
      <w:pPr>
        <w:pStyle w:val="B1"/>
      </w:pPr>
      <w:r>
        <w:t>-</w:t>
      </w:r>
      <w:r>
        <w:tab/>
        <w:t xml:space="preserve">Transport Mode that is used for the detected SDF. The available Transport Modes are defined in </w:t>
      </w:r>
      <w:r w:rsidR="0086681B">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2C933"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86681B" w:rsidRPr="003D4ABF">
        <w:t>TS</w:t>
      </w:r>
      <w:r w:rsidR="0086681B">
        <w:t> </w:t>
      </w:r>
      <w:r w:rsidR="0086681B" w:rsidRPr="003D4ABF">
        <w:t>23.501</w:t>
      </w:r>
      <w:r w:rsidR="0086681B">
        <w:t> </w:t>
      </w:r>
      <w:r w:rsidR="0086681B" w:rsidRPr="003D4ABF">
        <w:t>[</w:t>
      </w:r>
      <w:r w:rsidRPr="003D4ABF">
        <w:t xml:space="preserve">2]. The ATSSS rules are sent to UE via NAS when the MA PDU Session is created or updated by the SMF/PCF, as described in </w:t>
      </w:r>
      <w:r w:rsidR="0086681B" w:rsidRPr="003D4ABF">
        <w:t>TS</w:t>
      </w:r>
      <w:r w:rsidR="0086681B">
        <w:t> </w:t>
      </w:r>
      <w:r w:rsidR="0086681B" w:rsidRPr="003D4ABF">
        <w:t>23.501</w:t>
      </w:r>
      <w:r w:rsidR="0086681B">
        <w:t> </w:t>
      </w:r>
      <w:r w:rsidR="0086681B" w:rsidRPr="003D4ABF">
        <w:t>[</w:t>
      </w:r>
      <w:r w:rsidRPr="003D4ABF">
        <w:t xml:space="preserve">2] and </w:t>
      </w:r>
      <w:r w:rsidR="0086681B" w:rsidRPr="003D4ABF">
        <w:t>TS</w:t>
      </w:r>
      <w:r w:rsidR="0086681B">
        <w:t> </w:t>
      </w:r>
      <w:r w:rsidR="0086681B" w:rsidRPr="003D4ABF">
        <w:t>23.502</w:t>
      </w:r>
      <w:r w:rsidR="0086681B">
        <w:t> </w:t>
      </w:r>
      <w:r w:rsidR="0086681B"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3E579F9E"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86681B">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86681B" w:rsidRPr="003D4ABF">
        <w:t>TS</w:t>
      </w:r>
      <w:r w:rsidR="0086681B">
        <w:t> </w:t>
      </w:r>
      <w:r w:rsidR="0086681B" w:rsidRPr="003D4ABF">
        <w:t>23.501</w:t>
      </w:r>
      <w:r w:rsidR="0086681B">
        <w:t> </w:t>
      </w:r>
      <w:r w:rsidR="0086681B"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lastRenderedPageBreak/>
        <w:t>The MA PDU Session Control information in a PCC rule may contain only one of the following Steering Mode Indicators:</w:t>
      </w:r>
    </w:p>
    <w:p w14:paraId="623D8B81" w14:textId="1E2AFF56"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61404B1B" w14:textId="63997D1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44C64969" w:rsidR="00DF7AD0" w:rsidRDefault="00DF7AD0" w:rsidP="00787F8E">
      <w:bookmarkStart w:id="907" w:name="_Toc19197357"/>
      <w:r>
        <w:t>The Transport Mode may be included in a PCC rule that is used for the detected SDF only when the Steering functionality is the MPQUIC functionality.</w:t>
      </w:r>
    </w:p>
    <w:p w14:paraId="4F7F0F30" w14:textId="77777777"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77777777" w:rsidR="00DF7AD0" w:rsidRDefault="00DF7AD0" w:rsidP="00DF7AD0">
      <w:pPr>
        <w:pStyle w:val="B1"/>
      </w:pPr>
      <w:r>
        <w:t>-</w:t>
      </w:r>
      <w:r>
        <w:tab/>
        <w:t>MPQUIC and ATSSS-LL with any Steering Mode (i.e. any Steering Mode allowed for ATSSS-LL) in the downlink and MPQUIC and ATSSS-LL with Active-Standby in the uplink;</w:t>
      </w:r>
    </w:p>
    <w:p w14:paraId="31B2788D" w14:textId="378AA43A" w:rsidR="00DF7AD0" w:rsidRDefault="00DF7AD0" w:rsidP="00DF7AD0">
      <w:pPr>
        <w:pStyle w:val="B1"/>
      </w:pPr>
      <w:r>
        <w:t>-</w:t>
      </w:r>
      <w:r>
        <w:tab/>
        <w:t>MPTCP, MPQUIC and ATSSS-LL with any Steering Mode (i.e. any Steering Mode allowed for ATSSS-LL) in the downlink and MPTCP, MPQUIC and ATSSS-LL with Active-Standby in the uplink,</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77777777" w:rsidR="00DF7AD0" w:rsidRDefault="00DF7AD0" w:rsidP="00DF7AD0">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7E33117A" w14:textId="77777777" w:rsidR="00DF7AD0" w:rsidRDefault="00DF7AD0" w:rsidP="00DF7AD0">
      <w:pPr>
        <w:pStyle w:val="B1"/>
      </w:pPr>
      <w:r>
        <w:t>-</w:t>
      </w:r>
      <w:r>
        <w:tab/>
        <w:t>Both MPTCP and MPQUIC with any Steering Mode in the downlink, ATSSS-LL with any steering mode except Smallest Delay steering mode and Redundant steering mode in the downlink, and MPTCP, MPQUIC and ATSSS-LL with Active-Standby in the uplink,</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77777777" w:rsidR="000C48DD" w:rsidRDefault="000C48DD" w:rsidP="000C48DD">
      <w:pPr>
        <w:pStyle w:val="B1"/>
      </w:pPr>
      <w:r>
        <w:t>-</w:t>
      </w:r>
      <w:r>
        <w:tab/>
        <w:t>MPQUIC and ATSSS-LL with Active-Standby in the uplink and downlink;</w:t>
      </w:r>
    </w:p>
    <w:p w14:paraId="60C14A92" w14:textId="77777777" w:rsidR="000C48DD" w:rsidRDefault="000C48DD" w:rsidP="000C48DD">
      <w:pPr>
        <w:pStyle w:val="B1"/>
      </w:pPr>
      <w:r>
        <w:t>-</w:t>
      </w:r>
      <w:r>
        <w:tab/>
        <w:t>MPTCP, MPQUIC and ATSSS-LL with Active-Standby in the uplink and downlink,</w:t>
      </w:r>
    </w:p>
    <w:p w14:paraId="10D3F1D2" w14:textId="260B9F4F" w:rsidR="00787F8E" w:rsidRPr="003D4ABF" w:rsidRDefault="00787F8E" w:rsidP="00787F8E">
      <w:r w:rsidRPr="003D4ABF">
        <w:lastRenderedPageBreak/>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77777777" w:rsidR="000C48DD" w:rsidRDefault="000C48DD" w:rsidP="000C48DD">
      <w:pPr>
        <w:pStyle w:val="B1"/>
      </w:pPr>
      <w:r>
        <w:t>-</w:t>
      </w:r>
      <w:r>
        <w:tab/>
        <w:t>MPQUIC and ATSSS-LL with any Steering Mode (i.e. any Steering Mode allowed for ATSSS-LL) in the uplink and downlink;</w:t>
      </w:r>
    </w:p>
    <w:p w14:paraId="3DC445D9" w14:textId="77777777" w:rsidR="000C48DD" w:rsidRDefault="000C48DD" w:rsidP="000C48DD">
      <w:pPr>
        <w:pStyle w:val="B1"/>
      </w:pPr>
      <w:r>
        <w:t>-</w:t>
      </w:r>
      <w:r>
        <w:tab/>
        <w:t>MPTCP, MPQUIC and ATSSS-LL with any Steering Mode (i.e. any Steering Mode allowed for ATSSS-LL) in the uplink and downlink,</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234EF212" w14:textId="7434323D"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3A1D706F"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08" w:name="_CR6_1_3_21"/>
      <w:bookmarkStart w:id="909" w:name="_Toc27896510"/>
      <w:bookmarkStart w:id="910" w:name="_Toc36192678"/>
      <w:bookmarkStart w:id="911" w:name="_Toc37076409"/>
      <w:bookmarkStart w:id="912" w:name="_Toc45194855"/>
      <w:bookmarkStart w:id="913" w:name="_Toc47594267"/>
      <w:bookmarkStart w:id="914" w:name="_Toc51836898"/>
      <w:bookmarkEnd w:id="90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3A952B99" w:rsidR="00A13DF3" w:rsidRDefault="00A13DF3" w:rsidP="00A13DF3">
      <w:pPr>
        <w:pStyle w:val="NO"/>
      </w:pPr>
      <w:r>
        <w:t>NOTE 4:</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15" w:name="_Toc178072802"/>
      <w:r w:rsidRPr="003D4ABF">
        <w:t>6.1.3.21</w:t>
      </w:r>
      <w:r w:rsidRPr="003D4ABF">
        <w:tab/>
        <w:t>QoS Monitoring</w:t>
      </w:r>
      <w:r w:rsidR="006205DB">
        <w:t xml:space="preserve"> control</w:t>
      </w:r>
      <w:bookmarkEnd w:id="907"/>
      <w:bookmarkEnd w:id="909"/>
      <w:bookmarkEnd w:id="910"/>
      <w:bookmarkEnd w:id="911"/>
      <w:bookmarkEnd w:id="912"/>
      <w:bookmarkEnd w:id="913"/>
      <w:bookmarkEnd w:id="914"/>
      <w:bookmarkEnd w:id="915"/>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764FC0C"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86681B">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59D954A5" w:rsidR="00A90273" w:rsidRDefault="00A90273" w:rsidP="00A90273">
      <w:pPr>
        <w:pStyle w:val="B1"/>
      </w:pPr>
      <w:r>
        <w:t>-</w:t>
      </w:r>
      <w:r>
        <w:tab/>
        <w:t>Round-trip delay</w:t>
      </w:r>
      <w:r w:rsidR="00CB78C9">
        <w:t xml:space="preserve"> for</w:t>
      </w:r>
      <w:r>
        <w:t xml:space="preserve"> two service data flows, as described in clause 5.37.4 of </w:t>
      </w:r>
      <w:r w:rsidR="0086681B">
        <w:t>TS 23.501 [</w:t>
      </w:r>
      <w:r>
        <w:t>2].</w:t>
      </w:r>
    </w:p>
    <w:p w14:paraId="2BEAAA4A" w14:textId="77777777" w:rsidR="00CB78C9" w:rsidRDefault="00CB78C9" w:rsidP="00787F8E">
      <w:r>
        <w:t>In addition, the following AF requested QoS requirements may trigger QoS monitoring for service data flow(s):</w:t>
      </w:r>
    </w:p>
    <w:p w14:paraId="10DD5926" w14:textId="1FCF6C24" w:rsidR="00CB78C9" w:rsidRDefault="00CB78C9" w:rsidP="00FE15C8">
      <w:pPr>
        <w:pStyle w:val="B1"/>
      </w:pPr>
      <w:r>
        <w:t>-</w:t>
      </w:r>
      <w:r>
        <w:tab/>
        <w:t>Round-trip latency requirement, see clause 5.37.6 of TS 23.501 [2]</w:t>
      </w:r>
      <w:r w:rsidR="00CC03C3">
        <w:t xml:space="preserve"> and clause 6.1.3.27.2</w:t>
      </w:r>
      <w:r>
        <w:t>.</w:t>
      </w:r>
    </w:p>
    <w:p w14:paraId="488E22FC" w14:textId="46C0237E" w:rsidR="00A90273" w:rsidRDefault="00787F8E" w:rsidP="00787F8E">
      <w:r w:rsidRPr="003D4ABF">
        <w:t>The PCF generates the authorized QoS Monitoring policy for the service data flow based on</w:t>
      </w:r>
      <w:r w:rsidR="00A90273">
        <w:t xml:space="preserve"> local policy and</w:t>
      </w:r>
      <w:r w:rsidR="000E4766">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86681B">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65FDAC00" w14:textId="44194088" w:rsidR="00787F8E" w:rsidRPr="003D4ABF" w:rsidRDefault="00787F8E" w:rsidP="00787F8E">
      <w:r w:rsidRPr="003D4ABF">
        <w:lastRenderedPageBreak/>
        <w:t>The QoS Monitoring policy includes the following:</w:t>
      </w:r>
    </w:p>
    <w:p w14:paraId="4FBC7875" w14:textId="096F931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86681B">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342DA928"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86681B">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1890F71B"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0C648D65"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DBED0DD"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86681B">
        <w:t>TS 23.501 [</w:t>
      </w:r>
      <w:r w:rsidR="00A90273">
        <w:t>2] as needed and</w:t>
      </w:r>
      <w:r w:rsidR="00E2427E">
        <w:t xml:space="preserve"> as defined in</w:t>
      </w:r>
      <w:r w:rsidR="00AF69A9">
        <w:t xml:space="preserve"> clause 5.8.2.18</w:t>
      </w:r>
      <w:r w:rsidR="00E2427E">
        <w:t xml:space="preserve"> of </w:t>
      </w:r>
      <w:r w:rsidR="0086681B">
        <w:t>TS 23.501 [</w:t>
      </w:r>
      <w:r w:rsidR="00E2427E">
        <w:t xml:space="preserve">2] and in clause 4.3.3.2 of </w:t>
      </w:r>
      <w:r w:rsidR="0086681B">
        <w:t>TS 23.502 [</w:t>
      </w:r>
      <w:r w:rsidR="00E2427E">
        <w:t>3].</w:t>
      </w:r>
    </w:p>
    <w:p w14:paraId="7616B089" w14:textId="409AEF4F" w:rsidR="0050393F" w:rsidRDefault="0050393F" w:rsidP="0050393F">
      <w:bookmarkStart w:id="916" w:name="_Toc19197358"/>
      <w:bookmarkStart w:id="917" w:name="_Toc27896511"/>
      <w:bookmarkStart w:id="918" w:name="_Toc36192679"/>
      <w:bookmarkStart w:id="919" w:name="_Toc37076410"/>
      <w:bookmarkStart w:id="920" w:name="_Toc45194856"/>
      <w:bookmarkStart w:id="921" w:name="_Toc47594268"/>
      <w:bookmarkStart w:id="922" w:name="_Toc51836899"/>
      <w:r>
        <w:lastRenderedPageBreak/>
        <w:t xml:space="preserve">The PCF can be configured to include in the QoS </w:t>
      </w:r>
      <w:r w:rsidR="00CC03C3">
        <w:t>M</w:t>
      </w:r>
      <w:r>
        <w:t>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w:t>
      </w:r>
      <w:r w:rsidR="00CC03C3">
        <w:t xml:space="preserve">5.1 </w:t>
      </w:r>
      <w:r>
        <w:t xml:space="preserve">of </w:t>
      </w:r>
      <w:r w:rsidR="0086681B">
        <w:t>TS 23.502 [</w:t>
      </w:r>
      <w:r>
        <w:t>3]).</w:t>
      </w:r>
    </w:p>
    <w:p w14:paraId="3B9E295B" w14:textId="71BABF4C" w:rsidR="0050393F" w:rsidRDefault="0050393F" w:rsidP="0050393F">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923" w:name="_CR6_1_3_22"/>
      <w:bookmarkStart w:id="924" w:name="_Toc178072803"/>
      <w:bookmarkEnd w:id="923"/>
      <w:r w:rsidRPr="003D4ABF">
        <w:t>6.1.3.22</w:t>
      </w:r>
      <w:r w:rsidRPr="003D4ABF">
        <w:tab/>
        <w:t>AF session with required QoS</w:t>
      </w:r>
      <w:bookmarkEnd w:id="916"/>
      <w:bookmarkEnd w:id="917"/>
      <w:bookmarkEnd w:id="918"/>
      <w:bookmarkEnd w:id="919"/>
      <w:bookmarkEnd w:id="920"/>
      <w:bookmarkEnd w:id="921"/>
      <w:bookmarkEnd w:id="922"/>
      <w:bookmarkEnd w:id="924"/>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6B52F35B" w:rsidR="00787F8E" w:rsidRPr="003D4ABF" w:rsidRDefault="00787F8E" w:rsidP="00787F8E">
      <w:pPr>
        <w:pStyle w:val="NO"/>
      </w:pPr>
      <w:r w:rsidRPr="003D4ABF">
        <w:t>NOTE 1:</w:t>
      </w:r>
      <w:r w:rsidRPr="003D4ABF">
        <w:tab/>
        <w:t>A</w:t>
      </w:r>
      <w:r w:rsidR="00B91C41">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589E9B15" w:rsidR="003D76BA" w:rsidRDefault="003D76BA" w:rsidP="000050FB">
      <w:pPr>
        <w:pStyle w:val="NO"/>
      </w:pPr>
      <w:r>
        <w:t>NOTE 2:</w:t>
      </w:r>
      <w:r>
        <w:tab/>
        <w:t xml:space="preserve">Different combinations of individual QoS parameters with specific parameter names exist and they are described in </w:t>
      </w:r>
      <w:r w:rsidR="0086681B">
        <w:t>TS 23.501 [</w:t>
      </w:r>
      <w:r>
        <w:t xml:space="preserve">2] (for Time Sensitive Communication), in clause 6.1.3.23 (for integration with Time Sensitive Networking) and in </w:t>
      </w:r>
      <w:r w:rsidR="0086681B">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B36A7A">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5314B961" w:rsidR="00A150E6" w:rsidRDefault="00A150E6" w:rsidP="00B36A7A">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B91C41">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12DB8ABC" w:rsidR="00A150E6" w:rsidRDefault="00A150E6" w:rsidP="00B36A7A">
      <w:r>
        <w:lastRenderedPageBreak/>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rsidR="00B267EA">
        <w:t xml:space="preserve"> and Indication of ECN marking for L4S</w:t>
      </w:r>
      <w:r>
        <w:t>.</w:t>
      </w:r>
    </w:p>
    <w:p w14:paraId="3E87ABCF" w14:textId="114930EA" w:rsidR="00844BD5" w:rsidRPr="003D4ABF" w:rsidRDefault="00844BD5" w:rsidP="009F74E0">
      <w:r w:rsidRPr="003D4ABF">
        <w:t xml:space="preserve">The PCF generates a PCC Rule with service data flow filter (including IP Packet Filter set as in clause 5.7.6.2 of </w:t>
      </w:r>
      <w:r w:rsidR="0086681B" w:rsidRPr="003D4ABF">
        <w:t>TS</w:t>
      </w:r>
      <w:r w:rsidR="0086681B">
        <w:t> </w:t>
      </w:r>
      <w:r w:rsidR="0086681B" w:rsidRPr="003D4ABF">
        <w:t>23.501</w:t>
      </w:r>
      <w:r w:rsidR="0086681B">
        <w:t> </w:t>
      </w:r>
      <w:r w:rsidR="0086681B" w:rsidRPr="003D4ABF">
        <w:t>[</w:t>
      </w:r>
      <w:r w:rsidRPr="003D4ABF">
        <w:t xml:space="preserve">2]) or Ethernet Packet Filter set as in clause 5.7.6.3 of </w:t>
      </w:r>
      <w:r w:rsidR="0086681B" w:rsidRPr="003D4ABF">
        <w:t>TS</w:t>
      </w:r>
      <w:r w:rsidR="0086681B">
        <w:t> </w:t>
      </w:r>
      <w:r w:rsidR="0086681B" w:rsidRPr="003D4ABF">
        <w:t>23.501</w:t>
      </w:r>
      <w:r w:rsidR="0086681B">
        <w:t> </w:t>
      </w:r>
      <w:r w:rsidR="0086681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3DF11294" w:rsidR="00844BD5" w:rsidRPr="003D4ABF" w:rsidRDefault="003D4ABF" w:rsidP="009F74E0">
      <w:r>
        <w:t xml:space="preserve">For TSC QoS, the </w:t>
      </w:r>
      <w:r w:rsidR="00844BD5" w:rsidRPr="003D4ABF">
        <w:t xml:space="preserve">PCF derives the 5QI value as defined in clause 5.27.3 of </w:t>
      </w:r>
      <w:r w:rsidR="0086681B" w:rsidRPr="003D4ABF">
        <w:t>TS</w:t>
      </w:r>
      <w:r w:rsidR="0086681B">
        <w:t> </w:t>
      </w:r>
      <w:r w:rsidR="0086681B" w:rsidRPr="003D4ABF">
        <w:t>23.501</w:t>
      </w:r>
      <w:r w:rsidR="0086681B">
        <w:t> </w:t>
      </w:r>
      <w:r w:rsidR="0086681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16140DDF"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and Requested Packet Error Rate</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C424594"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25" w:name="_Toc19197359"/>
      <w:bookmarkStart w:id="926"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927" w:name="_CR6_1_3_23"/>
      <w:bookmarkStart w:id="928" w:name="_Toc36192680"/>
      <w:bookmarkStart w:id="929" w:name="_Toc37076411"/>
      <w:bookmarkStart w:id="930" w:name="_Toc45194857"/>
      <w:bookmarkStart w:id="931" w:name="_Toc47594269"/>
      <w:bookmarkStart w:id="932" w:name="_Toc51836900"/>
      <w:bookmarkEnd w:id="927"/>
      <w:r>
        <w:t xml:space="preserve">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w:t>
      </w:r>
      <w:r>
        <w:lastRenderedPageBreak/>
        <w:t>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B36A7A">
      <w:pPr>
        <w:pStyle w:val="NO"/>
      </w:pPr>
      <w:r>
        <w:t>NOTE 4:</w:t>
      </w:r>
      <w:r>
        <w:tab/>
        <w:t>When leveraging the QoS duration and the QoS inactivity interval, both are expected to be in the order of minutes to avoid too frequent signalling between RAN, AF and 5GC/PCF.</w:t>
      </w:r>
    </w:p>
    <w:p w14:paraId="3F9FA37B" w14:textId="77777777" w:rsidR="00E335D6" w:rsidRDefault="00E335D6" w:rsidP="00E335D6">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F1C1FE4" w14:textId="19081190" w:rsidR="00E335D6" w:rsidRDefault="00E335D6" w:rsidP="00E335D6">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3DC2F938" w14:textId="0B27AF86" w:rsidR="00787F8E" w:rsidRPr="003D4ABF" w:rsidRDefault="00787F8E" w:rsidP="00787F8E">
      <w:pPr>
        <w:pStyle w:val="Heading4"/>
      </w:pPr>
      <w:bookmarkStart w:id="933" w:name="_Toc178072804"/>
      <w:r w:rsidRPr="003D4ABF">
        <w:t>6.1.3.23</w:t>
      </w:r>
      <w:r w:rsidRPr="003D4ABF">
        <w:tab/>
        <w:t>Support of integration with Time Sensitive Networking</w:t>
      </w:r>
      <w:bookmarkEnd w:id="925"/>
      <w:bookmarkEnd w:id="926"/>
      <w:bookmarkEnd w:id="928"/>
      <w:bookmarkEnd w:id="929"/>
      <w:bookmarkEnd w:id="930"/>
      <w:bookmarkEnd w:id="931"/>
      <w:bookmarkEnd w:id="932"/>
      <w:bookmarkEnd w:id="933"/>
    </w:p>
    <w:p w14:paraId="7BDFAF6F" w14:textId="1CE5527D" w:rsidR="00787F8E" w:rsidRPr="003D4ABF" w:rsidRDefault="00787F8E" w:rsidP="00787F8E">
      <w:r w:rsidRPr="003D4ABF">
        <w:t xml:space="preserve">Time Sensitive Networking (TSN) support is defined in </w:t>
      </w:r>
      <w:r w:rsidR="0086681B" w:rsidRPr="003D4ABF">
        <w:t>TS</w:t>
      </w:r>
      <w:r w:rsidR="0086681B">
        <w:t> </w:t>
      </w:r>
      <w:r w:rsidR="0086681B" w:rsidRPr="003D4ABF">
        <w:t>23.501</w:t>
      </w:r>
      <w:r w:rsidR="0086681B">
        <w:t> </w:t>
      </w:r>
      <w:r w:rsidR="0086681B" w:rsidRPr="003D4ABF">
        <w:t>[</w:t>
      </w:r>
      <w:r w:rsidRPr="003D4ABF">
        <w:t xml:space="preserve">2], where the 5GS represents logical TSN bridge(s) based on the defined granularity model. The TSN AF and PCF interact to perform QoS mapping as described in clause 5.28.4 of </w:t>
      </w:r>
      <w:r w:rsidR="0086681B" w:rsidRPr="003D4ABF">
        <w:t>TS</w:t>
      </w:r>
      <w:r w:rsidR="0086681B">
        <w:t> </w:t>
      </w:r>
      <w:r w:rsidR="0086681B" w:rsidRPr="003D4ABF">
        <w:t>23.501</w:t>
      </w:r>
      <w:r w:rsidR="0086681B">
        <w:t> </w:t>
      </w:r>
      <w:r w:rsidR="0086681B" w:rsidRPr="003D4ABF">
        <w:t>[</w:t>
      </w:r>
      <w:r w:rsidRPr="003D4ABF">
        <w:t>2]</w:t>
      </w:r>
      <w:r w:rsidR="00B91C41">
        <w:t xml:space="preserve"> and in clause 6.1.3.27.6</w:t>
      </w:r>
      <w:r w:rsidRPr="003D4ABF">
        <w:t>.</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3C99FAB8"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86681B" w:rsidRPr="003D4ABF">
        <w:t>TS</w:t>
      </w:r>
      <w:r w:rsidR="0086681B">
        <w:t> </w:t>
      </w:r>
      <w:r w:rsidR="0086681B" w:rsidRPr="003D4ABF">
        <w:t>23.501</w:t>
      </w:r>
      <w:r w:rsidR="0086681B">
        <w:t> </w:t>
      </w:r>
      <w:r w:rsidR="0086681B" w:rsidRPr="003D4ABF">
        <w:t>[</w:t>
      </w:r>
      <w:r w:rsidR="005C461D" w:rsidRPr="003D4ABF">
        <w:t xml:space="preserve">2] and </w:t>
      </w:r>
      <w:r w:rsidR="0086681B" w:rsidRPr="003D4ABF">
        <w:t>TS</w:t>
      </w:r>
      <w:r w:rsidR="0086681B">
        <w:t> </w:t>
      </w:r>
      <w:r w:rsidR="0086681B" w:rsidRPr="003D4ABF">
        <w:t>23.502</w:t>
      </w:r>
      <w:r w:rsidR="0086681B">
        <w:t> </w:t>
      </w:r>
      <w:r w:rsidR="0086681B"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0B2F0340"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86681B" w:rsidRPr="003D4ABF">
        <w:t>TS</w:t>
      </w:r>
      <w:r w:rsidR="0086681B">
        <w:t> </w:t>
      </w:r>
      <w:r w:rsidR="0086681B" w:rsidRPr="003D4ABF">
        <w:t>23.501</w:t>
      </w:r>
      <w:r w:rsidR="0086681B">
        <w:t> </w:t>
      </w:r>
      <w:r w:rsidR="0086681B"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13FF738A"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86681B">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lastRenderedPageBreak/>
        <w:t>-</w:t>
      </w:r>
      <w:r>
        <w:tab/>
        <w:t>optionally, Notification Target Address for PMIC/UMIC UPF event and Correlation ID for PMIC/UMIC UPF event.</w:t>
      </w:r>
    </w:p>
    <w:p w14:paraId="3997F049" w14:textId="5864D8F1" w:rsidR="00D747DF" w:rsidRDefault="00D747DF" w:rsidP="00787F8E">
      <w:r>
        <w:t xml:space="preserve">The PCF provides the SMF the parameters received from the TSN AF (as specified in </w:t>
      </w:r>
      <w:r w:rsidR="0086681B">
        <w:t>TS 23.502 [</w:t>
      </w:r>
      <w:r>
        <w:t>3]). The SMF indicates the UPF to report the TSC management information as defined in clause 5.8.</w:t>
      </w:r>
      <w:r w:rsidR="00757458">
        <w:t>5</w:t>
      </w:r>
      <w:r>
        <w:t xml:space="preserve">.14 of </w:t>
      </w:r>
      <w:r w:rsidR="0086681B">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34" w:name="_CR6_1_3_23a"/>
      <w:bookmarkStart w:id="935" w:name="_Toc19197360"/>
      <w:bookmarkStart w:id="936" w:name="_Toc27896513"/>
      <w:bookmarkStart w:id="937" w:name="_Toc36192681"/>
      <w:bookmarkStart w:id="938" w:name="_Toc37076412"/>
      <w:bookmarkStart w:id="939" w:name="_Toc45194858"/>
      <w:bookmarkStart w:id="940" w:name="_Toc47594270"/>
      <w:bookmarkStart w:id="941" w:name="_Toc51836901"/>
      <w:bookmarkStart w:id="942" w:name="_Toc178072805"/>
      <w:bookmarkEnd w:id="934"/>
      <w:r w:rsidRPr="003D4ABF">
        <w:rPr>
          <w:lang w:eastAsia="zh-CN"/>
        </w:rPr>
        <w:t>6.1.3.23a</w:t>
      </w:r>
      <w:r w:rsidRPr="003D4ABF">
        <w:rPr>
          <w:lang w:eastAsia="zh-CN"/>
        </w:rPr>
        <w:tab/>
        <w:t>Support of Time Sensitive Communication and Time Synchronization</w:t>
      </w:r>
      <w:bookmarkEnd w:id="942"/>
    </w:p>
    <w:p w14:paraId="2D4BCA32" w14:textId="2D461CDC" w:rsidR="00D34673" w:rsidRPr="003D4ABF" w:rsidRDefault="00D34673" w:rsidP="00D34673">
      <w:pPr>
        <w:rPr>
          <w:lang w:eastAsia="zh-CN"/>
        </w:rPr>
      </w:pPr>
      <w:r w:rsidRPr="003D4ABF">
        <w:rPr>
          <w:lang w:eastAsia="zh-CN"/>
        </w:rPr>
        <w:t xml:space="preserve">Enablers for Time Sensitive Communication and Time Synchronization are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4847974"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86681B">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1E0DA731"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86681B">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1B0F0E23"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86681B">
        <w:rPr>
          <w:lang w:eastAsia="zh-CN"/>
        </w:rPr>
        <w:t>TS 23.501 [</w:t>
      </w:r>
      <w:r>
        <w:rPr>
          <w:lang w:eastAsia="zh-CN"/>
        </w:rPr>
        <w:t>2].</w:t>
      </w:r>
    </w:p>
    <w:p w14:paraId="2A3CF09F" w14:textId="10AE84E5" w:rsidR="00E94ECF" w:rsidRPr="00E94ECF" w:rsidRDefault="00E94ECF" w:rsidP="0086681B">
      <w:pPr>
        <w:pStyle w:val="NO"/>
      </w:pPr>
      <w:r>
        <w:lastRenderedPageBreak/>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43" w:name="_CR6_1_3_23b"/>
      <w:bookmarkStart w:id="944" w:name="_Toc178072806"/>
      <w:bookmarkEnd w:id="943"/>
      <w:r>
        <w:rPr>
          <w:lang w:eastAsia="zh-CN"/>
        </w:rPr>
        <w:t>6.1.3.23b</w:t>
      </w:r>
      <w:r>
        <w:rPr>
          <w:lang w:eastAsia="zh-CN"/>
        </w:rPr>
        <w:tab/>
        <w:t>Support of IETF Deterministic Networking</w:t>
      </w:r>
      <w:bookmarkEnd w:id="944"/>
    </w:p>
    <w:p w14:paraId="2090F36A" w14:textId="1D3A29C0" w:rsidR="00FA33D3" w:rsidRDefault="00FA33D3" w:rsidP="00FA33D3">
      <w:pPr>
        <w:rPr>
          <w:lang w:eastAsia="zh-CN"/>
        </w:rPr>
      </w:pPr>
      <w:r>
        <w:rPr>
          <w:lang w:eastAsia="zh-CN"/>
        </w:rPr>
        <w:t xml:space="preserve">Enablers for the support of IETF Deterministic Networking are defined in clauses 4.4.8.4 and 5.28.5 of </w:t>
      </w:r>
      <w:r w:rsidR="0086681B">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1E58CB62"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86681B">
        <w:rPr>
          <w:lang w:eastAsia="zh-CN"/>
        </w:rPr>
        <w:t>TS 23.501 [</w:t>
      </w:r>
      <w:r>
        <w:rPr>
          <w:lang w:eastAsia="zh-CN"/>
        </w:rPr>
        <w:t>2].</w:t>
      </w:r>
    </w:p>
    <w:p w14:paraId="55E3295E" w14:textId="4F7F42E5"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86681B">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86681B">
        <w:rPr>
          <w:lang w:eastAsia="zh-CN"/>
        </w:rPr>
        <w:t>TS 23.501 [</w:t>
      </w:r>
      <w:r>
        <w:rPr>
          <w:lang w:eastAsia="zh-CN"/>
        </w:rPr>
        <w:t>2]).</w:t>
      </w:r>
    </w:p>
    <w:p w14:paraId="3CFE9526" w14:textId="6AB7CD77" w:rsidR="00FA33D3" w:rsidRDefault="00FA33D3" w:rsidP="00FA33D3">
      <w:pPr>
        <w:rPr>
          <w:lang w:eastAsia="zh-CN"/>
        </w:rPr>
      </w:pPr>
      <w:r>
        <w:rPr>
          <w:lang w:eastAsia="zh-CN"/>
        </w:rPr>
        <w:t>The TSCTSF may receive DetNet YANG configuration as described in IETF draft-ietf-detnet-yang [37] from a DetNet Controller that describe the traffic characteristics and requirements.</w:t>
      </w:r>
    </w:p>
    <w:p w14:paraId="32C17AA0" w14:textId="6707228D" w:rsidR="00FA33D3" w:rsidRDefault="00FA33D3" w:rsidP="00FA33D3">
      <w:pPr>
        <w:rPr>
          <w:lang w:eastAsia="zh-CN"/>
        </w:rPr>
      </w:pPr>
      <w:r>
        <w:rPr>
          <w:lang w:eastAsia="zh-CN"/>
        </w:rPr>
        <w:t>When both the TSCTSF and the DetNet controller support 3GPP extensions to the IETF draft-ietf-detnet-yang [37], the DetNet controller may provide the 5GS-node-max-latency and 5GS-node-max-loss specific to the 5GS system.</w:t>
      </w:r>
    </w:p>
    <w:p w14:paraId="5487F929" w14:textId="32D64103" w:rsidR="00FA33D3" w:rsidRDefault="00FA33D3" w:rsidP="00307050">
      <w:pPr>
        <w:pStyle w:val="NO"/>
      </w:pPr>
      <w:r>
        <w:t>NOTE 1:</w:t>
      </w:r>
      <w:r>
        <w:tab/>
        <w:t>The 3GPP extension to the IETF draft-ietf-detnet-yang [37] is defined in 3GPP as a YANG model which imports draft-ietf-detnet-yang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680C6A5" w:rsidR="00FA33D3" w:rsidRDefault="00FA33D3" w:rsidP="00FA33D3">
      <w:pPr>
        <w:rPr>
          <w:lang w:eastAsia="zh-CN"/>
        </w:rPr>
      </w:pPr>
      <w:r>
        <w:rPr>
          <w:lang w:eastAsia="zh-CN"/>
        </w:rPr>
        <w:t xml:space="preserve">The TSCTSF provides the Flow Descriptions, the TSC Assistance Container (as described in clause 5.27.2.3 of </w:t>
      </w:r>
      <w:r w:rsidR="0086681B">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86681B">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721EC0D" w:rsidR="00FA33D3" w:rsidRDefault="00FA33D3" w:rsidP="00307050">
      <w:pPr>
        <w:pStyle w:val="B1"/>
      </w:pPr>
      <w:r>
        <w:lastRenderedPageBreak/>
        <w:t>-</w:t>
      </w:r>
      <w:r>
        <w:tab/>
        <w:t xml:space="preserve">Max-consecutive-loss-tolerance to Survival time (see clause 5.27.2.1 of </w:t>
      </w:r>
      <w:r w:rsidR="0086681B">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3A01CD5E"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86681B">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45" w:name="_CR6_1_3_24"/>
      <w:bookmarkStart w:id="946" w:name="_Toc178072807"/>
      <w:bookmarkEnd w:id="945"/>
      <w:r w:rsidRPr="003D4ABF">
        <w:rPr>
          <w:lang w:eastAsia="zh-CN"/>
        </w:rPr>
        <w:t>6.1.3.24</w:t>
      </w:r>
      <w:r w:rsidRPr="003D4ABF">
        <w:rPr>
          <w:lang w:eastAsia="zh-CN"/>
        </w:rPr>
        <w:tab/>
        <w:t>Policy control for redundant PDU Sessions</w:t>
      </w:r>
      <w:bookmarkEnd w:id="946"/>
    </w:p>
    <w:p w14:paraId="56EEB137" w14:textId="45741CE0" w:rsidR="005C461D" w:rsidRPr="003D4ABF" w:rsidRDefault="005C461D" w:rsidP="005C461D">
      <w:pPr>
        <w:rPr>
          <w:lang w:eastAsia="zh-CN"/>
        </w:rPr>
      </w:pPr>
      <w:r w:rsidRPr="003D4ABF">
        <w:rPr>
          <w:lang w:eastAsia="zh-CN"/>
        </w:rPr>
        <w:t xml:space="preserve">As specified in clause 5.33.2.1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0478E158"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47" w:name="_CR6_1_3_25"/>
      <w:bookmarkStart w:id="948" w:name="_Toc178072808"/>
      <w:bookmarkEnd w:id="947"/>
      <w:r>
        <w:rPr>
          <w:lang w:eastAsia="zh-CN"/>
        </w:rPr>
        <w:t>6.1.3.25</w:t>
      </w:r>
      <w:r>
        <w:rPr>
          <w:lang w:eastAsia="zh-CN"/>
        </w:rPr>
        <w:tab/>
        <w:t>User Plane Remote Provisioning of UE SNPN Credentials in Onboarding Network</w:t>
      </w:r>
      <w:bookmarkEnd w:id="948"/>
    </w:p>
    <w:p w14:paraId="63D7701A" w14:textId="41B2BA29" w:rsidR="00533198" w:rsidRDefault="00533198" w:rsidP="007B57D2">
      <w:pPr>
        <w:rPr>
          <w:lang w:eastAsia="zh-CN"/>
        </w:rPr>
      </w:pPr>
      <w:r>
        <w:rPr>
          <w:lang w:eastAsia="zh-CN"/>
        </w:rPr>
        <w:t xml:space="preserve">User Plane Remote Provisioning of UE SNPN Credentials in Onboarding Network is specified in clause 5.30.2.10.4 of </w:t>
      </w:r>
      <w:r w:rsidR="0086681B">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w:t>
      </w:r>
      <w:r w:rsidR="007B57D2" w:rsidRPr="003D4ABF">
        <w:rPr>
          <w:lang w:eastAsia="zh-CN"/>
        </w:rPr>
        <w:lastRenderedPageBreak/>
        <w:t xml:space="preserve">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49" w:name="_CR6_1_3_26"/>
      <w:bookmarkStart w:id="950" w:name="_Toc178072809"/>
      <w:bookmarkEnd w:id="949"/>
      <w:r>
        <w:rPr>
          <w:lang w:eastAsia="zh-CN"/>
        </w:rPr>
        <w:t>6.1.3.26</w:t>
      </w:r>
      <w:r>
        <w:rPr>
          <w:lang w:eastAsia="zh-CN"/>
        </w:rPr>
        <w:tab/>
        <w:t>Packet Delay Variation monitoring and reporting</w:t>
      </w:r>
      <w:bookmarkEnd w:id="950"/>
    </w:p>
    <w:p w14:paraId="2836019E" w14:textId="2C69AA30"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6CB2B645"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bookmarkStart w:id="951" w:name="_CR6_1_3_27"/>
      <w:bookmarkEnd w:id="951"/>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52" w:name="_Toc178072810"/>
      <w:r>
        <w:rPr>
          <w:lang w:eastAsia="zh-CN"/>
        </w:rPr>
        <w:t>6.1.3.2</w:t>
      </w:r>
      <w:r w:rsidR="00F2616F">
        <w:rPr>
          <w:lang w:eastAsia="zh-CN"/>
        </w:rPr>
        <w:t>7</w:t>
      </w:r>
      <w:r>
        <w:rPr>
          <w:lang w:eastAsia="zh-CN"/>
        </w:rPr>
        <w:tab/>
        <w:t>Support of eXtended Reality and Interactive Media Services</w:t>
      </w:r>
      <w:bookmarkEnd w:id="952"/>
    </w:p>
    <w:p w14:paraId="0C687F97" w14:textId="49E215C9" w:rsidR="00AD3D3F" w:rsidRDefault="00AD3D3F" w:rsidP="00EA319A">
      <w:pPr>
        <w:pStyle w:val="Heading5"/>
        <w:rPr>
          <w:lang w:eastAsia="zh-CN"/>
        </w:rPr>
      </w:pPr>
      <w:bookmarkStart w:id="953" w:name="_CR6_1_3_27_1"/>
      <w:bookmarkStart w:id="954" w:name="_Toc178072811"/>
      <w:bookmarkEnd w:id="953"/>
      <w:r>
        <w:rPr>
          <w:lang w:eastAsia="zh-CN"/>
        </w:rPr>
        <w:t>6.1.3.27.1</w:t>
      </w:r>
      <w:r>
        <w:rPr>
          <w:lang w:eastAsia="zh-CN"/>
        </w:rPr>
        <w:tab/>
        <w:t>Exposure of network information</w:t>
      </w:r>
      <w:bookmarkEnd w:id="954"/>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7C4D2842" w:rsidR="00AD3D3F" w:rsidRDefault="00AD3D3F" w:rsidP="00AD3D3F">
      <w:pPr>
        <w:rPr>
          <w:lang w:eastAsia="zh-CN"/>
        </w:rPr>
      </w:pPr>
      <w:r>
        <w:rPr>
          <w:lang w:eastAsia="zh-CN"/>
        </w:rPr>
        <w:t>The AF may provide the subscription to</w:t>
      </w:r>
      <w:r w:rsidR="00694C30">
        <w:rPr>
          <w:lang w:eastAsia="zh-CN"/>
        </w:rPr>
        <w:t xml:space="preserve"> the following information (as described in clause 5.37.4 of TS 23.501 [2]):</w:t>
      </w:r>
      <w:r>
        <w:rPr>
          <w:lang w:eastAsia="zh-CN"/>
        </w:rPr>
        <w:t xml:space="preserve"> the</w:t>
      </w:r>
      <w:r w:rsidR="00694C30">
        <w:rPr>
          <w:lang w:eastAsia="zh-CN"/>
        </w:rPr>
        <w:t xml:space="preserve"> UL and/or DL</w:t>
      </w:r>
      <w:r>
        <w:rPr>
          <w:lang w:eastAsia="zh-CN"/>
        </w:rPr>
        <w:t xml:space="preserve"> congestion level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Pr>
          <w:lang w:eastAsia="zh-CN"/>
        </w:rPr>
        <w:t xml:space="preserve">, </w:t>
      </w:r>
      <w:r w:rsidR="00694C30">
        <w:rPr>
          <w:lang w:eastAsia="zh-CN"/>
        </w:rPr>
        <w:t xml:space="preserve">the UL and/or DL </w:t>
      </w:r>
      <w:r>
        <w:rPr>
          <w:lang w:eastAsia="zh-CN"/>
        </w:rPr>
        <w:t xml:space="preserve">data rate for the target service data flow(s) or the QNC for a GBR QoS Flow using AF </w:t>
      </w:r>
      <w:r>
        <w:rPr>
          <w:lang w:eastAsia="zh-CN"/>
        </w:rPr>
        <w:lastRenderedPageBreak/>
        <w:t xml:space="preserve">session with required QoS as described in clause 6.1.3.22. The PCF may generate a PCC rule with the QoS </w:t>
      </w:r>
      <w:r w:rsidR="00E335D6">
        <w:rPr>
          <w:lang w:eastAsia="zh-CN"/>
        </w:rPr>
        <w:t>M</w:t>
      </w:r>
      <w:r>
        <w:rPr>
          <w:lang w:eastAsia="zh-CN"/>
        </w:rPr>
        <w:t>onitoring</w:t>
      </w:r>
      <w:r w:rsidR="00E335D6">
        <w:rPr>
          <w:lang w:eastAsia="zh-CN"/>
        </w:rPr>
        <w:t xml:space="preserve"> policies</w:t>
      </w:r>
      <w:r>
        <w:rPr>
          <w:lang w:eastAsia="zh-CN"/>
        </w:rPr>
        <w:t xml:space="preserve"> for the above network information as described in clause 5.</w:t>
      </w:r>
      <w:r w:rsidR="00E335D6">
        <w:rPr>
          <w:lang w:eastAsia="zh-CN"/>
        </w:rPr>
        <w:t>37</w:t>
      </w:r>
      <w:r>
        <w:rPr>
          <w:lang w:eastAsia="zh-CN"/>
        </w:rPr>
        <w:t xml:space="preserve">.4 of </w:t>
      </w:r>
      <w:r w:rsidR="0086681B">
        <w:rPr>
          <w:lang w:eastAsia="zh-CN"/>
        </w:rPr>
        <w:t>TS 23.501 [</w:t>
      </w:r>
      <w:r>
        <w:rPr>
          <w:lang w:eastAsia="zh-CN"/>
        </w:rPr>
        <w:t>2].</w:t>
      </w:r>
    </w:p>
    <w:p w14:paraId="7E7D1D26" w14:textId="77777777" w:rsidR="00AD3D3F" w:rsidRDefault="00AD3D3F" w:rsidP="00AD3D3F">
      <w:pPr>
        <w:rPr>
          <w:lang w:eastAsia="zh-CN"/>
        </w:rPr>
      </w:pPr>
      <w:r>
        <w:rPr>
          <w:lang w:eastAsia="zh-CN"/>
        </w:rPr>
        <w:t>The AF may also provide the value for Averaging Window using AF session with required QoS as described in clause 6.1.3.22.</w:t>
      </w:r>
    </w:p>
    <w:p w14:paraId="556B0A3F" w14:textId="52069082" w:rsidR="004F3B80" w:rsidRDefault="004F3B80" w:rsidP="00EA319A">
      <w:pPr>
        <w:pStyle w:val="Heading5"/>
        <w:rPr>
          <w:lang w:eastAsia="zh-CN"/>
        </w:rPr>
      </w:pPr>
      <w:bookmarkStart w:id="955" w:name="_CR6_1_3_27_2"/>
      <w:bookmarkStart w:id="956" w:name="_Toc178072812"/>
      <w:bookmarkEnd w:id="955"/>
      <w:r>
        <w:rPr>
          <w:lang w:eastAsia="zh-CN"/>
        </w:rPr>
        <w:t>6.1.3.27.2</w:t>
      </w:r>
      <w:r>
        <w:rPr>
          <w:lang w:eastAsia="zh-CN"/>
        </w:rPr>
        <w:tab/>
        <w:t>UL/DL policy control based on round-trip latency requirement</w:t>
      </w:r>
      <w:bookmarkEnd w:id="956"/>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145B2CB3"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86681B">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57" w:name="_CR6_1_3_27_3"/>
      <w:bookmarkStart w:id="958" w:name="_Toc178072813"/>
      <w:bookmarkEnd w:id="957"/>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958"/>
    </w:p>
    <w:p w14:paraId="03A5A5A3" w14:textId="1EA7FFAE"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86681B">
        <w:rPr>
          <w:lang w:eastAsia="zh-CN"/>
        </w:rPr>
        <w:t>TS 23.501 [</w:t>
      </w:r>
      <w:r>
        <w:rPr>
          <w:lang w:eastAsia="zh-CN"/>
        </w:rPr>
        <w:t>2] clause 5.37.2.</w:t>
      </w:r>
    </w:p>
    <w:p w14:paraId="3F18D192" w14:textId="3FA5F1BB" w:rsidR="00EA319A" w:rsidRDefault="00EA319A" w:rsidP="00EA319A">
      <w:pPr>
        <w:rPr>
          <w:lang w:eastAsia="zh-CN"/>
        </w:rPr>
      </w:pPr>
      <w:r>
        <w:rPr>
          <w:lang w:eastAsia="zh-CN"/>
        </w:rPr>
        <w:t xml:space="preserve">For the delivery of multi-modal services, the AF may request to the NEF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 or for multiple UEs via multiple PDU </w:t>
      </w:r>
      <w:r w:rsidR="00F21956">
        <w:rPr>
          <w:lang w:eastAsia="zh-CN"/>
        </w:rPr>
        <w:t>S</w:t>
      </w:r>
      <w:r>
        <w:rPr>
          <w:lang w:eastAsia="zh-CN"/>
        </w:rPr>
        <w:t>essions</w:t>
      </w:r>
      <w:r w:rsidR="00F21956">
        <w:rPr>
          <w:lang w:eastAsia="zh-CN"/>
        </w:rPr>
        <w:t xml:space="preserve"> and separate request(s) per PDU Session</w:t>
      </w:r>
      <w:r>
        <w:rPr>
          <w:lang w:eastAsia="zh-CN"/>
        </w:rPr>
        <w:t>, to be setup with specific QoS requirements, as described in clause 6.1.3.22. Following additional attributes are supported where the AF provides specific information for multi-modal</w:t>
      </w:r>
      <w:r w:rsidR="00F21956">
        <w:rPr>
          <w:lang w:eastAsia="zh-CN"/>
        </w:rPr>
        <w:t xml:space="preserve"> service</w:t>
      </w:r>
      <w:r>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77777777" w:rsidR="00F21956" w:rsidRDefault="00F21956" w:rsidP="00F21956">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7777777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 QoS parameters/QoS Reference as described in clause 6.1.3.22.</w:t>
      </w:r>
    </w:p>
    <w:p w14:paraId="7AEFF31D" w14:textId="77777777" w:rsidR="00F21956" w:rsidRDefault="00F21956" w:rsidP="00FE15C8">
      <w:pPr>
        <w:pStyle w:val="NO"/>
        <w:rPr>
          <w:lang w:eastAsia="zh-CN"/>
        </w:rPr>
      </w:pPr>
      <w:r>
        <w:rPr>
          <w:lang w:eastAsia="zh-CN"/>
        </w:rPr>
        <w:t>NOTE:</w:t>
      </w:r>
      <w:r>
        <w:rPr>
          <w:lang w:eastAsia="zh-CN"/>
        </w:rPr>
        <w:tab/>
        <w:t>The attributes for multiple data flows can be provided via a single or multiple AF requests.</w:t>
      </w:r>
    </w:p>
    <w:p w14:paraId="1A981D6E" w14:textId="370E679C" w:rsidR="00EA319A" w:rsidRDefault="00EA319A" w:rsidP="00EA319A">
      <w:pPr>
        <w:rPr>
          <w:lang w:eastAsia="zh-CN"/>
        </w:rPr>
      </w:pPr>
      <w:r>
        <w:rPr>
          <w:lang w:eastAsia="zh-CN"/>
        </w:rPr>
        <w:t xml:space="preserve">The request to the PCF includes Multi-modal Service ID as well as service requirements for each </w:t>
      </w:r>
      <w:r w:rsidR="00F21956">
        <w:rPr>
          <w:lang w:eastAsia="zh-CN"/>
        </w:rPr>
        <w:t xml:space="preserve">data </w:t>
      </w:r>
      <w:r>
        <w:rPr>
          <w:lang w:eastAsia="zh-CN"/>
        </w:rPr>
        <w:t>flow that</w:t>
      </w:r>
      <w:r w:rsidR="00F21956">
        <w:rPr>
          <w:lang w:eastAsia="zh-CN"/>
        </w:rPr>
        <w:t xml:space="preserve"> belongs to</w:t>
      </w:r>
      <w:r>
        <w:rPr>
          <w:lang w:eastAsia="zh-CN"/>
        </w:rPr>
        <w:t xml:space="preserve"> the multi-modal service. The PCF determines whether the request from the NEF or AF is authorized, derives the required QoS parameters based on the information provided and provisions in the SMF the PCC rules with updated policy control information for the affected PDU </w:t>
      </w:r>
      <w:r w:rsidR="00E335D6">
        <w:rPr>
          <w:lang w:eastAsia="zh-CN"/>
        </w:rPr>
        <w:t>S</w:t>
      </w:r>
      <w:r>
        <w:rPr>
          <w:lang w:eastAsia="zh-CN"/>
        </w:rPr>
        <w:t>ession.</w:t>
      </w:r>
    </w:p>
    <w:p w14:paraId="2DC58F13" w14:textId="4FB8628B" w:rsidR="00EA319A" w:rsidRDefault="00F21956" w:rsidP="00EA319A">
      <w:pPr>
        <w:rPr>
          <w:lang w:eastAsia="zh-CN"/>
        </w:rPr>
      </w:pPr>
      <w:r>
        <w:rPr>
          <w:lang w:eastAsia="zh-CN"/>
        </w:rPr>
        <w:lastRenderedPageBreak/>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3EA99A6C" w:rsidR="00EA319A" w:rsidRDefault="00EA319A" w:rsidP="00EA319A">
      <w:pPr>
        <w:rPr>
          <w:lang w:eastAsia="zh-CN"/>
        </w:rPr>
      </w:pPr>
      <w:r>
        <w:rPr>
          <w:lang w:eastAsia="zh-CN"/>
        </w:rPr>
        <w:t>When PCF receives further AF request with the same Multi-modal Service ID and PCF authorization fails, the PCF</w:t>
      </w:r>
      <w:r w:rsidR="00F21956">
        <w:rPr>
          <w:lang w:eastAsia="zh-CN"/>
        </w:rPr>
        <w:t xml:space="preserve"> rejects</w:t>
      </w:r>
      <w:r>
        <w:rPr>
          <w:lang w:eastAsia="zh-CN"/>
        </w:rPr>
        <w:t xml:space="preserve"> the AF</w:t>
      </w:r>
      <w:r w:rsidR="00F21956">
        <w:rPr>
          <w:lang w:eastAsia="zh-CN"/>
        </w:rPr>
        <w:t xml:space="preserve"> rejects</w:t>
      </w:r>
      <w:r>
        <w:rPr>
          <w:lang w:eastAsia="zh-CN"/>
        </w:rPr>
        <w:t xml:space="preserve">. Application may decide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0B95F768" w:rsidR="00445F9F" w:rsidRDefault="00445F9F" w:rsidP="00445F9F">
      <w:pPr>
        <w:pStyle w:val="Heading5"/>
        <w:rPr>
          <w:lang w:eastAsia="zh-CN"/>
        </w:rPr>
      </w:pPr>
      <w:bookmarkStart w:id="959" w:name="_CR6_1_3_27_4"/>
      <w:bookmarkStart w:id="960" w:name="_Toc178072814"/>
      <w:bookmarkEnd w:id="959"/>
      <w:r>
        <w:rPr>
          <w:lang w:eastAsia="zh-CN"/>
        </w:rPr>
        <w:t>6.1.3.27.4</w:t>
      </w:r>
      <w:r>
        <w:rPr>
          <w:lang w:eastAsia="zh-CN"/>
        </w:rPr>
        <w:tab/>
        <w:t xml:space="preserve">PDU Set </w:t>
      </w:r>
      <w:r w:rsidR="00E335D6">
        <w:rPr>
          <w:lang w:eastAsia="zh-CN"/>
        </w:rPr>
        <w:t xml:space="preserve">based </w:t>
      </w:r>
      <w:r>
        <w:rPr>
          <w:lang w:eastAsia="zh-CN"/>
        </w:rPr>
        <w:t>handling</w:t>
      </w:r>
      <w:bookmarkEnd w:id="960"/>
    </w:p>
    <w:p w14:paraId="575E1AC9" w14:textId="1340FFEA" w:rsidR="00445F9F"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86681B">
        <w:rPr>
          <w:lang w:eastAsia="zh-CN"/>
        </w:rPr>
        <w:t>TS 23.501 [</w:t>
      </w:r>
      <w:r>
        <w:rPr>
          <w:lang w:eastAsia="zh-CN"/>
        </w:rPr>
        <w:t>2]. The PCF may, based on local configuration or on information received from the AF, generate PDU Set Control Information</w:t>
      </w:r>
      <w:r w:rsidR="00D1719A">
        <w:rPr>
          <w:lang w:eastAsia="zh-CN"/>
        </w:rPr>
        <w:t xml:space="preserve"> and the PCF includes the</w:t>
      </w:r>
      <w:r w:rsidR="00862191">
        <w:rPr>
          <w:lang w:eastAsia="zh-CN"/>
        </w:rPr>
        <w:t xml:space="preserve"> UL and/or DL</w:t>
      </w:r>
      <w:r w:rsidR="00D1719A">
        <w:rPr>
          <w:lang w:eastAsia="zh-CN"/>
        </w:rPr>
        <w:t xml:space="preserve"> Protocol Description (see clause 5.37.5 of TS 23.501 [2] and TS 26.522 [40]) received from AF and the PDU Set Control Information</w:t>
      </w:r>
      <w:r>
        <w:rPr>
          <w:lang w:eastAsia="zh-CN"/>
        </w:rPr>
        <w:t xml:space="preserve"> in the PCC Rule</w:t>
      </w:r>
      <w:r w:rsidR="00D1719A">
        <w:rPr>
          <w:lang w:eastAsia="zh-CN"/>
        </w:rPr>
        <w:t>. The PDU Set Control Information includes</w:t>
      </w:r>
      <w:r>
        <w:rPr>
          <w:lang w:eastAsia="zh-CN"/>
        </w:rPr>
        <w:t xml:space="preserve"> the PDU Set QoS Parameters (see clause 5.7.7 of </w:t>
      </w:r>
      <w:r w:rsidR="0086681B">
        <w:rPr>
          <w:lang w:eastAsia="zh-CN"/>
        </w:rPr>
        <w:t>TS 23.501 [</w:t>
      </w:r>
      <w:r>
        <w:rPr>
          <w:lang w:eastAsia="zh-CN"/>
        </w:rPr>
        <w:t>2]).</w:t>
      </w:r>
      <w:r w:rsidR="002A4E34">
        <w:rPr>
          <w:lang w:eastAsia="zh-CN"/>
        </w:rPr>
        <w:t xml:space="preserve"> Based on the received the PCC rule or a pre-configured PCC rule, the SMF provides NG-RAN the PDU Set QoS Parameters (as described in clause 5.37.5 of TS 23.501 [2]). If the PCC rule includes the Protocol Description, it is</w:t>
      </w:r>
      <w:r w:rsidR="00862191">
        <w:rPr>
          <w:lang w:eastAsia="zh-CN"/>
        </w:rPr>
        <w:t xml:space="preserve"> used</w:t>
      </w:r>
      <w:r w:rsidR="002A4E34">
        <w:rPr>
          <w:lang w:eastAsia="zh-CN"/>
        </w:rPr>
        <w:t xml:space="preserve"> for PDU Set identification (as described in clause 5.37.5 of TS 23.501 [2]).</w:t>
      </w:r>
    </w:p>
    <w:p w14:paraId="3656C892" w14:textId="3FA67126" w:rsidR="00445F9F" w:rsidRDefault="00445F9F" w:rsidP="00445F9F">
      <w:pPr>
        <w:rPr>
          <w:lang w:eastAsia="zh-CN"/>
        </w:rPr>
      </w:pPr>
      <w:r>
        <w:rPr>
          <w:lang w:eastAsia="zh-CN"/>
        </w:rPr>
        <w:t>When the AF requests that a data session to a UE is set up with a specific QoS (as described in clause 6.1.3.22), the AF can also provide the individual QoS parameters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 xml:space="preserve">based </w:t>
      </w:r>
      <w:r>
        <w:rPr>
          <w:lang w:eastAsia="zh-CN"/>
        </w:rPr>
        <w:t>handling</w:t>
      </w:r>
      <w:r w:rsidR="002A4E34">
        <w:rPr>
          <w:lang w:eastAsia="zh-CN"/>
        </w:rPr>
        <w:t xml:space="preserve"> and the Protocol Description</w:t>
      </w:r>
      <w:r w:rsidR="00862191">
        <w:rPr>
          <w:lang w:eastAsia="zh-CN"/>
        </w:rPr>
        <w:t xml:space="preserve"> (UL and/or DL)</w:t>
      </w:r>
      <w:r>
        <w:rPr>
          <w:lang w:eastAsia="zh-CN"/>
        </w:rPr>
        <w:t>.</w:t>
      </w:r>
    </w:p>
    <w:p w14:paraId="1C54DC63" w14:textId="2C9F6D61" w:rsidR="00D1719A" w:rsidRDefault="00D1719A" w:rsidP="00D1719A">
      <w:pPr>
        <w:pStyle w:val="Heading5"/>
        <w:rPr>
          <w:lang w:eastAsia="zh-CN"/>
        </w:rPr>
      </w:pPr>
      <w:bookmarkStart w:id="961" w:name="_CR6_1_3_28"/>
      <w:bookmarkStart w:id="962" w:name="_Toc178072815"/>
      <w:bookmarkEnd w:id="961"/>
      <w:r>
        <w:rPr>
          <w:lang w:eastAsia="zh-CN"/>
        </w:rPr>
        <w:t>6.1.3.27.5</w:t>
      </w:r>
      <w:r>
        <w:rPr>
          <w:lang w:eastAsia="zh-CN"/>
        </w:rPr>
        <w:tab/>
        <w:t>Data Burst Based Handling</w:t>
      </w:r>
      <w:bookmarkEnd w:id="962"/>
    </w:p>
    <w:p w14:paraId="096FACF9" w14:textId="6F4FA108" w:rsidR="00D1719A" w:rsidRDefault="00D1719A" w:rsidP="00D1719A">
      <w:pPr>
        <w:rPr>
          <w:lang w:eastAsia="zh-CN"/>
        </w:rPr>
      </w:pPr>
      <w:r>
        <w:rPr>
          <w:lang w:eastAsia="zh-CN"/>
        </w:rPr>
        <w:t>The detection and marking of End of Data Burst is defined in clause 5.37.8.3 of TS 23.501 [2]. Based on the AF provided</w:t>
      </w:r>
      <w:r w:rsidR="00862191">
        <w:rPr>
          <w:lang w:eastAsia="zh-CN"/>
        </w:rPr>
        <w:t xml:space="preserve"> DL</w:t>
      </w:r>
      <w:r>
        <w:rPr>
          <w:lang w:eastAsia="zh-CN"/>
        </w:rPr>
        <w:t xml:space="preserve"> Protocol Description (see clause 5.37.5 of TS 23.501 [2] and TS 26.522 [40]) and/or local configuration, the PCF generates the</w:t>
      </w:r>
      <w:r w:rsidR="00E335D6">
        <w:rPr>
          <w:lang w:eastAsia="zh-CN"/>
        </w:rPr>
        <w:t xml:space="preserve"> End of</w:t>
      </w:r>
      <w:r>
        <w:rPr>
          <w:lang w:eastAsia="zh-CN"/>
        </w:rPr>
        <w:t xml:space="preserve"> Data Burst Marking Indication (see clause 5.37.8.3 of TS 23.501 [2])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 in the PCC rule to the SMF.</w:t>
      </w:r>
    </w:p>
    <w:p w14:paraId="167AD0E1" w14:textId="66E65166" w:rsidR="00D1719A" w:rsidRDefault="00D1719A" w:rsidP="00FE15C8">
      <w:pPr>
        <w:pStyle w:val="Heading5"/>
        <w:rPr>
          <w:lang w:eastAsia="zh-CN"/>
        </w:rPr>
      </w:pPr>
      <w:bookmarkStart w:id="963" w:name="_Toc178072816"/>
      <w:r>
        <w:rPr>
          <w:lang w:eastAsia="zh-CN"/>
        </w:rPr>
        <w:t>6.1.3.27.6</w:t>
      </w:r>
      <w:r>
        <w:rPr>
          <w:lang w:eastAsia="zh-CN"/>
        </w:rPr>
        <w:tab/>
        <w:t>Traffic Parameter Information and Traffic Parameter Measurement</w:t>
      </w:r>
      <w:bookmarkEnd w:id="963"/>
    </w:p>
    <w:p w14:paraId="3C7C48AA" w14:textId="2C39E87C" w:rsidR="009C4314" w:rsidRDefault="00D1719A" w:rsidP="00D1719A">
      <w:pPr>
        <w:rPr>
          <w:lang w:eastAsia="zh-CN"/>
        </w:rPr>
      </w:pPr>
      <w:r>
        <w:rPr>
          <w:lang w:eastAsia="zh-CN"/>
        </w:rPr>
        <w:t>The</w:t>
      </w:r>
      <w:r w:rsidRPr="00B36A7A">
        <w:t xml:space="preserve"> Traffic Parameter Information</w:t>
      </w:r>
      <w:r w:rsidR="009C4314" w:rsidRPr="00E335D6">
        <w:t xml:space="preserve"> and </w:t>
      </w:r>
      <w:r w:rsidR="009C4314" w:rsidRPr="00B36A7A">
        <w:t>Traffic Parameter Measurement</w:t>
      </w:r>
      <w:r w:rsidRPr="00B36A7A">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TS 23.501 [2].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B36A7A">
        <w:t xml:space="preserve"> Traffic Parameter Information </w:t>
      </w:r>
      <w:r>
        <w:rPr>
          <w:lang w:eastAsia="zh-CN"/>
        </w:rPr>
        <w:t>includes the UL and/or DL Periodicity and the Traffic Parameter Measurement indicates the Traffic Parameters to be measured and reporting conditions.</w:t>
      </w:r>
    </w:p>
    <w:p w14:paraId="4600AF71" w14:textId="77777777" w:rsidR="00AD3D3F" w:rsidRDefault="00AD3D3F" w:rsidP="00AD3D3F">
      <w:pPr>
        <w:pStyle w:val="Heading4"/>
        <w:rPr>
          <w:lang w:eastAsia="zh-CN"/>
        </w:rPr>
      </w:pPr>
      <w:bookmarkStart w:id="964" w:name="_Toc178072817"/>
      <w:r>
        <w:rPr>
          <w:lang w:eastAsia="zh-CN"/>
        </w:rPr>
        <w:t>6.1.3.28</w:t>
      </w:r>
      <w:r>
        <w:rPr>
          <w:lang w:eastAsia="zh-CN"/>
        </w:rPr>
        <w:tab/>
        <w:t>AF requested QoS for a UE or group of UEs not identified by a UE address</w:t>
      </w:r>
      <w:bookmarkEnd w:id="964"/>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lastRenderedPageBreak/>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2F867AD1"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86681B">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3A30E6AE" w:rsidR="00AD752F" w:rsidRDefault="00AD752F" w:rsidP="00AD752F">
      <w:r>
        <w:t xml:space="preserve">The NEF determines whether or not to invoke the TSCTSF in the same way as for AF session with required QoS procedure, as described in step 2 of clause 4.15.6.6 in </w:t>
      </w:r>
      <w:r w:rsidR="0086681B">
        <w:t>TS 23.502 [</w:t>
      </w:r>
      <w:r>
        <w:t>3].</w:t>
      </w:r>
    </w:p>
    <w:p w14:paraId="54C9E440" w14:textId="321EF945" w:rsidR="00AD752F" w:rsidRDefault="00AD752F" w:rsidP="00AD752F">
      <w:r>
        <w:t xml:space="preserve">In case the TSCTSF is not used, the NEF stores the AF request on UDR. The PCF receives the AF requested QoS information from the UDR as described in clause 4.15.6.14 of </w:t>
      </w:r>
      <w:r w:rsidR="0086681B">
        <w:t>TS 23.502 [</w:t>
      </w:r>
      <w:r>
        <w:t>3]. If the AF requested QoS information contains temporal invalidity condition, the PCF activates, modifies, or removes PCC rules corresponding to the QoS information as needed based on the invalidity conditions.</w:t>
      </w:r>
    </w:p>
    <w:p w14:paraId="4B25C5C3" w14:textId="7D143F04" w:rsidR="00AD752F" w:rsidRDefault="00AD752F" w:rsidP="00AD752F">
      <w:r>
        <w:t xml:space="preserve">In the case that the TSCTSF is used, the TSCTSF receives the AF requested QoS information from the NEF. The TSCTSF applies the AF requested QoS information as described in clause 5.20c of </w:t>
      </w:r>
      <w:r w:rsidR="0086681B">
        <w:t>TS 23.501 [</w:t>
      </w:r>
      <w:r>
        <w:t xml:space="preserve">2] and clause 4.15.6.14 of </w:t>
      </w:r>
      <w:r w:rsidR="0086681B">
        <w:t>TS 23.502 [</w:t>
      </w:r>
      <w:r>
        <w:t>3].</w:t>
      </w:r>
    </w:p>
    <w:p w14:paraId="0447D007" w14:textId="7C89F483" w:rsidR="000C17D5" w:rsidRDefault="000C17D5" w:rsidP="000C17D5">
      <w:pPr>
        <w:pStyle w:val="Heading4"/>
      </w:pPr>
      <w:bookmarkStart w:id="965" w:name="_CR6_1_3_29"/>
      <w:bookmarkStart w:id="966" w:name="_Toc178072818"/>
      <w:bookmarkEnd w:id="965"/>
      <w:r>
        <w:t>6.1.3.29</w:t>
      </w:r>
      <w:r>
        <w:tab/>
        <w:t xml:space="preserve">Network Slice replacement for </w:t>
      </w:r>
      <w:r w:rsidR="00062186">
        <w:t xml:space="preserve">a </w:t>
      </w:r>
      <w:r>
        <w:t>PDU Session</w:t>
      </w:r>
      <w:bookmarkEnd w:id="966"/>
    </w:p>
    <w:p w14:paraId="74D059F9" w14:textId="5CE1B521" w:rsidR="000C17D5" w:rsidRDefault="000C17D5" w:rsidP="000C17D5">
      <w:r>
        <w:t>The Network Slice Replacement is specified in clause 5.15.</w:t>
      </w:r>
      <w:r w:rsidR="008B3E72">
        <w:t>19</w:t>
      </w:r>
      <w:r>
        <w:t xml:space="preserve"> of </w:t>
      </w:r>
      <w:r w:rsidR="0086681B">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4DFF4F4"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0E4766">
        <w:t>A</w:t>
      </w:r>
      <w:r w:rsidR="009C4314">
        <w:t>ssociation.</w:t>
      </w:r>
    </w:p>
    <w:p w14:paraId="0BFFC78A" w14:textId="51BE2BD4" w:rsidR="00A13DF3" w:rsidRDefault="00A13DF3" w:rsidP="00A13DF3">
      <w:bookmarkStart w:id="967" w:name="_CR6_1_4"/>
      <w:bookmarkEnd w:id="967"/>
      <w:r>
        <w:lastRenderedPageBreak/>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367C1C5F" w:rsidR="009C4314" w:rsidRDefault="009C4314" w:rsidP="009C4314">
      <w:r>
        <w:t xml:space="preserve">When the PCF receives the SM </w:t>
      </w:r>
      <w:r w:rsidR="000E4766">
        <w:t>P</w:t>
      </w:r>
      <w:r>
        <w:t xml:space="preserve">olicy </w:t>
      </w:r>
      <w:r w:rsidR="000E4766">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6090E5FE" w14:textId="6CCC3283" w:rsidR="00BD10A8" w:rsidRPr="003D4ABF" w:rsidRDefault="00BD10A8" w:rsidP="00BD10A8">
      <w:pPr>
        <w:pStyle w:val="Heading3"/>
      </w:pPr>
      <w:bookmarkStart w:id="968" w:name="_Toc178072819"/>
      <w:r w:rsidRPr="003D4ABF">
        <w:t>6.1.4</w:t>
      </w:r>
      <w:r w:rsidRPr="003D4ABF">
        <w:tab/>
      </w:r>
      <w:r w:rsidR="004B2724" w:rsidRPr="003D4ABF">
        <w:t>Network slice related p</w:t>
      </w:r>
      <w:r w:rsidRPr="003D4ABF">
        <w:t>olicy control</w:t>
      </w:r>
      <w:bookmarkEnd w:id="968"/>
    </w:p>
    <w:p w14:paraId="1A56CE6D" w14:textId="77777777" w:rsidR="00BD10A8" w:rsidRPr="003D4ABF" w:rsidRDefault="00BD10A8" w:rsidP="00640110">
      <w:pPr>
        <w:pStyle w:val="Heading4"/>
      </w:pPr>
      <w:bookmarkStart w:id="969" w:name="_CR6_1_4_1"/>
      <w:bookmarkStart w:id="970" w:name="_Toc178072820"/>
      <w:bookmarkEnd w:id="969"/>
      <w:r w:rsidRPr="003D4ABF">
        <w:t>6.1.4.1</w:t>
      </w:r>
      <w:r w:rsidRPr="003D4ABF">
        <w:tab/>
        <w:t>General</w:t>
      </w:r>
      <w:bookmarkEnd w:id="970"/>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2295CE9"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971" w:name="_CR6_1_4_2"/>
      <w:bookmarkStart w:id="972" w:name="_Toc178072821"/>
      <w:bookmarkEnd w:id="971"/>
      <w:r w:rsidRPr="003D4ABF">
        <w:lastRenderedPageBreak/>
        <w:t>6.1.4.2</w:t>
      </w:r>
      <w:r w:rsidRPr="003D4ABF">
        <w:tab/>
      </w:r>
      <w:r w:rsidR="006A4701" w:rsidRPr="003D4ABF">
        <w:t xml:space="preserve">Limitation of </w:t>
      </w:r>
      <w:r w:rsidRPr="003D4ABF">
        <w:t>data rate per network slice with assistance of the NWDAF</w:t>
      </w:r>
      <w:bookmarkEnd w:id="972"/>
    </w:p>
    <w:p w14:paraId="246D1D8F" w14:textId="40B92CB6"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86681B" w:rsidRPr="003D4ABF">
        <w:t>TS</w:t>
      </w:r>
      <w:r w:rsidR="0086681B">
        <w:t> </w:t>
      </w:r>
      <w:r w:rsidR="0086681B" w:rsidRPr="003D4ABF">
        <w:t>23.288</w:t>
      </w:r>
      <w:r w:rsidR="0086681B">
        <w:t> </w:t>
      </w:r>
      <w:r w:rsidR="0086681B"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973" w:name="_CR6_1_4_3"/>
      <w:bookmarkStart w:id="974" w:name="_Toc178072822"/>
      <w:bookmarkEnd w:id="973"/>
      <w:r w:rsidRPr="003D4ABF">
        <w:t>6.1.4.3</w:t>
      </w:r>
      <w:r w:rsidRPr="003D4ABF">
        <w:tab/>
        <w:t>Limitation of data rate per network slice with PCF based monitoring</w:t>
      </w:r>
      <w:bookmarkEnd w:id="974"/>
    </w:p>
    <w:p w14:paraId="4757A8A9" w14:textId="58BDA455"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44716A8D"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86681B" w:rsidRPr="003D4ABF">
        <w:t>TS</w:t>
      </w:r>
      <w:r w:rsidR="0086681B">
        <w:t> </w:t>
      </w:r>
      <w:r w:rsidR="0086681B" w:rsidRPr="003D4ABF">
        <w:t>29.500</w:t>
      </w:r>
      <w:r w:rsidR="0086681B">
        <w:t> </w:t>
      </w:r>
      <w:r w:rsidR="0086681B"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490555D1"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975" w:name="_CR6_1_5"/>
      <w:bookmarkStart w:id="976" w:name="_Toc178072823"/>
      <w:bookmarkEnd w:id="975"/>
      <w:r>
        <w:t>6.1.5</w:t>
      </w:r>
      <w:r>
        <w:tab/>
        <w:t>Group related policy control</w:t>
      </w:r>
      <w:bookmarkEnd w:id="976"/>
    </w:p>
    <w:p w14:paraId="34E21E8D" w14:textId="6AC99D22" w:rsidR="00CB4253" w:rsidRDefault="00CB4253" w:rsidP="00CB4253">
      <w:r>
        <w:t>Group related policy control supports limitation of the data rate per group</w:t>
      </w:r>
      <w:r w:rsidR="00E67E73">
        <w:t xml:space="preserve"> and is only applicable to 5G VN groups, as described in clause 5.29.2 of </w:t>
      </w:r>
      <w:r w:rsidR="0086681B">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lastRenderedPageBreak/>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9DCDD39" w:rsidR="00862191" w:rsidRDefault="00862191" w:rsidP="00862191">
      <w:bookmarkStart w:id="977" w:name="_CR6_1_6"/>
      <w:bookmarkEnd w:id="977"/>
      <w:r>
        <w:t>The PCF may receive the Maximum Group Data Rate as part of the 5G VN group data (within the subscription data set), as described in clause 5.29 of TS 23.501 [2]. The PCF(s) that have subscribed to modifications of 5G VN group data receive(s) a Nudr_DM_Notify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38ED2859" w:rsidR="009E49BA" w:rsidRDefault="009E49BA" w:rsidP="009E49BA">
      <w:pPr>
        <w:pStyle w:val="Heading3"/>
      </w:pPr>
      <w:bookmarkStart w:id="978" w:name="_Toc178072824"/>
      <w:r>
        <w:t>6.1.6</w:t>
      </w:r>
      <w:r w:rsidR="00E335D6">
        <w:tab/>
        <w:t>Void</w:t>
      </w:r>
      <w:bookmarkEnd w:id="978"/>
    </w:p>
    <w:p w14:paraId="2EDE9CFE" w14:textId="01792C77" w:rsidR="009E49BA" w:rsidRDefault="009E49BA" w:rsidP="009E49BA">
      <w:bookmarkStart w:id="979" w:name="_CR6_1_6_1"/>
      <w:bookmarkEnd w:id="979"/>
    </w:p>
    <w:p w14:paraId="43F3F487" w14:textId="0319DFF9" w:rsidR="00787F8E" w:rsidRPr="003D4ABF" w:rsidRDefault="00787F8E" w:rsidP="00787F8E">
      <w:pPr>
        <w:pStyle w:val="Heading2"/>
        <w:rPr>
          <w:lang w:eastAsia="zh-CN"/>
        </w:rPr>
      </w:pPr>
      <w:bookmarkStart w:id="980" w:name="_CR6_1_6_2"/>
      <w:bookmarkStart w:id="981" w:name="_CR6_1_6_3"/>
      <w:bookmarkStart w:id="982" w:name="_CR6_2"/>
      <w:bookmarkStart w:id="983" w:name="_Toc178072825"/>
      <w:bookmarkEnd w:id="980"/>
      <w:bookmarkEnd w:id="981"/>
      <w:bookmarkEnd w:id="982"/>
      <w:r w:rsidRPr="003D4ABF">
        <w:rPr>
          <w:lang w:eastAsia="zh-CN"/>
        </w:rPr>
        <w:t>6.2</w:t>
      </w:r>
      <w:r w:rsidRPr="003D4ABF">
        <w:rPr>
          <w:lang w:eastAsia="zh-CN"/>
        </w:rPr>
        <w:tab/>
        <w:t>Network functions and entities</w:t>
      </w:r>
      <w:bookmarkEnd w:id="935"/>
      <w:bookmarkEnd w:id="936"/>
      <w:bookmarkEnd w:id="937"/>
      <w:bookmarkEnd w:id="938"/>
      <w:bookmarkEnd w:id="939"/>
      <w:bookmarkEnd w:id="940"/>
      <w:bookmarkEnd w:id="941"/>
      <w:bookmarkEnd w:id="983"/>
    </w:p>
    <w:p w14:paraId="00F8BB5C" w14:textId="77777777" w:rsidR="00787F8E" w:rsidRPr="003D4ABF" w:rsidRDefault="00787F8E" w:rsidP="00787F8E">
      <w:pPr>
        <w:pStyle w:val="Heading3"/>
      </w:pPr>
      <w:bookmarkStart w:id="984" w:name="_CR6_2_1"/>
      <w:bookmarkStart w:id="985" w:name="_Toc19197361"/>
      <w:bookmarkStart w:id="986" w:name="_Toc27896514"/>
      <w:bookmarkStart w:id="987" w:name="_Toc36192682"/>
      <w:bookmarkStart w:id="988" w:name="_Toc37076413"/>
      <w:bookmarkStart w:id="989" w:name="_Toc45194859"/>
      <w:bookmarkStart w:id="990" w:name="_Toc47594271"/>
      <w:bookmarkStart w:id="991" w:name="_Toc51836902"/>
      <w:bookmarkStart w:id="992" w:name="_Toc178072826"/>
      <w:bookmarkEnd w:id="984"/>
      <w:r w:rsidRPr="003D4ABF">
        <w:t>6.2.1</w:t>
      </w:r>
      <w:r w:rsidRPr="003D4ABF">
        <w:tab/>
        <w:t>Policy Control Function (PCF)</w:t>
      </w:r>
      <w:bookmarkEnd w:id="985"/>
      <w:bookmarkEnd w:id="986"/>
      <w:bookmarkEnd w:id="987"/>
      <w:bookmarkEnd w:id="988"/>
      <w:bookmarkEnd w:id="989"/>
      <w:bookmarkEnd w:id="990"/>
      <w:bookmarkEnd w:id="991"/>
      <w:bookmarkEnd w:id="992"/>
    </w:p>
    <w:p w14:paraId="61386381" w14:textId="77777777" w:rsidR="00787F8E" w:rsidRPr="003D4ABF" w:rsidRDefault="00787F8E" w:rsidP="00787F8E">
      <w:pPr>
        <w:pStyle w:val="Heading4"/>
      </w:pPr>
      <w:bookmarkStart w:id="993" w:name="_CR6_2_1_1"/>
      <w:bookmarkStart w:id="994" w:name="_Toc19197362"/>
      <w:bookmarkStart w:id="995" w:name="_Toc27896515"/>
      <w:bookmarkStart w:id="996" w:name="_Toc36192683"/>
      <w:bookmarkStart w:id="997" w:name="_Toc37076414"/>
      <w:bookmarkStart w:id="998" w:name="_Toc45194860"/>
      <w:bookmarkStart w:id="999" w:name="_Toc47594272"/>
      <w:bookmarkStart w:id="1000" w:name="_Toc51836903"/>
      <w:bookmarkStart w:id="1001" w:name="_Toc178072827"/>
      <w:bookmarkEnd w:id="993"/>
      <w:r w:rsidRPr="003D4ABF">
        <w:t>6.2.1.1</w:t>
      </w:r>
      <w:r w:rsidRPr="003D4ABF">
        <w:tab/>
        <w:t>General</w:t>
      </w:r>
      <w:bookmarkEnd w:id="994"/>
      <w:bookmarkEnd w:id="995"/>
      <w:bookmarkEnd w:id="996"/>
      <w:bookmarkEnd w:id="997"/>
      <w:bookmarkEnd w:id="998"/>
      <w:bookmarkEnd w:id="999"/>
      <w:bookmarkEnd w:id="1000"/>
      <w:bookmarkEnd w:id="1001"/>
    </w:p>
    <w:p w14:paraId="4B4E36B6" w14:textId="77777777" w:rsidR="00787F8E" w:rsidRPr="003D4ABF" w:rsidRDefault="00787F8E" w:rsidP="00787F8E">
      <w:pPr>
        <w:pStyle w:val="Heading5"/>
      </w:pPr>
      <w:bookmarkStart w:id="1002" w:name="_CR6_2_1_1_1"/>
      <w:bookmarkStart w:id="1003" w:name="_Toc45194861"/>
      <w:bookmarkStart w:id="1004" w:name="_Toc47594273"/>
      <w:bookmarkStart w:id="1005" w:name="_Toc51836904"/>
      <w:bookmarkStart w:id="1006" w:name="_Toc178072828"/>
      <w:bookmarkEnd w:id="1002"/>
      <w:r w:rsidRPr="003D4ABF">
        <w:t>6.2.1.1.1</w:t>
      </w:r>
      <w:r w:rsidRPr="003D4ABF">
        <w:tab/>
        <w:t>Session management related functionality</w:t>
      </w:r>
      <w:bookmarkEnd w:id="1003"/>
      <w:bookmarkEnd w:id="1004"/>
      <w:bookmarkEnd w:id="1005"/>
      <w:bookmarkEnd w:id="1006"/>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lastRenderedPageBreak/>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66AE280C"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86681B" w:rsidRPr="003D4ABF">
        <w:rPr>
          <w:lang w:eastAsia="zh-CN"/>
        </w:rPr>
        <w:t>TS</w:t>
      </w:r>
      <w:r w:rsidR="0086681B">
        <w:rPr>
          <w:lang w:eastAsia="zh-CN"/>
        </w:rPr>
        <w:t> </w:t>
      </w:r>
      <w:r w:rsidR="0086681B" w:rsidRPr="003D4ABF">
        <w:rPr>
          <w:lang w:eastAsia="zh-CN"/>
        </w:rPr>
        <w:t>26.114</w:t>
      </w:r>
      <w:r w:rsidR="0086681B">
        <w:rPr>
          <w:lang w:eastAsia="zh-CN"/>
        </w:rPr>
        <w:t> </w:t>
      </w:r>
      <w:r w:rsidR="0086681B"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31C6679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86681B" w:rsidRPr="003D4ABF">
        <w:t>TS</w:t>
      </w:r>
      <w:r w:rsidR="0086681B">
        <w:t> </w:t>
      </w:r>
      <w:r w:rsidR="0086681B" w:rsidRPr="003D4ABF">
        <w:t>23.502</w:t>
      </w:r>
      <w:r w:rsidR="0086681B">
        <w:t> </w:t>
      </w:r>
      <w:r w:rsidR="0086681B"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1E9417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lastRenderedPageBreak/>
        <w:t>The PCF supports functionality for Network Slice Replacement, as described in clause 6.1.3.29.</w:t>
      </w:r>
    </w:p>
    <w:p w14:paraId="7095FB0A" w14:textId="75E2B2E6" w:rsidR="00787F8E" w:rsidRPr="003D4ABF" w:rsidRDefault="00787F8E" w:rsidP="00787F8E">
      <w:pPr>
        <w:pStyle w:val="NO"/>
      </w:pPr>
      <w:r w:rsidRPr="003D4ABF">
        <w:t>NOTE 4:</w:t>
      </w:r>
      <w:r w:rsidRPr="003D4ABF">
        <w:tab/>
        <w:t xml:space="preserve">For 5G-SRVCC (i.e. SRVCC from NG-RAN to UTRAN) as specified in </w:t>
      </w:r>
      <w:r w:rsidR="0086681B" w:rsidRPr="003D4ABF">
        <w:t>TS</w:t>
      </w:r>
      <w:r w:rsidR="0086681B">
        <w:t> </w:t>
      </w:r>
      <w:r w:rsidR="0086681B" w:rsidRPr="003D4ABF">
        <w:t>23.216</w:t>
      </w:r>
      <w:r w:rsidR="0086681B">
        <w:t> </w:t>
      </w:r>
      <w:r w:rsidR="0086681B" w:rsidRPr="003D4ABF">
        <w:t>[</w:t>
      </w:r>
      <w:r w:rsidRPr="003D4ABF">
        <w:t xml:space="preserve">25]), the SM Policy Association is terminated by the SMF. For SRVCC (i.e. SRVCC from E-UTRAN to GERAN/UTRAN) as specified in </w:t>
      </w:r>
      <w:r w:rsidR="0086681B" w:rsidRPr="003D4ABF">
        <w:t>TS</w:t>
      </w:r>
      <w:r w:rsidR="0086681B">
        <w:t> </w:t>
      </w:r>
      <w:r w:rsidR="0086681B" w:rsidRPr="003D4ABF">
        <w:t>23.216</w:t>
      </w:r>
      <w:r w:rsidR="0086681B">
        <w:t> </w:t>
      </w:r>
      <w:r w:rsidR="0086681B" w:rsidRPr="003D4ABF">
        <w:t>[</w:t>
      </w:r>
      <w:r w:rsidRPr="003D4ABF">
        <w:t>25], the SMF indicates that PCC rules are removed.</w:t>
      </w:r>
    </w:p>
    <w:p w14:paraId="44CC9F53" w14:textId="77777777" w:rsidR="00787F8E" w:rsidRPr="003D4ABF" w:rsidRDefault="00787F8E" w:rsidP="00787F8E">
      <w:pPr>
        <w:pStyle w:val="Heading5"/>
      </w:pPr>
      <w:bookmarkStart w:id="1007" w:name="_CR6_2_1_1_2"/>
      <w:bookmarkStart w:id="1008" w:name="_Toc45194862"/>
      <w:bookmarkStart w:id="1009" w:name="_Toc47594274"/>
      <w:bookmarkStart w:id="1010" w:name="_Toc51836905"/>
      <w:bookmarkStart w:id="1011" w:name="_Toc178072829"/>
      <w:bookmarkEnd w:id="1007"/>
      <w:r w:rsidRPr="003D4ABF">
        <w:t>6.2.1.1.2</w:t>
      </w:r>
      <w:r w:rsidRPr="003D4ABF">
        <w:tab/>
        <w:t>Non-session management related functionality</w:t>
      </w:r>
      <w:bookmarkEnd w:id="1008"/>
      <w:bookmarkEnd w:id="1009"/>
      <w:bookmarkEnd w:id="1010"/>
      <w:bookmarkEnd w:id="1011"/>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12" w:name="_Toc19197363"/>
      <w:bookmarkStart w:id="1013" w:name="_Toc27896516"/>
      <w:bookmarkStart w:id="1014" w:name="_Toc36192684"/>
      <w:bookmarkStart w:id="1015" w:name="_Toc37076415"/>
      <w:bookmarkStart w:id="1016" w:name="_Toc45194865"/>
      <w:bookmarkStart w:id="1017" w:name="_Toc47594277"/>
      <w:bookmarkStart w:id="1018"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19" w:name="_CR6_2_1_1_3"/>
      <w:bookmarkStart w:id="1020" w:name="_Toc178072830"/>
      <w:bookmarkEnd w:id="1019"/>
      <w:r w:rsidRPr="003D4ABF">
        <w:t>6.2.1.1.3</w:t>
      </w:r>
      <w:r w:rsidRPr="003D4ABF">
        <w:tab/>
        <w:t>Network slice related functionality</w:t>
      </w:r>
      <w:bookmarkEnd w:id="1020"/>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21" w:name="_CR6_2_1_1_4"/>
      <w:bookmarkStart w:id="1022" w:name="_Toc178072831"/>
      <w:bookmarkEnd w:id="1021"/>
      <w:r>
        <w:t>6.2.1.1.4</w:t>
      </w:r>
      <w:r>
        <w:tab/>
        <w:t>Group related functionality</w:t>
      </w:r>
      <w:bookmarkEnd w:id="1022"/>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23" w:name="_CR6_2_1_2"/>
      <w:bookmarkStart w:id="1024" w:name="_Toc178072832"/>
      <w:bookmarkEnd w:id="1023"/>
      <w:r w:rsidRPr="003D4ABF">
        <w:t>6.2.1.2</w:t>
      </w:r>
      <w:r w:rsidRPr="003D4ABF">
        <w:tab/>
        <w:t>Input for PCC decisions</w:t>
      </w:r>
      <w:bookmarkEnd w:id="1012"/>
      <w:bookmarkEnd w:id="1013"/>
      <w:bookmarkEnd w:id="1014"/>
      <w:bookmarkEnd w:id="1015"/>
      <w:bookmarkEnd w:id="1016"/>
      <w:bookmarkEnd w:id="1017"/>
      <w:bookmarkEnd w:id="1018"/>
      <w:bookmarkEnd w:id="1024"/>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6ACBB9D9"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86681B">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76E0B55D"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lastRenderedPageBreak/>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45221AB0" w:rsidR="00530521" w:rsidRDefault="00530521" w:rsidP="00787F8E">
      <w:pPr>
        <w:pStyle w:val="B1"/>
      </w:pPr>
      <w:r>
        <w:t>-</w:t>
      </w:r>
      <w:r>
        <w:tab/>
        <w:t>Satellite backhaul category;</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4866997E" w:rsidR="00DA4C22" w:rsidRPr="003D4ABF" w:rsidRDefault="00DA4C22" w:rsidP="00DA4C22">
      <w:pPr>
        <w:pStyle w:val="B1"/>
      </w:pPr>
      <w:r>
        <w:t>-</w:t>
      </w:r>
      <w:r>
        <w:tab/>
        <w:t>Indication of UE capability of</w:t>
      </w:r>
      <w:r w:rsidR="00694C30">
        <w:t xml:space="preserve"> reporting</w:t>
      </w:r>
      <w:r>
        <w:t xml:space="preserve"> URSP rule enforcement to network (see clause 6.6.2.4).</w:t>
      </w:r>
    </w:p>
    <w:p w14:paraId="7D17906A" w14:textId="12B6B208" w:rsidR="00787F8E" w:rsidRPr="003D4ABF" w:rsidRDefault="00787F8E" w:rsidP="00787F8E">
      <w:r w:rsidRPr="003D4ABF">
        <w:t>The SMF may provide information</w:t>
      </w:r>
      <w:r w:rsidR="003D4ABF">
        <w:t xml:space="preserve"> related to the PDU Session as defined in clause 5.2.5.4 of </w:t>
      </w:r>
      <w:r w:rsidR="0086681B">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1F3C35" w:rsidRDefault="00787F8E" w:rsidP="00787F8E">
      <w:pPr>
        <w:pStyle w:val="B1"/>
        <w:rPr>
          <w:lang w:val="fr-FR"/>
        </w:rPr>
      </w:pPr>
      <w:r w:rsidRPr="001F3C35">
        <w:rPr>
          <w:lang w:val="fr-FR"/>
        </w:rPr>
        <w:t>-</w:t>
      </w:r>
      <w:r w:rsidRPr="001F3C35">
        <w:rPr>
          <w:lang w:val="fr-FR"/>
        </w:rPr>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AF3D27F"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0F4F4AC1"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86681B" w:rsidRPr="003D4ABF">
        <w:t>TS</w:t>
      </w:r>
      <w:r w:rsidR="0086681B">
        <w:t> </w:t>
      </w:r>
      <w:r w:rsidR="0086681B" w:rsidRPr="003D4ABF">
        <w:t>23.501</w:t>
      </w:r>
      <w:r w:rsidR="0086681B">
        <w:t> </w:t>
      </w:r>
      <w:r w:rsidR="0086681B" w:rsidRPr="003D4ABF">
        <w:t>[</w:t>
      </w:r>
      <w:r w:rsidRPr="003D4ABF">
        <w:t>2]);</w:t>
      </w:r>
    </w:p>
    <w:p w14:paraId="76540FB4" w14:textId="08A05C2D"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86681B" w:rsidRPr="003D4ABF">
        <w:t>TS</w:t>
      </w:r>
      <w:r w:rsidR="0086681B">
        <w:t> </w:t>
      </w:r>
      <w:r w:rsidR="0086681B" w:rsidRPr="003D4ABF">
        <w:t>23.501</w:t>
      </w:r>
      <w:r w:rsidR="0086681B">
        <w:t> </w:t>
      </w:r>
      <w:r w:rsidR="0086681B" w:rsidRPr="003D4ABF">
        <w:t>[</w:t>
      </w:r>
      <w:r w:rsidRPr="003D4ABF">
        <w:t>2]);</w:t>
      </w:r>
    </w:p>
    <w:p w14:paraId="11EB52E6" w14:textId="77777777" w:rsidR="00787F8E" w:rsidRPr="003D4ABF" w:rsidRDefault="00787F8E" w:rsidP="00787F8E">
      <w:pPr>
        <w:pStyle w:val="B1"/>
      </w:pPr>
      <w:r w:rsidRPr="003D4ABF">
        <w:lastRenderedPageBreak/>
        <w:t>-</w:t>
      </w:r>
      <w:r w:rsidRPr="003D4ABF">
        <w:tab/>
        <w:t>3GPP PS Data Off status;</w:t>
      </w:r>
    </w:p>
    <w:p w14:paraId="0BD7F855" w14:textId="4B5F5C23" w:rsidR="00787F8E" w:rsidRPr="003D4ABF" w:rsidRDefault="00787F8E" w:rsidP="00787F8E">
      <w:pPr>
        <w:pStyle w:val="B1"/>
      </w:pPr>
      <w:r w:rsidRPr="003D4ABF">
        <w:t>-</w:t>
      </w:r>
      <w:r w:rsidRPr="003D4ABF">
        <w:tab/>
        <w:t xml:space="preserve">DN Authorization Profile Index (see clause 5.6.6 of </w:t>
      </w:r>
      <w:r w:rsidR="0086681B" w:rsidRPr="003D4ABF">
        <w:t>TS</w:t>
      </w:r>
      <w:r w:rsidR="0086681B">
        <w:t> </w:t>
      </w:r>
      <w:r w:rsidR="0086681B" w:rsidRPr="003D4ABF">
        <w:t>23.501</w:t>
      </w:r>
      <w:r w:rsidR="0086681B">
        <w:t> </w:t>
      </w:r>
      <w:r w:rsidR="0086681B" w:rsidRPr="003D4ABF">
        <w:t>[</w:t>
      </w:r>
      <w:r w:rsidRPr="003D4ABF">
        <w:t>2]);</w:t>
      </w:r>
    </w:p>
    <w:p w14:paraId="775E7FE2" w14:textId="140B4DE9"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86681B" w:rsidRPr="003D4ABF">
        <w:t>TS</w:t>
      </w:r>
      <w:r w:rsidR="0086681B">
        <w:t> </w:t>
      </w:r>
      <w:r w:rsidR="0086681B" w:rsidRPr="003D4ABF">
        <w:t>23.501</w:t>
      </w:r>
      <w:r w:rsidR="0086681B">
        <w:t> </w:t>
      </w:r>
      <w:r w:rsidR="0086681B" w:rsidRPr="003D4ABF">
        <w:t>[</w:t>
      </w:r>
      <w:r w:rsidRPr="003D4ABF">
        <w:t>2])</w:t>
      </w:r>
      <w:r w:rsidR="007B57D2" w:rsidRPr="003D4ABF">
        <w:t>;</w:t>
      </w:r>
    </w:p>
    <w:p w14:paraId="1A83F50F" w14:textId="231B6286"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w:t>
      </w:r>
      <w:r w:rsidR="007B57D2" w:rsidRPr="003D4ABF">
        <w:t>;</w:t>
      </w:r>
    </w:p>
    <w:p w14:paraId="2FB53467" w14:textId="0978F5F4" w:rsidR="007B57D2" w:rsidRPr="003D4ABF" w:rsidRDefault="007B57D2" w:rsidP="007B57D2">
      <w:pPr>
        <w:pStyle w:val="B1"/>
      </w:pPr>
      <w:r w:rsidRPr="003D4ABF">
        <w:t>-</w:t>
      </w:r>
      <w:r w:rsidRPr="003D4ABF">
        <w:tab/>
        <w:t xml:space="preserve">Provisioning Server address(es) (see clause 5.30 of </w:t>
      </w:r>
      <w:r w:rsidR="0086681B" w:rsidRPr="003D4ABF">
        <w:t>TS</w:t>
      </w:r>
      <w:r w:rsidR="0086681B">
        <w:t> </w:t>
      </w:r>
      <w:r w:rsidR="0086681B" w:rsidRPr="003D4ABF">
        <w:t>23.501</w:t>
      </w:r>
      <w:r w:rsidR="0086681B">
        <w:t> </w:t>
      </w:r>
      <w:r w:rsidR="0086681B"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C9C07F" w:rsidR="00C310C1" w:rsidRPr="003D4ABF" w:rsidRDefault="00C310C1" w:rsidP="00C310C1">
      <w:pPr>
        <w:pStyle w:val="B1"/>
      </w:pPr>
      <w:r>
        <w:t>-</w:t>
      </w:r>
      <w:r>
        <w:tab/>
        <w:t xml:space="preserve">HR-SBO support indication for requesting VPLMN Specific Offloading Policy (see clause 6.2.1.12 and clause 6.7 of </w:t>
      </w:r>
      <w:r w:rsidR="0086681B">
        <w:t>TS 23.548 [</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5B8C170" w:rsidR="00787F8E" w:rsidRPr="003D4ABF" w:rsidRDefault="00787F8E" w:rsidP="00787F8E">
      <w:r w:rsidRPr="003D4ABF">
        <w:t>The UDR may provide policy information related to an ASP</w:t>
      </w:r>
      <w:r w:rsidR="003D4ABF">
        <w:t xml:space="preserve"> as defined in clause 5.2.12.2 of </w:t>
      </w:r>
      <w:r w:rsidR="0086681B">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2CDDE72E" w:rsidR="00787F8E" w:rsidRPr="003D4ABF" w:rsidRDefault="00787F8E" w:rsidP="00787F8E">
      <w:r w:rsidRPr="003D4ABF">
        <w:t xml:space="preserve">The UDR may provide the service specific information as defined in clause 4.15.6.7 of </w:t>
      </w:r>
      <w:r w:rsidR="0086681B" w:rsidRPr="003D4ABF">
        <w:t>TS</w:t>
      </w:r>
      <w:r w:rsidR="0086681B">
        <w:t> </w:t>
      </w:r>
      <w:r w:rsidR="0086681B" w:rsidRPr="003D4ABF">
        <w:t>23.502</w:t>
      </w:r>
      <w:r w:rsidR="0086681B">
        <w:t> </w:t>
      </w:r>
      <w:r w:rsidR="0086681B" w:rsidRPr="003D4ABF">
        <w:t>[</w:t>
      </w:r>
      <w:r w:rsidRPr="003D4ABF">
        <w:t>3].</w:t>
      </w:r>
    </w:p>
    <w:p w14:paraId="3E6137D6" w14:textId="1944FD28" w:rsidR="00787F8E" w:rsidRPr="003D4ABF" w:rsidRDefault="00787F8E" w:rsidP="00787F8E">
      <w:r w:rsidRPr="003D4ABF">
        <w:t>The AF, if involved, may provide application session related information</w:t>
      </w:r>
      <w:r w:rsidR="003D4ABF">
        <w:t xml:space="preserve"> as defined in clause 5.2.5.3 of </w:t>
      </w:r>
      <w:r w:rsidR="0086681B">
        <w:t>TS 23.502 [</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3320E890" w14:textId="20240EBD" w:rsidR="00B267EA" w:rsidRDefault="00B267EA" w:rsidP="00787F8E">
      <w:pPr>
        <w:pStyle w:val="B1"/>
      </w:pPr>
      <w:r>
        <w:t>-</w:t>
      </w:r>
      <w:r>
        <w:tab/>
        <w:t>Indication of ECN marking for L4S;</w:t>
      </w:r>
    </w:p>
    <w:p w14:paraId="61857F84" w14:textId="4073BCDB"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lastRenderedPageBreak/>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17892CFF"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86681B">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021E46D5" w:rsidR="00787F8E" w:rsidRPr="003D4ABF" w:rsidRDefault="00787F8E" w:rsidP="00787F8E">
      <w:r w:rsidRPr="003D4ABF">
        <w:t>The CHF, if involved, may provide the following information for a subscriber</w:t>
      </w:r>
      <w:r w:rsidR="003D4ABF">
        <w:t xml:space="preserve"> as defined in clause 5.2.5.17 of </w:t>
      </w:r>
      <w:r w:rsidR="0086681B">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2CF5547D" w:rsidR="00787F8E" w:rsidRPr="003D4ABF" w:rsidRDefault="00787F8E" w:rsidP="00787F8E">
      <w:r w:rsidRPr="003D4ABF">
        <w:lastRenderedPageBreak/>
        <w:t xml:space="preserve">The 5QIs (see clause 5.7.4 of </w:t>
      </w:r>
      <w:r w:rsidR="0086681B" w:rsidRPr="003D4ABF">
        <w:t>TS</w:t>
      </w:r>
      <w:r w:rsidR="0086681B">
        <w:t> </w:t>
      </w:r>
      <w:r w:rsidR="0086681B" w:rsidRPr="003D4ABF">
        <w:t>23.501</w:t>
      </w:r>
      <w:r w:rsidR="0086681B">
        <w:t> </w:t>
      </w:r>
      <w:r w:rsidR="0086681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25" w:name="_CR6_2_1_3"/>
      <w:bookmarkStart w:id="1026" w:name="_Toc19197364"/>
      <w:bookmarkStart w:id="1027" w:name="_Toc27896517"/>
      <w:bookmarkStart w:id="1028" w:name="_Toc36192685"/>
      <w:bookmarkStart w:id="1029" w:name="_Toc37076416"/>
      <w:bookmarkStart w:id="1030" w:name="_Toc45194866"/>
      <w:bookmarkStart w:id="1031" w:name="_Toc47594278"/>
      <w:bookmarkStart w:id="1032" w:name="_Toc51836907"/>
      <w:bookmarkStart w:id="1033" w:name="_Toc178072833"/>
      <w:bookmarkEnd w:id="1025"/>
      <w:r w:rsidRPr="003D4ABF">
        <w:t>6.2.1.</w:t>
      </w:r>
      <w:r w:rsidRPr="003D4ABF">
        <w:rPr>
          <w:lang w:eastAsia="zh-CN"/>
        </w:rPr>
        <w:t>3</w:t>
      </w:r>
      <w:r w:rsidRPr="003D4ABF">
        <w:tab/>
        <w:t>Policy control s</w:t>
      </w:r>
      <w:r w:rsidRPr="003D4ABF">
        <w:rPr>
          <w:lang w:eastAsia="zh-CN"/>
        </w:rPr>
        <w:t>ubscription information management</w:t>
      </w:r>
      <w:bookmarkEnd w:id="1026"/>
      <w:bookmarkEnd w:id="1027"/>
      <w:bookmarkEnd w:id="1028"/>
      <w:bookmarkEnd w:id="1029"/>
      <w:bookmarkEnd w:id="1030"/>
      <w:bookmarkEnd w:id="1031"/>
      <w:bookmarkEnd w:id="1032"/>
      <w:bookmarkEnd w:id="1033"/>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3C56B1B"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86681B" w:rsidRPr="00E20298">
        <w:t>TS</w:t>
      </w:r>
      <w:r w:rsidR="0086681B">
        <w:t> </w:t>
      </w:r>
      <w:r w:rsidR="0086681B" w:rsidRPr="00E20298">
        <w:t>23.501</w:t>
      </w:r>
      <w:r w:rsidR="0086681B">
        <w:t> </w:t>
      </w:r>
      <w:r w:rsidR="0086681B"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034" w:name="_CRTable6_21"/>
      <w:r w:rsidRPr="003D4ABF">
        <w:rPr>
          <w:rFonts w:eastAsia="DengXian"/>
        </w:rPr>
        <w:t xml:space="preserve">Table </w:t>
      </w:r>
      <w:bookmarkEnd w:id="1034"/>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0037B1A9" w:rsidR="00853928" w:rsidRPr="003D4ABF" w:rsidRDefault="00853928" w:rsidP="00853928">
            <w:pPr>
              <w:pStyle w:val="TAL"/>
            </w:pPr>
            <w:r>
              <w:t>The address of the Charging Function and optionally the associated CHF instance ID and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B91C41" w:rsidRPr="003D4ABF" w14:paraId="188FF86D" w14:textId="77777777" w:rsidTr="003D3839">
        <w:trPr>
          <w:cantSplit/>
        </w:trPr>
        <w:tc>
          <w:tcPr>
            <w:tcW w:w="2093" w:type="dxa"/>
          </w:tcPr>
          <w:p w14:paraId="08F396EA" w14:textId="16A05B23" w:rsidR="00B91C41" w:rsidRPr="003D4ABF" w:rsidRDefault="00B91C41" w:rsidP="00B91C41">
            <w:pPr>
              <w:pStyle w:val="TAL"/>
            </w:pPr>
            <w:r>
              <w:t>Indication of VPLMN specific URSP rule support</w:t>
            </w:r>
          </w:p>
        </w:tc>
        <w:tc>
          <w:tcPr>
            <w:tcW w:w="4961" w:type="dxa"/>
          </w:tcPr>
          <w:p w14:paraId="03F14A94" w14:textId="07406835" w:rsidR="00B91C41" w:rsidRPr="003D4ABF" w:rsidRDefault="00B91C41" w:rsidP="00B91C41">
            <w:pPr>
              <w:pStyle w:val="TAL"/>
            </w:pPr>
            <w:r>
              <w:t>Indicates the UE support of VPLMN specific URSP rules.</w:t>
            </w:r>
          </w:p>
        </w:tc>
        <w:tc>
          <w:tcPr>
            <w:tcW w:w="1134" w:type="dxa"/>
          </w:tcPr>
          <w:p w14:paraId="5AC6D2C0" w14:textId="2CEE05B3" w:rsidR="00B91C41" w:rsidRPr="003D4ABF" w:rsidRDefault="00B91C41" w:rsidP="00B91C41">
            <w:pPr>
              <w:pStyle w:val="TAL"/>
              <w:rPr>
                <w:szCs w:val="18"/>
              </w:rPr>
            </w:pPr>
            <w:r w:rsidRPr="003D4ABF">
              <w:rPr>
                <w:szCs w:val="18"/>
              </w:rPr>
              <w:t>Optional</w:t>
            </w:r>
          </w:p>
        </w:tc>
      </w:tr>
      <w:tr w:rsidR="00B91C41" w:rsidRPr="003D4ABF" w14:paraId="18319D17" w14:textId="77777777" w:rsidTr="00844BD5">
        <w:trPr>
          <w:cantSplit/>
        </w:trPr>
        <w:tc>
          <w:tcPr>
            <w:tcW w:w="8188" w:type="dxa"/>
            <w:gridSpan w:val="3"/>
          </w:tcPr>
          <w:p w14:paraId="186A0E52" w14:textId="2C85F88B" w:rsidR="00B91C41" w:rsidRDefault="00B91C41" w:rsidP="00B91C41">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0B5BC0BF" w:rsidR="00B91C41" w:rsidRPr="003D4ABF" w:rsidRDefault="00B91C41" w:rsidP="00B91C41">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lastRenderedPageBreak/>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035" w:name="_CRTable6_22"/>
      <w:r w:rsidRPr="003D4ABF">
        <w:rPr>
          <w:rFonts w:eastAsia="DengXian"/>
        </w:rPr>
        <w:t xml:space="preserve">Table </w:t>
      </w:r>
      <w:bookmarkEnd w:id="1035"/>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03399D" w:rsidRPr="003D4ABF" w14:paraId="29FE10B2" w14:textId="77777777" w:rsidTr="00844BD5">
        <w:trPr>
          <w:cantSplit/>
        </w:trPr>
        <w:tc>
          <w:tcPr>
            <w:tcW w:w="2093" w:type="dxa"/>
          </w:tcPr>
          <w:p w14:paraId="67F051A5" w14:textId="77777777" w:rsidR="0003399D" w:rsidRPr="003D4ABF" w:rsidRDefault="0003399D" w:rsidP="0003399D">
            <w:pPr>
              <w:pStyle w:val="TAL"/>
              <w:keepNext w:val="0"/>
              <w:rPr>
                <w:b/>
              </w:rPr>
            </w:pPr>
            <w:r w:rsidRPr="003D4ABF">
              <w:rPr>
                <w:b/>
              </w:rPr>
              <w:t>Charging related information</w:t>
            </w:r>
          </w:p>
        </w:tc>
        <w:tc>
          <w:tcPr>
            <w:tcW w:w="4961" w:type="dxa"/>
          </w:tcPr>
          <w:p w14:paraId="09790F52" w14:textId="698BACEA" w:rsidR="0003399D" w:rsidRPr="003D4ABF" w:rsidRDefault="0003399D" w:rsidP="0003399D">
            <w:pPr>
              <w:pStyle w:val="TAL"/>
              <w:keepNext w:val="0"/>
            </w:pPr>
            <w:r w:rsidRPr="003D4ABF">
              <w:t>This part defines the charging related information in the policy control subscription profile</w:t>
            </w:r>
            <w:r>
              <w:t>.</w:t>
            </w:r>
          </w:p>
        </w:tc>
        <w:tc>
          <w:tcPr>
            <w:tcW w:w="1276" w:type="dxa"/>
          </w:tcPr>
          <w:p w14:paraId="044D713E" w14:textId="77777777" w:rsidR="0003399D" w:rsidRPr="003D4ABF" w:rsidRDefault="0003399D" w:rsidP="0003399D">
            <w:pPr>
              <w:pStyle w:val="TAL"/>
              <w:keepNext w:val="0"/>
              <w:rPr>
                <w:szCs w:val="18"/>
              </w:rPr>
            </w:pPr>
          </w:p>
        </w:tc>
      </w:tr>
      <w:tr w:rsidR="0003399D" w:rsidRPr="003D4ABF" w14:paraId="76E839BD" w14:textId="77777777" w:rsidTr="00844BD5">
        <w:trPr>
          <w:cantSplit/>
        </w:trPr>
        <w:tc>
          <w:tcPr>
            <w:tcW w:w="2093" w:type="dxa"/>
          </w:tcPr>
          <w:p w14:paraId="12D346D9" w14:textId="77777777" w:rsidR="0003399D" w:rsidRPr="003D4ABF" w:rsidRDefault="0003399D" w:rsidP="0003399D">
            <w:pPr>
              <w:pStyle w:val="TAL"/>
              <w:keepNext w:val="0"/>
            </w:pPr>
            <w:r w:rsidRPr="003D4ABF">
              <w:t>Default charging method</w:t>
            </w:r>
          </w:p>
        </w:tc>
        <w:tc>
          <w:tcPr>
            <w:tcW w:w="4961" w:type="dxa"/>
          </w:tcPr>
          <w:p w14:paraId="4E519F90" w14:textId="643577A6" w:rsidR="0003399D" w:rsidRPr="003D4ABF" w:rsidRDefault="0003399D" w:rsidP="0003399D">
            <w:pPr>
              <w:pStyle w:val="TAL"/>
              <w:keepNext w:val="0"/>
            </w:pPr>
            <w:r w:rsidRPr="003D4ABF">
              <w:t>Default charging method for the PDU Session (online / offline)</w:t>
            </w:r>
            <w:r>
              <w:t>.</w:t>
            </w:r>
          </w:p>
        </w:tc>
        <w:tc>
          <w:tcPr>
            <w:tcW w:w="1276" w:type="dxa"/>
          </w:tcPr>
          <w:p w14:paraId="2C634203" w14:textId="77777777" w:rsidR="0003399D" w:rsidRPr="003D4ABF" w:rsidRDefault="0003399D" w:rsidP="0003399D">
            <w:pPr>
              <w:pStyle w:val="TAL"/>
              <w:keepNext w:val="0"/>
              <w:rPr>
                <w:szCs w:val="18"/>
              </w:rPr>
            </w:pPr>
            <w:r w:rsidRPr="003D4ABF">
              <w:rPr>
                <w:szCs w:val="18"/>
              </w:rPr>
              <w:t>Optional</w:t>
            </w:r>
          </w:p>
        </w:tc>
      </w:tr>
      <w:tr w:rsidR="0003399D" w:rsidRPr="003D4ABF" w14:paraId="1B38BBFE" w14:textId="77777777" w:rsidTr="00844BD5">
        <w:trPr>
          <w:cantSplit/>
        </w:trPr>
        <w:tc>
          <w:tcPr>
            <w:tcW w:w="2093" w:type="dxa"/>
          </w:tcPr>
          <w:p w14:paraId="45FC00E5" w14:textId="77777777" w:rsidR="0003399D" w:rsidRPr="003D4ABF" w:rsidRDefault="0003399D" w:rsidP="0003399D">
            <w:pPr>
              <w:pStyle w:val="TAL"/>
              <w:keepNext w:val="0"/>
            </w:pPr>
            <w:r w:rsidRPr="003D4ABF">
              <w:t>CHF address</w:t>
            </w:r>
          </w:p>
        </w:tc>
        <w:tc>
          <w:tcPr>
            <w:tcW w:w="4961" w:type="dxa"/>
          </w:tcPr>
          <w:p w14:paraId="6FBB2722" w14:textId="5CC67F52" w:rsidR="0003399D" w:rsidRPr="003D4ABF" w:rsidRDefault="0003399D" w:rsidP="0003399D">
            <w:pPr>
              <w:pStyle w:val="TAL"/>
              <w:keepNext w:val="0"/>
            </w:pPr>
            <w:r w:rsidRPr="003D4ABF">
              <w:t>The address of the Charging Function and optionally the associated CHF instance ID and CHF set ID (see clause 6.3.1.0 of TS 23.501 [2])</w:t>
            </w:r>
            <w:r>
              <w:t>.</w:t>
            </w:r>
          </w:p>
        </w:tc>
        <w:tc>
          <w:tcPr>
            <w:tcW w:w="1276" w:type="dxa"/>
          </w:tcPr>
          <w:p w14:paraId="79D92A4D" w14:textId="77777777" w:rsidR="0003399D" w:rsidRPr="003D4ABF" w:rsidRDefault="0003399D" w:rsidP="0003399D">
            <w:pPr>
              <w:pStyle w:val="TAL"/>
              <w:keepNext w:val="0"/>
              <w:rPr>
                <w:szCs w:val="18"/>
              </w:rPr>
            </w:pPr>
            <w:r w:rsidRPr="003D4ABF">
              <w:rPr>
                <w:szCs w:val="18"/>
              </w:rPr>
              <w:t>Optional</w:t>
            </w:r>
          </w:p>
        </w:tc>
      </w:tr>
      <w:tr w:rsidR="0003399D" w:rsidRPr="003D4ABF" w14:paraId="738FB2EF" w14:textId="77777777" w:rsidTr="00844BD5">
        <w:trPr>
          <w:cantSplit/>
        </w:trPr>
        <w:tc>
          <w:tcPr>
            <w:tcW w:w="2093" w:type="dxa"/>
          </w:tcPr>
          <w:p w14:paraId="6A90C807" w14:textId="77777777" w:rsidR="0003399D" w:rsidRPr="003D4ABF" w:rsidRDefault="0003399D" w:rsidP="0003399D">
            <w:pPr>
              <w:pStyle w:val="TAL"/>
              <w:keepNext w:val="0"/>
              <w:rPr>
                <w:b/>
              </w:rPr>
            </w:pPr>
            <w:r w:rsidRPr="003D4ABF">
              <w:rPr>
                <w:b/>
              </w:rPr>
              <w:t>Usage monitoring related information</w:t>
            </w:r>
          </w:p>
        </w:tc>
        <w:tc>
          <w:tcPr>
            <w:tcW w:w="4961" w:type="dxa"/>
          </w:tcPr>
          <w:p w14:paraId="4F569CB1" w14:textId="6EC3EAAA" w:rsidR="0003399D" w:rsidRPr="003D4ABF" w:rsidRDefault="0003399D" w:rsidP="0003399D">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03399D" w:rsidRPr="003D4ABF" w:rsidRDefault="0003399D" w:rsidP="0003399D">
            <w:pPr>
              <w:pStyle w:val="TAL"/>
              <w:keepNext w:val="0"/>
              <w:rPr>
                <w:szCs w:val="18"/>
              </w:rPr>
            </w:pPr>
          </w:p>
        </w:tc>
      </w:tr>
      <w:tr w:rsidR="0003399D" w:rsidRPr="003D4ABF" w14:paraId="12A53715" w14:textId="77777777" w:rsidTr="00844BD5">
        <w:trPr>
          <w:cantSplit/>
        </w:trPr>
        <w:tc>
          <w:tcPr>
            <w:tcW w:w="2093" w:type="dxa"/>
          </w:tcPr>
          <w:p w14:paraId="6AD06A3E" w14:textId="77777777" w:rsidR="0003399D" w:rsidRPr="003D4ABF" w:rsidRDefault="0003399D" w:rsidP="0003399D">
            <w:pPr>
              <w:pStyle w:val="TAL"/>
              <w:keepNext w:val="0"/>
            </w:pPr>
            <w:r w:rsidRPr="003D4ABF">
              <w:t>Monitoring key</w:t>
            </w:r>
          </w:p>
        </w:tc>
        <w:tc>
          <w:tcPr>
            <w:tcW w:w="4961" w:type="dxa"/>
          </w:tcPr>
          <w:p w14:paraId="5888AA42" w14:textId="33523F36" w:rsidR="0003399D" w:rsidRPr="003D4ABF" w:rsidRDefault="0003399D" w:rsidP="0003399D">
            <w:pPr>
              <w:pStyle w:val="TAL"/>
              <w:keepNext w:val="0"/>
            </w:pPr>
            <w:r w:rsidRPr="003D4ABF">
              <w:t>An identifier to a usage monitoring control instance that includes one or more PCC rules</w:t>
            </w:r>
            <w:r>
              <w:t>.</w:t>
            </w:r>
          </w:p>
        </w:tc>
        <w:tc>
          <w:tcPr>
            <w:tcW w:w="1276" w:type="dxa"/>
          </w:tcPr>
          <w:p w14:paraId="0DF888CF" w14:textId="49DD63CC" w:rsidR="0003399D" w:rsidRPr="003D4ABF" w:rsidRDefault="0003399D" w:rsidP="0003399D">
            <w:pPr>
              <w:pStyle w:val="TAL"/>
              <w:keepNext w:val="0"/>
              <w:rPr>
                <w:szCs w:val="18"/>
              </w:rPr>
            </w:pPr>
            <w:r w:rsidRPr="003D4ABF">
              <w:rPr>
                <w:szCs w:val="18"/>
              </w:rPr>
              <w:t>Conditional (NOTE 1)</w:t>
            </w:r>
          </w:p>
        </w:tc>
      </w:tr>
      <w:tr w:rsidR="0003399D" w:rsidRPr="003D4ABF" w14:paraId="2B452258" w14:textId="77777777" w:rsidTr="00844BD5">
        <w:trPr>
          <w:cantSplit/>
        </w:trPr>
        <w:tc>
          <w:tcPr>
            <w:tcW w:w="2093" w:type="dxa"/>
          </w:tcPr>
          <w:p w14:paraId="673ED7D9" w14:textId="77777777" w:rsidR="0003399D" w:rsidRPr="003D4ABF" w:rsidRDefault="0003399D" w:rsidP="0003399D">
            <w:pPr>
              <w:pStyle w:val="TAL"/>
              <w:keepNext w:val="0"/>
            </w:pPr>
            <w:r w:rsidRPr="003D4ABF">
              <w:t>Usage monitoring level</w:t>
            </w:r>
          </w:p>
        </w:tc>
        <w:tc>
          <w:tcPr>
            <w:tcW w:w="4961" w:type="dxa"/>
          </w:tcPr>
          <w:p w14:paraId="70EB9B03" w14:textId="494EC99F" w:rsidR="0003399D" w:rsidRPr="003D4ABF" w:rsidRDefault="0003399D" w:rsidP="0003399D">
            <w:pPr>
              <w:pStyle w:val="TAL"/>
              <w:keepNext w:val="0"/>
            </w:pPr>
            <w:r w:rsidRPr="003D4ABF">
              <w:t>Indicates the scope of the usage monitoring instance (PDU Session level or per Service)</w:t>
            </w:r>
            <w:r>
              <w:t>.</w:t>
            </w:r>
          </w:p>
        </w:tc>
        <w:tc>
          <w:tcPr>
            <w:tcW w:w="1276" w:type="dxa"/>
          </w:tcPr>
          <w:p w14:paraId="19A6B39C" w14:textId="77777777" w:rsidR="0003399D" w:rsidRPr="003D4ABF" w:rsidRDefault="0003399D" w:rsidP="0003399D">
            <w:pPr>
              <w:pStyle w:val="TAL"/>
              <w:keepNext w:val="0"/>
              <w:rPr>
                <w:szCs w:val="18"/>
              </w:rPr>
            </w:pPr>
            <w:r w:rsidRPr="003D4ABF">
              <w:rPr>
                <w:szCs w:val="18"/>
              </w:rPr>
              <w:t>Optional</w:t>
            </w:r>
          </w:p>
        </w:tc>
      </w:tr>
      <w:tr w:rsidR="0003399D" w:rsidRPr="003D4ABF" w14:paraId="45BC8625" w14:textId="77777777" w:rsidTr="00844BD5">
        <w:trPr>
          <w:cantSplit/>
        </w:trPr>
        <w:tc>
          <w:tcPr>
            <w:tcW w:w="2093" w:type="dxa"/>
          </w:tcPr>
          <w:p w14:paraId="16434610" w14:textId="77777777" w:rsidR="0003399D" w:rsidRPr="003D4ABF" w:rsidRDefault="0003399D" w:rsidP="0003399D">
            <w:pPr>
              <w:pStyle w:val="TAL"/>
              <w:keepNext w:val="0"/>
            </w:pPr>
            <w:r w:rsidRPr="003D4ABF">
              <w:t>Start date</w:t>
            </w:r>
          </w:p>
        </w:tc>
        <w:tc>
          <w:tcPr>
            <w:tcW w:w="4961" w:type="dxa"/>
          </w:tcPr>
          <w:p w14:paraId="2DE3A137" w14:textId="09E506C6" w:rsidR="0003399D" w:rsidRPr="003D4ABF" w:rsidRDefault="0003399D" w:rsidP="0003399D">
            <w:pPr>
              <w:pStyle w:val="TAL"/>
              <w:keepNext w:val="0"/>
            </w:pPr>
            <w:r w:rsidRPr="003D4ABF">
              <w:t>Start date and time when the usage monitoring profile applies</w:t>
            </w:r>
            <w:r>
              <w:t>.</w:t>
            </w:r>
          </w:p>
        </w:tc>
        <w:tc>
          <w:tcPr>
            <w:tcW w:w="1276" w:type="dxa"/>
          </w:tcPr>
          <w:p w14:paraId="10AC86D0" w14:textId="77777777" w:rsidR="0003399D" w:rsidRPr="003D4ABF" w:rsidRDefault="0003399D" w:rsidP="0003399D">
            <w:pPr>
              <w:pStyle w:val="TAL"/>
              <w:keepNext w:val="0"/>
              <w:rPr>
                <w:szCs w:val="18"/>
              </w:rPr>
            </w:pPr>
            <w:r w:rsidRPr="003D4ABF">
              <w:rPr>
                <w:szCs w:val="18"/>
              </w:rPr>
              <w:t>Optional</w:t>
            </w:r>
          </w:p>
        </w:tc>
      </w:tr>
      <w:tr w:rsidR="0003399D" w:rsidRPr="003D4ABF" w14:paraId="2077F3CA" w14:textId="77777777" w:rsidTr="00844BD5">
        <w:trPr>
          <w:cantSplit/>
        </w:trPr>
        <w:tc>
          <w:tcPr>
            <w:tcW w:w="2093" w:type="dxa"/>
          </w:tcPr>
          <w:p w14:paraId="6C731633" w14:textId="77777777" w:rsidR="0003399D" w:rsidRPr="003D4ABF" w:rsidRDefault="0003399D" w:rsidP="0003399D">
            <w:pPr>
              <w:pStyle w:val="TAL"/>
              <w:keepNext w:val="0"/>
            </w:pPr>
            <w:r w:rsidRPr="003D4ABF">
              <w:t>End date</w:t>
            </w:r>
          </w:p>
        </w:tc>
        <w:tc>
          <w:tcPr>
            <w:tcW w:w="4961" w:type="dxa"/>
          </w:tcPr>
          <w:p w14:paraId="16279DCA" w14:textId="14D33EDC" w:rsidR="0003399D" w:rsidRPr="003D4ABF" w:rsidRDefault="0003399D" w:rsidP="0003399D">
            <w:pPr>
              <w:pStyle w:val="TAL"/>
              <w:keepNext w:val="0"/>
            </w:pPr>
            <w:r w:rsidRPr="003D4ABF">
              <w:t>End date and time when the usage monitoring profile applies</w:t>
            </w:r>
            <w:r>
              <w:t>.</w:t>
            </w:r>
          </w:p>
        </w:tc>
        <w:tc>
          <w:tcPr>
            <w:tcW w:w="1276" w:type="dxa"/>
          </w:tcPr>
          <w:p w14:paraId="08DCFA38" w14:textId="77777777" w:rsidR="0003399D" w:rsidRPr="003D4ABF" w:rsidRDefault="0003399D" w:rsidP="0003399D">
            <w:pPr>
              <w:pStyle w:val="TAL"/>
              <w:keepNext w:val="0"/>
              <w:rPr>
                <w:szCs w:val="18"/>
              </w:rPr>
            </w:pPr>
            <w:r w:rsidRPr="003D4ABF">
              <w:rPr>
                <w:szCs w:val="18"/>
              </w:rPr>
              <w:t>Optional</w:t>
            </w:r>
          </w:p>
        </w:tc>
      </w:tr>
      <w:tr w:rsidR="0003399D" w:rsidRPr="003D4ABF" w14:paraId="261D9539" w14:textId="77777777" w:rsidTr="00844BD5">
        <w:trPr>
          <w:cantSplit/>
        </w:trPr>
        <w:tc>
          <w:tcPr>
            <w:tcW w:w="2093" w:type="dxa"/>
          </w:tcPr>
          <w:p w14:paraId="34D03DC3" w14:textId="77777777" w:rsidR="0003399D" w:rsidRPr="003D4ABF" w:rsidRDefault="0003399D" w:rsidP="0003399D">
            <w:pPr>
              <w:pStyle w:val="TAL"/>
              <w:keepNext w:val="0"/>
            </w:pPr>
            <w:r w:rsidRPr="003D4ABF">
              <w:t>Volume limit</w:t>
            </w:r>
          </w:p>
        </w:tc>
        <w:tc>
          <w:tcPr>
            <w:tcW w:w="4961" w:type="dxa"/>
          </w:tcPr>
          <w:p w14:paraId="33DE3037" w14:textId="064DD09B" w:rsidR="0003399D" w:rsidRPr="003D4ABF" w:rsidRDefault="0003399D" w:rsidP="0003399D">
            <w:pPr>
              <w:pStyle w:val="TAL"/>
              <w:keepNext w:val="0"/>
            </w:pPr>
            <w:r w:rsidRPr="003D4ABF">
              <w:t>Maximum allowed traffic volume</w:t>
            </w:r>
            <w:r>
              <w:t>.</w:t>
            </w:r>
          </w:p>
        </w:tc>
        <w:tc>
          <w:tcPr>
            <w:tcW w:w="1276" w:type="dxa"/>
          </w:tcPr>
          <w:p w14:paraId="6DEC87AB" w14:textId="77777777" w:rsidR="0003399D" w:rsidRPr="003D4ABF" w:rsidRDefault="0003399D" w:rsidP="0003399D">
            <w:pPr>
              <w:pStyle w:val="TAL"/>
              <w:keepNext w:val="0"/>
              <w:rPr>
                <w:szCs w:val="18"/>
              </w:rPr>
            </w:pPr>
            <w:r w:rsidRPr="003D4ABF">
              <w:rPr>
                <w:szCs w:val="18"/>
              </w:rPr>
              <w:t>Optional</w:t>
            </w:r>
          </w:p>
        </w:tc>
      </w:tr>
      <w:tr w:rsidR="0003399D" w:rsidRPr="003D4ABF" w14:paraId="6703649B" w14:textId="77777777" w:rsidTr="00844BD5">
        <w:trPr>
          <w:cantSplit/>
        </w:trPr>
        <w:tc>
          <w:tcPr>
            <w:tcW w:w="2093" w:type="dxa"/>
          </w:tcPr>
          <w:p w14:paraId="57F266F9" w14:textId="77777777" w:rsidR="0003399D" w:rsidRPr="003D4ABF" w:rsidRDefault="0003399D" w:rsidP="0003399D">
            <w:pPr>
              <w:pStyle w:val="TAL"/>
              <w:keepNext w:val="0"/>
            </w:pPr>
            <w:r w:rsidRPr="003D4ABF">
              <w:t>Time limit</w:t>
            </w:r>
          </w:p>
        </w:tc>
        <w:tc>
          <w:tcPr>
            <w:tcW w:w="4961" w:type="dxa"/>
          </w:tcPr>
          <w:p w14:paraId="0965524D" w14:textId="294580D8" w:rsidR="0003399D" w:rsidRPr="003D4ABF" w:rsidRDefault="0003399D" w:rsidP="0003399D">
            <w:pPr>
              <w:pStyle w:val="TAL"/>
              <w:keepNext w:val="0"/>
            </w:pPr>
            <w:r w:rsidRPr="003D4ABF">
              <w:t>Maximum allowed resource time usage</w:t>
            </w:r>
            <w:r>
              <w:t>.</w:t>
            </w:r>
          </w:p>
        </w:tc>
        <w:tc>
          <w:tcPr>
            <w:tcW w:w="1276" w:type="dxa"/>
          </w:tcPr>
          <w:p w14:paraId="0F130069" w14:textId="77777777" w:rsidR="0003399D" w:rsidRPr="003D4ABF" w:rsidRDefault="0003399D" w:rsidP="0003399D">
            <w:pPr>
              <w:pStyle w:val="TAL"/>
              <w:keepNext w:val="0"/>
              <w:rPr>
                <w:szCs w:val="18"/>
              </w:rPr>
            </w:pPr>
            <w:r w:rsidRPr="003D4ABF">
              <w:rPr>
                <w:szCs w:val="18"/>
              </w:rPr>
              <w:t>Optional</w:t>
            </w:r>
          </w:p>
        </w:tc>
      </w:tr>
      <w:tr w:rsidR="0003399D" w:rsidRPr="003D4ABF" w14:paraId="790FBD43" w14:textId="77777777" w:rsidTr="00844BD5">
        <w:trPr>
          <w:cantSplit/>
        </w:trPr>
        <w:tc>
          <w:tcPr>
            <w:tcW w:w="2093" w:type="dxa"/>
          </w:tcPr>
          <w:p w14:paraId="08376B73" w14:textId="77777777" w:rsidR="0003399D" w:rsidRPr="003D4ABF" w:rsidRDefault="0003399D" w:rsidP="0003399D">
            <w:pPr>
              <w:pStyle w:val="TAL"/>
              <w:keepNext w:val="0"/>
            </w:pPr>
            <w:r w:rsidRPr="003D4ABF">
              <w:t>Reset period</w:t>
            </w:r>
          </w:p>
        </w:tc>
        <w:tc>
          <w:tcPr>
            <w:tcW w:w="4961" w:type="dxa"/>
          </w:tcPr>
          <w:p w14:paraId="5121C5C9" w14:textId="1DC7F9AD" w:rsidR="0003399D" w:rsidRPr="003D4ABF" w:rsidRDefault="0003399D" w:rsidP="0003399D">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03399D" w:rsidRPr="003D4ABF" w:rsidRDefault="0003399D" w:rsidP="0003399D">
            <w:pPr>
              <w:pStyle w:val="TAL"/>
              <w:keepNext w:val="0"/>
              <w:rPr>
                <w:szCs w:val="18"/>
              </w:rPr>
            </w:pPr>
            <w:r w:rsidRPr="003D4ABF">
              <w:rPr>
                <w:szCs w:val="18"/>
              </w:rPr>
              <w:t>Optional</w:t>
            </w:r>
          </w:p>
        </w:tc>
      </w:tr>
      <w:tr w:rsidR="0003399D" w:rsidRPr="003D4ABF" w14:paraId="1D9A74E7" w14:textId="77777777" w:rsidTr="00844BD5">
        <w:trPr>
          <w:cantSplit/>
        </w:trPr>
        <w:tc>
          <w:tcPr>
            <w:tcW w:w="2093" w:type="dxa"/>
          </w:tcPr>
          <w:p w14:paraId="6BDCA3F4" w14:textId="77777777" w:rsidR="0003399D" w:rsidRPr="003D4ABF" w:rsidRDefault="0003399D" w:rsidP="0003399D">
            <w:pPr>
              <w:pStyle w:val="TAL"/>
              <w:keepNext w:val="0"/>
              <w:rPr>
                <w:b/>
              </w:rPr>
            </w:pPr>
            <w:r w:rsidRPr="003D4ABF">
              <w:rPr>
                <w:b/>
              </w:rPr>
              <w:lastRenderedPageBreak/>
              <w:t>MPS subscription data</w:t>
            </w:r>
          </w:p>
        </w:tc>
        <w:tc>
          <w:tcPr>
            <w:tcW w:w="4961" w:type="dxa"/>
          </w:tcPr>
          <w:p w14:paraId="0A8AC825" w14:textId="43694DAF" w:rsidR="0003399D" w:rsidRPr="003D4ABF" w:rsidRDefault="0003399D" w:rsidP="0003399D">
            <w:pPr>
              <w:pStyle w:val="TAL"/>
              <w:keepNext w:val="0"/>
            </w:pPr>
            <w:r w:rsidRPr="003D4ABF">
              <w:t>This part defines the MPS subscription information in the policy control subscription profile</w:t>
            </w:r>
            <w:r>
              <w:t>.</w:t>
            </w:r>
          </w:p>
        </w:tc>
        <w:tc>
          <w:tcPr>
            <w:tcW w:w="1276" w:type="dxa"/>
          </w:tcPr>
          <w:p w14:paraId="092CFAB4" w14:textId="77777777" w:rsidR="0003399D" w:rsidRPr="003D4ABF" w:rsidRDefault="0003399D" w:rsidP="0003399D">
            <w:pPr>
              <w:pStyle w:val="TAL"/>
              <w:keepNext w:val="0"/>
              <w:rPr>
                <w:szCs w:val="18"/>
              </w:rPr>
            </w:pPr>
          </w:p>
        </w:tc>
      </w:tr>
      <w:tr w:rsidR="0003399D" w:rsidRPr="003D4ABF" w14:paraId="1DB14FDE" w14:textId="77777777" w:rsidTr="00844BD5">
        <w:trPr>
          <w:cantSplit/>
        </w:trPr>
        <w:tc>
          <w:tcPr>
            <w:tcW w:w="2093" w:type="dxa"/>
          </w:tcPr>
          <w:p w14:paraId="49838D85" w14:textId="77777777" w:rsidR="0003399D" w:rsidRPr="003D4ABF" w:rsidRDefault="0003399D" w:rsidP="0003399D">
            <w:pPr>
              <w:pStyle w:val="TAL"/>
              <w:keepNext w:val="0"/>
            </w:pPr>
            <w:r w:rsidRPr="003D4ABF">
              <w:t>MPS priority</w:t>
            </w:r>
          </w:p>
        </w:tc>
        <w:tc>
          <w:tcPr>
            <w:tcW w:w="4961" w:type="dxa"/>
          </w:tcPr>
          <w:p w14:paraId="56D90BB8" w14:textId="28006B8E" w:rsidR="0003399D" w:rsidRPr="003D4ABF" w:rsidRDefault="0003399D" w:rsidP="0003399D">
            <w:pPr>
              <w:pStyle w:val="TAL"/>
              <w:keepNext w:val="0"/>
            </w:pPr>
            <w:r w:rsidRPr="003D4ABF">
              <w:t>Indicates subscription to MPS priority service; priority applies to all traffic on the PDU Session</w:t>
            </w:r>
            <w:r>
              <w:t>.</w:t>
            </w:r>
          </w:p>
        </w:tc>
        <w:tc>
          <w:tcPr>
            <w:tcW w:w="1276" w:type="dxa"/>
          </w:tcPr>
          <w:p w14:paraId="5FA37AF7" w14:textId="6F347355" w:rsidR="0003399D" w:rsidRPr="003D4ABF" w:rsidRDefault="0003399D" w:rsidP="0003399D">
            <w:pPr>
              <w:pStyle w:val="TAL"/>
              <w:keepNext w:val="0"/>
              <w:rPr>
                <w:szCs w:val="18"/>
              </w:rPr>
            </w:pPr>
            <w:r w:rsidRPr="003D4ABF">
              <w:rPr>
                <w:szCs w:val="18"/>
              </w:rPr>
              <w:t>Conditional (NOTE 1)</w:t>
            </w:r>
          </w:p>
        </w:tc>
      </w:tr>
      <w:tr w:rsidR="0003399D" w:rsidRPr="003D4ABF" w14:paraId="3C2A7B01" w14:textId="77777777" w:rsidTr="00844BD5">
        <w:trPr>
          <w:cantSplit/>
        </w:trPr>
        <w:tc>
          <w:tcPr>
            <w:tcW w:w="2093" w:type="dxa"/>
          </w:tcPr>
          <w:p w14:paraId="3651ADF9" w14:textId="77777777" w:rsidR="0003399D" w:rsidRPr="003D4ABF" w:rsidRDefault="0003399D" w:rsidP="0003399D">
            <w:pPr>
              <w:pStyle w:val="TAL"/>
              <w:keepNext w:val="0"/>
            </w:pPr>
            <w:r w:rsidRPr="003D4ABF">
              <w:t>IMS signalling priority</w:t>
            </w:r>
          </w:p>
        </w:tc>
        <w:tc>
          <w:tcPr>
            <w:tcW w:w="4961" w:type="dxa"/>
          </w:tcPr>
          <w:p w14:paraId="768BF761" w14:textId="66CF989F" w:rsidR="0003399D" w:rsidRPr="003D4ABF" w:rsidRDefault="0003399D" w:rsidP="0003399D">
            <w:pPr>
              <w:pStyle w:val="TAL"/>
              <w:keepNext w:val="0"/>
            </w:pPr>
            <w:r w:rsidRPr="003D4ABF">
              <w:t>Indicates subscription to IMS signalling priority service; priority only applies to IMS signalling traffic</w:t>
            </w:r>
            <w:r>
              <w:t>.</w:t>
            </w:r>
          </w:p>
        </w:tc>
        <w:tc>
          <w:tcPr>
            <w:tcW w:w="1276" w:type="dxa"/>
          </w:tcPr>
          <w:p w14:paraId="729E40D7" w14:textId="0FA01B1A" w:rsidR="0003399D" w:rsidRPr="003D4ABF" w:rsidRDefault="0003399D" w:rsidP="0003399D">
            <w:pPr>
              <w:pStyle w:val="TAL"/>
              <w:keepNext w:val="0"/>
              <w:rPr>
                <w:szCs w:val="18"/>
              </w:rPr>
            </w:pPr>
            <w:r w:rsidRPr="003D4ABF">
              <w:rPr>
                <w:szCs w:val="18"/>
              </w:rPr>
              <w:t>Conditional (NOTE 1)</w:t>
            </w:r>
          </w:p>
        </w:tc>
      </w:tr>
      <w:tr w:rsidR="0003399D" w:rsidRPr="003D4ABF" w14:paraId="60B2E9AE" w14:textId="77777777" w:rsidTr="00844BD5">
        <w:trPr>
          <w:cantSplit/>
        </w:trPr>
        <w:tc>
          <w:tcPr>
            <w:tcW w:w="2093" w:type="dxa"/>
          </w:tcPr>
          <w:p w14:paraId="44BDBBCA" w14:textId="77777777" w:rsidR="0003399D" w:rsidRPr="003D4ABF" w:rsidRDefault="0003399D" w:rsidP="0003399D">
            <w:pPr>
              <w:pStyle w:val="TAL"/>
              <w:keepNext w:val="0"/>
            </w:pPr>
            <w:r w:rsidRPr="003D4ABF">
              <w:t>MPS priority level</w:t>
            </w:r>
          </w:p>
        </w:tc>
        <w:tc>
          <w:tcPr>
            <w:tcW w:w="4961" w:type="dxa"/>
          </w:tcPr>
          <w:p w14:paraId="3DDA19D6" w14:textId="63D8DAD9" w:rsidR="0003399D" w:rsidRPr="003D4ABF" w:rsidRDefault="0003399D" w:rsidP="0003399D">
            <w:pPr>
              <w:pStyle w:val="TAL"/>
              <w:keepNext w:val="0"/>
            </w:pPr>
            <w:r w:rsidRPr="003D4ABF">
              <w:t>Relative priority level for multimedia priority services</w:t>
            </w:r>
            <w:r>
              <w:t>.</w:t>
            </w:r>
          </w:p>
        </w:tc>
        <w:tc>
          <w:tcPr>
            <w:tcW w:w="1276" w:type="dxa"/>
          </w:tcPr>
          <w:p w14:paraId="731DFE55" w14:textId="513B2620" w:rsidR="0003399D" w:rsidRPr="003D4ABF" w:rsidRDefault="0003399D" w:rsidP="0003399D">
            <w:pPr>
              <w:pStyle w:val="TAL"/>
              <w:keepNext w:val="0"/>
              <w:rPr>
                <w:szCs w:val="18"/>
              </w:rPr>
            </w:pPr>
            <w:r w:rsidRPr="003D4ABF">
              <w:rPr>
                <w:szCs w:val="18"/>
              </w:rPr>
              <w:t>Conditional (NOTE 1)</w:t>
            </w:r>
          </w:p>
        </w:tc>
      </w:tr>
      <w:tr w:rsidR="0003399D" w:rsidRPr="003D4ABF" w14:paraId="36DA13C1" w14:textId="77777777" w:rsidTr="00844BD5">
        <w:trPr>
          <w:cantSplit/>
        </w:trPr>
        <w:tc>
          <w:tcPr>
            <w:tcW w:w="2093" w:type="dxa"/>
          </w:tcPr>
          <w:p w14:paraId="4ABB9A24" w14:textId="77777777" w:rsidR="0003399D" w:rsidRPr="003D4ABF" w:rsidRDefault="0003399D" w:rsidP="0003399D">
            <w:pPr>
              <w:pStyle w:val="TAL"/>
            </w:pPr>
            <w:r w:rsidRPr="003D4ABF">
              <w:t>MCS priority</w:t>
            </w:r>
          </w:p>
        </w:tc>
        <w:tc>
          <w:tcPr>
            <w:tcW w:w="4961" w:type="dxa"/>
          </w:tcPr>
          <w:p w14:paraId="1A15406E" w14:textId="50755F0E" w:rsidR="0003399D" w:rsidRPr="003D4ABF" w:rsidRDefault="0003399D" w:rsidP="0003399D">
            <w:pPr>
              <w:pStyle w:val="TAL"/>
            </w:pPr>
            <w:r w:rsidRPr="003D4ABF">
              <w:t>Indicates subscription to MCS priority service; priority applies to all traffic on the PDU Session</w:t>
            </w:r>
            <w:r>
              <w:t>.</w:t>
            </w:r>
          </w:p>
        </w:tc>
        <w:tc>
          <w:tcPr>
            <w:tcW w:w="1276" w:type="dxa"/>
          </w:tcPr>
          <w:p w14:paraId="3C557E46" w14:textId="453B82C5" w:rsidR="0003399D" w:rsidRPr="003D4ABF" w:rsidRDefault="0003399D" w:rsidP="0003399D">
            <w:pPr>
              <w:pStyle w:val="TAL"/>
              <w:rPr>
                <w:szCs w:val="18"/>
              </w:rPr>
            </w:pPr>
            <w:r w:rsidRPr="003D4ABF">
              <w:rPr>
                <w:szCs w:val="18"/>
              </w:rPr>
              <w:t>Conditional (NOTE 1)</w:t>
            </w:r>
          </w:p>
        </w:tc>
      </w:tr>
      <w:tr w:rsidR="0003399D" w:rsidRPr="003D4ABF" w14:paraId="23821F2B" w14:textId="77777777" w:rsidTr="00844BD5">
        <w:trPr>
          <w:cantSplit/>
        </w:trPr>
        <w:tc>
          <w:tcPr>
            <w:tcW w:w="2093" w:type="dxa"/>
          </w:tcPr>
          <w:p w14:paraId="6734A229" w14:textId="77777777" w:rsidR="0003399D" w:rsidRPr="003D4ABF" w:rsidRDefault="0003399D" w:rsidP="0003399D">
            <w:pPr>
              <w:pStyle w:val="TAL"/>
            </w:pPr>
            <w:r w:rsidRPr="003D4ABF">
              <w:t>MCS priority level</w:t>
            </w:r>
          </w:p>
        </w:tc>
        <w:tc>
          <w:tcPr>
            <w:tcW w:w="4961" w:type="dxa"/>
          </w:tcPr>
          <w:p w14:paraId="693DF0EF" w14:textId="0B7575E4" w:rsidR="0003399D" w:rsidRPr="003D4ABF" w:rsidRDefault="0003399D" w:rsidP="0003399D">
            <w:pPr>
              <w:pStyle w:val="TAL"/>
            </w:pPr>
            <w:r w:rsidRPr="003D4ABF">
              <w:t>Relative priority level for MCS services</w:t>
            </w:r>
            <w:r>
              <w:t>.</w:t>
            </w:r>
          </w:p>
        </w:tc>
        <w:tc>
          <w:tcPr>
            <w:tcW w:w="1276" w:type="dxa"/>
          </w:tcPr>
          <w:p w14:paraId="0850EC33" w14:textId="16ABCC9E" w:rsidR="0003399D" w:rsidRPr="003D4ABF" w:rsidRDefault="0003399D" w:rsidP="0003399D">
            <w:pPr>
              <w:pStyle w:val="TAL"/>
              <w:rPr>
                <w:szCs w:val="18"/>
              </w:rPr>
            </w:pPr>
            <w:r w:rsidRPr="003D4ABF">
              <w:rPr>
                <w:szCs w:val="18"/>
              </w:rPr>
              <w:t>Conditional (NOTE 1)</w:t>
            </w:r>
          </w:p>
        </w:tc>
      </w:tr>
      <w:tr w:rsidR="0003399D" w:rsidRPr="003D4ABF" w14:paraId="6075A05E" w14:textId="77777777" w:rsidTr="00844BD5">
        <w:trPr>
          <w:cantSplit/>
        </w:trPr>
        <w:tc>
          <w:tcPr>
            <w:tcW w:w="8330" w:type="dxa"/>
            <w:gridSpan w:val="3"/>
          </w:tcPr>
          <w:p w14:paraId="437AB6AC" w14:textId="2EFA76B2" w:rsidR="0003399D" w:rsidRPr="003D4ABF" w:rsidRDefault="0003399D" w:rsidP="0003399D">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03399D" w:rsidRDefault="0003399D" w:rsidP="0003399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E7F71B9" w:rsidR="0003399D" w:rsidRPr="003D4ABF" w:rsidRDefault="0003399D" w:rsidP="0003399D">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30D99257"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036" w:name="_CRTable6_23"/>
      <w:r w:rsidRPr="003D4ABF">
        <w:rPr>
          <w:rFonts w:eastAsia="DengXian"/>
        </w:rPr>
        <w:t xml:space="preserve">Table </w:t>
      </w:r>
      <w:bookmarkEnd w:id="1036"/>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62C00AE0"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lastRenderedPageBreak/>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037" w:name="_CRTable6_24"/>
      <w:r w:rsidRPr="003D4ABF">
        <w:t xml:space="preserve">Table </w:t>
      </w:r>
      <w:bookmarkEnd w:id="1037"/>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038" w:name="_Toc19197365"/>
      <w:bookmarkStart w:id="1039" w:name="_Toc27896518"/>
      <w:bookmarkStart w:id="1040" w:name="_Toc36192686"/>
      <w:bookmarkStart w:id="1041" w:name="_Toc37076417"/>
      <w:bookmarkStart w:id="1042" w:name="_Toc45194867"/>
      <w:bookmarkStart w:id="1043" w:name="_Toc47594279"/>
      <w:bookmarkStart w:id="1044"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045" w:name="_CRTable6_25"/>
      <w:r w:rsidRPr="003D4ABF">
        <w:t xml:space="preserve">Table </w:t>
      </w:r>
      <w:bookmarkEnd w:id="1045"/>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046" w:name="_CRTable6_26"/>
      <w:r>
        <w:t xml:space="preserve">Table </w:t>
      </w:r>
      <w:bookmarkEnd w:id="1046"/>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737496BF" w:rsidR="00853928" w:rsidRDefault="00853928" w:rsidP="00853928">
            <w:pPr>
              <w:pStyle w:val="TAL"/>
            </w:pPr>
            <w:r>
              <w:t>The address of the Charging Function and optionally the associated CHF instance ID and CHF set ID (see clause 6.3.1.0 of TS 23.501 [2]).</w:t>
            </w:r>
          </w:p>
        </w:tc>
        <w:tc>
          <w:tcPr>
            <w:tcW w:w="1134" w:type="dxa"/>
          </w:tcPr>
          <w:p w14:paraId="644663D6" w14:textId="6082D686" w:rsidR="00853928" w:rsidRDefault="00853928" w:rsidP="00853928">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71F0C317" w:rsidR="00853928" w:rsidRDefault="00853928" w:rsidP="00853928">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bookmarkStart w:id="1047" w:name="_CR6_2_1_4"/>
      <w:bookmarkEnd w:id="1047"/>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r>
        <w:lastRenderedPageBreak/>
        <w:t>Table 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048" w:name="_Toc178072834"/>
      <w:r w:rsidRPr="003D4ABF">
        <w:t>6.2.1.4</w:t>
      </w:r>
      <w:r w:rsidRPr="003D4ABF">
        <w:tab/>
        <w:t>V-PCF</w:t>
      </w:r>
      <w:bookmarkEnd w:id="1038"/>
      <w:bookmarkEnd w:id="1039"/>
      <w:bookmarkEnd w:id="1040"/>
      <w:bookmarkEnd w:id="1041"/>
      <w:bookmarkEnd w:id="1042"/>
      <w:bookmarkEnd w:id="1043"/>
      <w:bookmarkEnd w:id="1044"/>
      <w:bookmarkEnd w:id="1048"/>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49" w:name="_CR6_2_1_5"/>
      <w:bookmarkStart w:id="1050" w:name="_Toc19197366"/>
      <w:bookmarkStart w:id="1051" w:name="_Toc27896519"/>
      <w:bookmarkStart w:id="1052" w:name="_Toc36192687"/>
      <w:bookmarkStart w:id="1053" w:name="_Toc37076418"/>
      <w:bookmarkStart w:id="1054" w:name="_Toc45194868"/>
      <w:bookmarkStart w:id="1055" w:name="_Toc47594280"/>
      <w:bookmarkStart w:id="1056" w:name="_Toc51836909"/>
      <w:bookmarkStart w:id="1057" w:name="_Toc178072835"/>
      <w:bookmarkEnd w:id="1049"/>
      <w:r w:rsidRPr="003D4ABF">
        <w:t>6.2.1.5</w:t>
      </w:r>
      <w:r w:rsidRPr="003D4ABF">
        <w:tab/>
        <w:t>H-PCF</w:t>
      </w:r>
      <w:bookmarkEnd w:id="1050"/>
      <w:bookmarkEnd w:id="1051"/>
      <w:bookmarkEnd w:id="1052"/>
      <w:bookmarkEnd w:id="1053"/>
      <w:bookmarkEnd w:id="1054"/>
      <w:bookmarkEnd w:id="1055"/>
      <w:bookmarkEnd w:id="1056"/>
      <w:bookmarkEnd w:id="1057"/>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515EB506" w:rsidR="00787F8E" w:rsidRPr="003D4ABF" w:rsidRDefault="00787F8E" w:rsidP="00787F8E">
      <w:r w:rsidRPr="003D4ABF">
        <w:t>For UE policy control, H-PCF generates the UE policy based on subscription data</w:t>
      </w:r>
      <w:r w:rsidR="00081C45">
        <w:t>, service parameters from the V-PCF or application guidance on URSP determination from the UDR as described in clause 4.15.6.7 of TS 23.502 [3]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058" w:name="_CR6_2_1_6"/>
      <w:bookmarkStart w:id="1059" w:name="_Toc19197367"/>
      <w:bookmarkStart w:id="1060" w:name="_Toc27896520"/>
      <w:bookmarkStart w:id="1061" w:name="_Toc36192688"/>
      <w:bookmarkStart w:id="1062" w:name="_Toc37076419"/>
      <w:bookmarkStart w:id="1063" w:name="_Toc45194869"/>
      <w:bookmarkStart w:id="1064" w:name="_Toc47594281"/>
      <w:bookmarkStart w:id="1065" w:name="_Toc51836910"/>
      <w:bookmarkStart w:id="1066" w:name="_Toc178072836"/>
      <w:bookmarkEnd w:id="1058"/>
      <w:r w:rsidRPr="003D4ABF">
        <w:t>6.2.1.6</w:t>
      </w:r>
      <w:r w:rsidRPr="003D4ABF">
        <w:tab/>
      </w:r>
      <w:r w:rsidRPr="003D4ABF">
        <w:rPr>
          <w:rFonts w:eastAsia="SimSun" w:cs="Arial"/>
          <w:lang w:eastAsia="zh-CN"/>
        </w:rPr>
        <w:t>Application specific policy information management</w:t>
      </w:r>
      <w:bookmarkEnd w:id="1059"/>
      <w:bookmarkEnd w:id="1060"/>
      <w:bookmarkEnd w:id="1061"/>
      <w:bookmarkEnd w:id="1062"/>
      <w:bookmarkEnd w:id="1063"/>
      <w:bookmarkEnd w:id="1064"/>
      <w:bookmarkEnd w:id="1065"/>
      <w:bookmarkEnd w:id="1066"/>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32789F8"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86681B" w:rsidRPr="003D4ABF">
        <w:rPr>
          <w:rFonts w:eastAsia="DengXian"/>
          <w:lang w:eastAsia="zh-CN"/>
        </w:rPr>
        <w:t>TS</w:t>
      </w:r>
      <w:r w:rsidR="0086681B">
        <w:rPr>
          <w:rFonts w:eastAsia="DengXian"/>
          <w:lang w:eastAsia="zh-CN"/>
        </w:rPr>
        <w:t> </w:t>
      </w:r>
      <w:r w:rsidR="0086681B" w:rsidRPr="003D4ABF">
        <w:rPr>
          <w:rFonts w:eastAsia="DengXian"/>
          <w:lang w:eastAsia="zh-CN"/>
        </w:rPr>
        <w:t>23.501</w:t>
      </w:r>
      <w:r w:rsidR="0086681B">
        <w:rPr>
          <w:rFonts w:eastAsia="DengXian"/>
          <w:lang w:eastAsia="zh-CN"/>
        </w:rPr>
        <w:t> </w:t>
      </w:r>
      <w:r w:rsidR="0086681B"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067" w:name="_CR6_2_1_7"/>
      <w:bookmarkStart w:id="1068" w:name="_Toc51836911"/>
      <w:bookmarkStart w:id="1069" w:name="_Toc19197368"/>
      <w:bookmarkStart w:id="1070" w:name="_Toc27896521"/>
      <w:bookmarkStart w:id="1071" w:name="_Toc36192689"/>
      <w:bookmarkStart w:id="1072" w:name="_Toc37076420"/>
      <w:bookmarkStart w:id="1073" w:name="_Toc45194870"/>
      <w:bookmarkStart w:id="1074" w:name="_Toc47594282"/>
      <w:bookmarkStart w:id="1075" w:name="_Toc178072837"/>
      <w:bookmarkEnd w:id="1067"/>
      <w:r w:rsidRPr="003D4ABF">
        <w:t>6.2.1.7</w:t>
      </w:r>
      <w:r w:rsidRPr="003D4ABF">
        <w:tab/>
        <w:t>Usage monitoring</w:t>
      </w:r>
      <w:bookmarkEnd w:id="1068"/>
      <w:bookmarkEnd w:id="1075"/>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076" w:name="_CR6_2_1_8"/>
      <w:bookmarkStart w:id="1077" w:name="_Toc51836912"/>
      <w:bookmarkStart w:id="1078" w:name="_Toc178072838"/>
      <w:bookmarkEnd w:id="1076"/>
      <w:r w:rsidRPr="003D4ABF">
        <w:t>6.2.1.8</w:t>
      </w:r>
      <w:r w:rsidRPr="003D4ABF">
        <w:tab/>
        <w:t>Sponsored data connectivity</w:t>
      </w:r>
      <w:bookmarkEnd w:id="1077"/>
      <w:bookmarkEnd w:id="1078"/>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079" w:name="_CR6_2_1_9"/>
      <w:bookmarkStart w:id="1080" w:name="_Toc51836913"/>
      <w:bookmarkStart w:id="1081" w:name="_Toc178072839"/>
      <w:bookmarkEnd w:id="1079"/>
      <w:r w:rsidRPr="003D4ABF">
        <w:t>6.2.1.9</w:t>
      </w:r>
      <w:r w:rsidRPr="003D4ABF">
        <w:tab/>
        <w:t>Monitoring the data rate per Network Slice for a UE</w:t>
      </w:r>
      <w:bookmarkEnd w:id="1081"/>
    </w:p>
    <w:p w14:paraId="536BB781" w14:textId="6CF495C4"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4B5CA6C7"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86681B" w:rsidRPr="003D4ABF">
        <w:t>TS</w:t>
      </w:r>
      <w:r w:rsidR="0086681B">
        <w:t> </w:t>
      </w:r>
      <w:r w:rsidR="0086681B" w:rsidRPr="003D4ABF">
        <w:t>23.501</w:t>
      </w:r>
      <w:r w:rsidR="0086681B">
        <w:t> </w:t>
      </w:r>
      <w:r w:rsidR="0086681B" w:rsidRPr="003D4ABF">
        <w:t>[</w:t>
      </w:r>
      <w:r w:rsidRPr="003D4ABF">
        <w:t>2].</w:t>
      </w:r>
    </w:p>
    <w:p w14:paraId="402FE437" w14:textId="773F8411" w:rsidR="00BD10A8" w:rsidRPr="003D4ABF" w:rsidRDefault="00BD10A8" w:rsidP="00BD10A8">
      <w:pPr>
        <w:pStyle w:val="Heading4"/>
      </w:pPr>
      <w:bookmarkStart w:id="1082" w:name="_CR6_2_1_10"/>
      <w:bookmarkStart w:id="1083" w:name="_Toc178072840"/>
      <w:bookmarkEnd w:id="1082"/>
      <w:r w:rsidRPr="003D4ABF">
        <w:t>6.2.1.10</w:t>
      </w:r>
      <w:r w:rsidRPr="003D4ABF">
        <w:tab/>
        <w:t>Monitoring the data rate per Network Slice</w:t>
      </w:r>
      <w:bookmarkEnd w:id="1083"/>
    </w:p>
    <w:p w14:paraId="16428EE8" w14:textId="78BB45C0" w:rsidR="00BD10A8" w:rsidRPr="003D4ABF" w:rsidRDefault="00BD10A8" w:rsidP="00640110">
      <w:pPr>
        <w:pStyle w:val="Heading5"/>
      </w:pPr>
      <w:bookmarkStart w:id="1084" w:name="_CR6_2_1_10_1"/>
      <w:bookmarkStart w:id="1085" w:name="_Toc178072841"/>
      <w:bookmarkEnd w:id="1084"/>
      <w:r w:rsidRPr="003D4ABF">
        <w:t>6.2.1.10.1</w:t>
      </w:r>
      <w:r w:rsidRPr="003D4ABF">
        <w:tab/>
        <w:t>General</w:t>
      </w:r>
      <w:bookmarkEnd w:id="1085"/>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086" w:name="_CR6_2_1_10_2"/>
      <w:bookmarkStart w:id="1087" w:name="_Toc178072842"/>
      <w:bookmarkEnd w:id="1086"/>
      <w:r w:rsidRPr="003D4ABF">
        <w:t>6.2.1.10.2</w:t>
      </w:r>
      <w:r w:rsidRPr="003D4ABF">
        <w:tab/>
        <w:t>Monitoring the data rate per Network Slice by using QoS parameters</w:t>
      </w:r>
      <w:bookmarkEnd w:id="1087"/>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088" w:name="_CR6_2_1_11"/>
      <w:bookmarkStart w:id="1089" w:name="_Toc178072843"/>
      <w:bookmarkEnd w:id="1088"/>
      <w:r>
        <w:t>6.2.1.11</w:t>
      </w:r>
      <w:r>
        <w:tab/>
        <w:t>Monitoring the data rate per Group</w:t>
      </w:r>
      <w:bookmarkEnd w:id="1089"/>
    </w:p>
    <w:p w14:paraId="1591DD85" w14:textId="77777777" w:rsidR="00CB4253" w:rsidRDefault="00CB4253" w:rsidP="00307050">
      <w:pPr>
        <w:pStyle w:val="Heading5"/>
      </w:pPr>
      <w:bookmarkStart w:id="1090" w:name="_CR6_2_1_11_1"/>
      <w:bookmarkStart w:id="1091" w:name="_Toc178072844"/>
      <w:bookmarkEnd w:id="1090"/>
      <w:r>
        <w:t>6.2.1.11.1</w:t>
      </w:r>
      <w:r>
        <w:tab/>
        <w:t>General</w:t>
      </w:r>
      <w:bookmarkEnd w:id="1091"/>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0B9383C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86681B">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092" w:name="_CR6_2_1_11_2"/>
      <w:bookmarkStart w:id="1093" w:name="_Toc178072845"/>
      <w:bookmarkEnd w:id="1092"/>
      <w:r>
        <w:t>6.2.1.11.2</w:t>
      </w:r>
      <w:r>
        <w:tab/>
        <w:t>Monitoring the data rate per Group by using QoS parameters</w:t>
      </w:r>
      <w:bookmarkEnd w:id="1093"/>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094" w:name="_CR6_2_1_12"/>
      <w:bookmarkStart w:id="1095" w:name="_Toc178072846"/>
      <w:bookmarkEnd w:id="1094"/>
      <w:r>
        <w:lastRenderedPageBreak/>
        <w:t>6.2.1.12</w:t>
      </w:r>
      <w:r>
        <w:tab/>
        <w:t>VPLMN Specific Offloading Policy</w:t>
      </w:r>
      <w:bookmarkEnd w:id="1095"/>
    </w:p>
    <w:p w14:paraId="261F2349" w14:textId="7C6E0E69"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86681B">
        <w:t>TS 23.548 [</w:t>
      </w:r>
      <w:r>
        <w:t>33]).</w:t>
      </w:r>
    </w:p>
    <w:p w14:paraId="638E98AA" w14:textId="6BC638A8"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0FD860A" w14:textId="77777777" w:rsidR="00787F8E" w:rsidRPr="003D4ABF" w:rsidRDefault="00787F8E" w:rsidP="00787F8E">
      <w:pPr>
        <w:pStyle w:val="Heading3"/>
        <w:rPr>
          <w:rFonts w:cs="Arial"/>
          <w:lang w:eastAsia="zh-CN"/>
        </w:rPr>
      </w:pPr>
      <w:bookmarkStart w:id="1096" w:name="_CR6_2_2"/>
      <w:bookmarkStart w:id="1097" w:name="_Toc178072847"/>
      <w:bookmarkEnd w:id="1096"/>
      <w:r w:rsidRPr="003D4ABF">
        <w:rPr>
          <w:rFonts w:cs="Arial"/>
          <w:lang w:eastAsia="zh-CN"/>
        </w:rPr>
        <w:t>6.2.2</w:t>
      </w:r>
      <w:r w:rsidRPr="003D4ABF">
        <w:rPr>
          <w:rFonts w:cs="Arial"/>
          <w:lang w:eastAsia="zh-CN"/>
        </w:rPr>
        <w:tab/>
      </w:r>
      <w:r w:rsidRPr="003D4ABF">
        <w:t>Session Management Function (SMF)</w:t>
      </w:r>
      <w:bookmarkEnd w:id="1069"/>
      <w:bookmarkEnd w:id="1070"/>
      <w:bookmarkEnd w:id="1071"/>
      <w:bookmarkEnd w:id="1072"/>
      <w:bookmarkEnd w:id="1073"/>
      <w:bookmarkEnd w:id="1074"/>
      <w:bookmarkEnd w:id="1080"/>
      <w:bookmarkEnd w:id="1097"/>
    </w:p>
    <w:p w14:paraId="790C1E19" w14:textId="77777777" w:rsidR="00787F8E" w:rsidRPr="003D4ABF" w:rsidRDefault="00787F8E" w:rsidP="00787F8E">
      <w:pPr>
        <w:pStyle w:val="Heading4"/>
      </w:pPr>
      <w:bookmarkStart w:id="1098" w:name="_CR6_2_2_1"/>
      <w:bookmarkStart w:id="1099" w:name="_Toc19197369"/>
      <w:bookmarkStart w:id="1100" w:name="_Toc27896522"/>
      <w:bookmarkStart w:id="1101" w:name="_Toc36192690"/>
      <w:bookmarkStart w:id="1102" w:name="_Toc37076421"/>
      <w:bookmarkStart w:id="1103" w:name="_Toc45194871"/>
      <w:bookmarkStart w:id="1104" w:name="_Toc47594283"/>
      <w:bookmarkStart w:id="1105" w:name="_Toc51836914"/>
      <w:bookmarkStart w:id="1106" w:name="_Toc178072848"/>
      <w:bookmarkEnd w:id="1098"/>
      <w:r w:rsidRPr="003D4ABF">
        <w:t>6.2.2.1</w:t>
      </w:r>
      <w:r w:rsidRPr="003D4ABF">
        <w:tab/>
        <w:t>General</w:t>
      </w:r>
      <w:bookmarkEnd w:id="1099"/>
      <w:bookmarkEnd w:id="1100"/>
      <w:bookmarkEnd w:id="1101"/>
      <w:bookmarkEnd w:id="1102"/>
      <w:bookmarkEnd w:id="1103"/>
      <w:bookmarkEnd w:id="1104"/>
      <w:bookmarkEnd w:id="1105"/>
      <w:bookmarkEnd w:id="1106"/>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5294A1F" w:rsidR="00787F8E" w:rsidRPr="003D4ABF" w:rsidRDefault="00787F8E" w:rsidP="00787F8E">
      <w:r w:rsidRPr="003D4ABF">
        <w:t xml:space="preserve">The SMF control of the UPF(s) is described in </w:t>
      </w:r>
      <w:r w:rsidR="0086681B" w:rsidRPr="003D4ABF">
        <w:t>TS</w:t>
      </w:r>
      <w:r w:rsidR="0086681B">
        <w:t> </w:t>
      </w:r>
      <w:r w:rsidR="0086681B" w:rsidRPr="003D4ABF">
        <w:t>23.501</w:t>
      </w:r>
      <w:r w:rsidR="0086681B">
        <w:t> </w:t>
      </w:r>
      <w:r w:rsidR="0086681B" w:rsidRPr="003D4ABF">
        <w:t>[</w:t>
      </w:r>
      <w:r w:rsidRPr="003D4ABF">
        <w:t xml:space="preserve">2] as well as the interaction principles between SMF and RAN and between SMF and UE. The procedures for the interaction between SMF and UPF, SMF and RAN as well as SMF and UE are described in </w:t>
      </w:r>
      <w:r w:rsidR="0086681B" w:rsidRPr="003D4ABF">
        <w:t>TS</w:t>
      </w:r>
      <w:r w:rsidR="0086681B">
        <w:t> </w:t>
      </w:r>
      <w:r w:rsidR="0086681B" w:rsidRPr="003D4ABF">
        <w:t>23.502</w:t>
      </w:r>
      <w:r w:rsidR="0086681B">
        <w:t> </w:t>
      </w:r>
      <w:r w:rsidR="0086681B"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27CB410" w:rsidR="00787F8E" w:rsidRPr="003D4ABF" w:rsidRDefault="00787F8E" w:rsidP="00787F8E">
      <w:r w:rsidRPr="003D4ABF">
        <w:lastRenderedPageBreak/>
        <w:t xml:space="preserve">A SMF may be served by one or more PCF nodes. The SMF shall contact the appropriate PCF as described in clause 6.3.7.1 of </w:t>
      </w:r>
      <w:r w:rsidR="0086681B" w:rsidRPr="003D4ABF">
        <w:t>TS</w:t>
      </w:r>
      <w:r w:rsidR="0086681B">
        <w:t> </w:t>
      </w:r>
      <w:r w:rsidR="0086681B" w:rsidRPr="003D4ABF">
        <w:t>23.501</w:t>
      </w:r>
      <w:r w:rsidR="0086681B">
        <w:t> </w:t>
      </w:r>
      <w:r w:rsidR="0086681B"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08C9E35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86681B" w:rsidRPr="003D4ABF">
        <w:t>TS</w:t>
      </w:r>
      <w:r w:rsidR="0086681B">
        <w:t> </w:t>
      </w:r>
      <w:r w:rsidR="0086681B" w:rsidRPr="003D4ABF">
        <w:t>23.501</w:t>
      </w:r>
      <w:r w:rsidR="0086681B">
        <w:t> </w:t>
      </w:r>
      <w:r w:rsidR="0086681B"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D02E8B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86681B" w:rsidRPr="003D4ABF">
        <w:t>TS</w:t>
      </w:r>
      <w:r w:rsidR="0086681B">
        <w:t> </w:t>
      </w:r>
      <w:r w:rsidR="0086681B" w:rsidRPr="003D4ABF">
        <w:t>23.216</w:t>
      </w:r>
      <w:r w:rsidR="0086681B">
        <w:t> </w:t>
      </w:r>
      <w:r w:rsidR="0086681B" w:rsidRPr="003D4ABF">
        <w:t>[</w:t>
      </w:r>
      <w:r w:rsidRPr="003D4ABF">
        <w:t xml:space="preserve">25] or CSFB to UTRAN without PS Handover as specified in clause 6.5 in the </w:t>
      </w:r>
      <w:r w:rsidR="0086681B" w:rsidRPr="003D4ABF">
        <w:t>TS</w:t>
      </w:r>
      <w:r w:rsidR="0086681B">
        <w:t> </w:t>
      </w:r>
      <w:r w:rsidR="0086681B" w:rsidRPr="003D4ABF">
        <w:t>23.272</w:t>
      </w:r>
      <w:r w:rsidR="0086681B">
        <w:t> </w:t>
      </w:r>
      <w:r w:rsidR="0086681B"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lastRenderedPageBreak/>
        <w:t>NOTE 4:</w:t>
      </w:r>
      <w:r w:rsidRPr="003D4ABF">
        <w:tab/>
        <w:t>This above description applies in the case of EPC interworking.</w:t>
      </w:r>
    </w:p>
    <w:p w14:paraId="6A4751CC" w14:textId="22AAF7AD" w:rsidR="007609F7" w:rsidRPr="003D4ABF" w:rsidRDefault="007609F7" w:rsidP="007609F7">
      <w:bookmarkStart w:id="1107" w:name="_CR6_2_2_2"/>
      <w:bookmarkStart w:id="1108" w:name="_Toc19197370"/>
      <w:bookmarkStart w:id="1109" w:name="_Toc27896523"/>
      <w:bookmarkStart w:id="1110" w:name="_Toc36192691"/>
      <w:bookmarkStart w:id="1111" w:name="_Toc37076422"/>
      <w:bookmarkStart w:id="1112" w:name="_Toc45194872"/>
      <w:bookmarkStart w:id="1113" w:name="_Toc47594284"/>
      <w:bookmarkStart w:id="1114" w:name="_Toc51836915"/>
      <w:bookmarkEnd w:id="1107"/>
      <w:r>
        <w:t>When the PCF provides updated PCC rules for the PDU Session to the SMF, and the PCC rules were not enforced due to that the UE is not reachable, e.g. the UE using extended idle mode DRX as specified in clause 4.2.3 of TS 23.502 [3],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15" w:name="_Toc178072849"/>
      <w:r w:rsidRPr="003D4ABF">
        <w:t>6.2.2.2</w:t>
      </w:r>
      <w:r w:rsidRPr="003D4ABF">
        <w:tab/>
        <w:t>Service data flow detection</w:t>
      </w:r>
      <w:bookmarkEnd w:id="1108"/>
      <w:bookmarkEnd w:id="1109"/>
      <w:bookmarkEnd w:id="1110"/>
      <w:bookmarkEnd w:id="1111"/>
      <w:bookmarkEnd w:id="1112"/>
      <w:bookmarkEnd w:id="1113"/>
      <w:bookmarkEnd w:id="1114"/>
      <w:bookmarkEnd w:id="1115"/>
    </w:p>
    <w:p w14:paraId="2F4CE7DC" w14:textId="23FB9FEA"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86681B" w:rsidRPr="003D4ABF">
        <w:t>TS</w:t>
      </w:r>
      <w:r w:rsidR="0086681B">
        <w:t> </w:t>
      </w:r>
      <w:r w:rsidR="0086681B" w:rsidRPr="003D4ABF">
        <w:t>23.501</w:t>
      </w:r>
      <w:r w:rsidR="0086681B">
        <w:t> </w:t>
      </w:r>
      <w:r w:rsidR="0086681B" w:rsidRPr="003D4ABF">
        <w:t>[</w:t>
      </w:r>
      <w:r w:rsidRPr="003D4ABF">
        <w:t>2].</w:t>
      </w:r>
    </w:p>
    <w:p w14:paraId="34679F77" w14:textId="6B42C911"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65D6915" w14:textId="15507B4A"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16" w:name="_CR6_2_2_3"/>
      <w:bookmarkStart w:id="1117" w:name="_Toc19197371"/>
      <w:bookmarkStart w:id="1118" w:name="_Toc27896524"/>
      <w:bookmarkStart w:id="1119" w:name="_Toc36192692"/>
      <w:bookmarkStart w:id="1120" w:name="_Toc37076423"/>
      <w:bookmarkStart w:id="1121" w:name="_Toc45194873"/>
      <w:bookmarkStart w:id="1122" w:name="_Toc47594285"/>
      <w:bookmarkStart w:id="1123" w:name="_Toc51836916"/>
      <w:bookmarkStart w:id="1124" w:name="_Toc178072850"/>
      <w:bookmarkEnd w:id="1116"/>
      <w:r w:rsidRPr="003D4ABF">
        <w:t>6.2.2.3</w:t>
      </w:r>
      <w:r w:rsidRPr="003D4ABF">
        <w:tab/>
        <w:t>Measurement</w:t>
      </w:r>
      <w:bookmarkEnd w:id="1117"/>
      <w:bookmarkEnd w:id="1118"/>
      <w:bookmarkEnd w:id="1119"/>
      <w:bookmarkEnd w:id="1120"/>
      <w:bookmarkEnd w:id="1121"/>
      <w:bookmarkEnd w:id="1122"/>
      <w:bookmarkEnd w:id="1123"/>
      <w:bookmarkEnd w:id="1124"/>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lastRenderedPageBreak/>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25" w:name="_CR6_2_2_4"/>
      <w:bookmarkStart w:id="1126" w:name="_Toc19197372"/>
      <w:bookmarkStart w:id="1127" w:name="_Toc27896525"/>
      <w:bookmarkStart w:id="1128" w:name="_Toc36192693"/>
      <w:bookmarkStart w:id="1129" w:name="_Toc37076424"/>
      <w:bookmarkStart w:id="1130" w:name="_Toc45194874"/>
      <w:bookmarkStart w:id="1131" w:name="_Toc47594286"/>
      <w:bookmarkStart w:id="1132" w:name="_Toc51836917"/>
      <w:bookmarkStart w:id="1133" w:name="_Toc178072851"/>
      <w:bookmarkEnd w:id="1125"/>
      <w:r w:rsidRPr="003D4ABF">
        <w:t>6.2.2.4</w:t>
      </w:r>
      <w:r w:rsidRPr="003D4ABF">
        <w:tab/>
        <w:t>QoS control</w:t>
      </w:r>
      <w:bookmarkEnd w:id="1126"/>
      <w:bookmarkEnd w:id="1127"/>
      <w:bookmarkEnd w:id="1128"/>
      <w:bookmarkEnd w:id="1129"/>
      <w:bookmarkEnd w:id="1130"/>
      <w:bookmarkEnd w:id="1131"/>
      <w:bookmarkEnd w:id="1132"/>
      <w:bookmarkEnd w:id="1133"/>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lastRenderedPageBreak/>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27EF56C"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2585AD9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AEF960A" w14:textId="62E72252" w:rsidR="00787F8E" w:rsidRPr="003D4ABF" w:rsidRDefault="00787F8E" w:rsidP="00787F8E">
      <w:r w:rsidRPr="003D4ABF">
        <w:t xml:space="preserve">The SMF generates </w:t>
      </w:r>
      <w:r w:rsidRPr="003D4ABF">
        <w:rPr>
          <w:noProof/>
        </w:rPr>
        <w:t>QoS</w:t>
      </w:r>
      <w:r w:rsidRPr="003D4ABF">
        <w:t xml:space="preserve"> rule(s) as described in </w:t>
      </w:r>
      <w:r w:rsidR="0086681B" w:rsidRPr="003D4ABF">
        <w:t>TS</w:t>
      </w:r>
      <w:r w:rsidR="0086681B">
        <w:t> </w:t>
      </w:r>
      <w:r w:rsidR="0086681B" w:rsidRPr="003D4ABF">
        <w:t>23.501</w:t>
      </w:r>
      <w:r w:rsidR="0086681B">
        <w:t> </w:t>
      </w:r>
      <w:r w:rsidR="0086681B"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745BAD5C" w14:textId="77777777" w:rsidR="00787F8E" w:rsidRPr="003D4ABF" w:rsidRDefault="00787F8E" w:rsidP="00787F8E">
      <w:pPr>
        <w:pStyle w:val="Heading4"/>
      </w:pPr>
      <w:bookmarkStart w:id="1134" w:name="_CR6_2_2_5"/>
      <w:bookmarkStart w:id="1135" w:name="_Toc19197373"/>
      <w:bookmarkStart w:id="1136" w:name="_Toc27896526"/>
      <w:bookmarkStart w:id="1137" w:name="_Toc36192694"/>
      <w:bookmarkStart w:id="1138" w:name="_Toc37076425"/>
      <w:bookmarkStart w:id="1139" w:name="_Toc45194875"/>
      <w:bookmarkStart w:id="1140" w:name="_Toc47594287"/>
      <w:bookmarkStart w:id="1141" w:name="_Toc51836918"/>
      <w:bookmarkStart w:id="1142" w:name="_Toc178072852"/>
      <w:bookmarkEnd w:id="1134"/>
      <w:r w:rsidRPr="003D4ABF">
        <w:t>6.2.2.5</w:t>
      </w:r>
      <w:r w:rsidRPr="003D4ABF">
        <w:tab/>
        <w:t>Application detection</w:t>
      </w:r>
      <w:bookmarkEnd w:id="1135"/>
      <w:bookmarkEnd w:id="1136"/>
      <w:bookmarkEnd w:id="1137"/>
      <w:bookmarkEnd w:id="1138"/>
      <w:bookmarkEnd w:id="1139"/>
      <w:bookmarkEnd w:id="1140"/>
      <w:bookmarkEnd w:id="1141"/>
      <w:bookmarkEnd w:id="1142"/>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B44AC1C"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86681B" w:rsidRPr="003D4ABF">
        <w:t>TS</w:t>
      </w:r>
      <w:r w:rsidR="0086681B">
        <w:t> </w:t>
      </w:r>
      <w:r w:rsidR="0086681B" w:rsidRPr="003D4ABF">
        <w:t>23.501</w:t>
      </w:r>
      <w:r w:rsidR="0086681B">
        <w:t> </w:t>
      </w:r>
      <w:r w:rsidR="0086681B"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43" w:name="_CR6_2_2_6"/>
      <w:bookmarkStart w:id="1144" w:name="_Toc19197374"/>
      <w:bookmarkStart w:id="1145" w:name="_Toc27896527"/>
      <w:bookmarkStart w:id="1146" w:name="_Toc36192695"/>
      <w:bookmarkStart w:id="1147" w:name="_Toc37076426"/>
      <w:bookmarkStart w:id="1148" w:name="_Toc45194876"/>
      <w:bookmarkStart w:id="1149" w:name="_Toc47594288"/>
      <w:bookmarkStart w:id="1150" w:name="_Toc51836919"/>
      <w:bookmarkStart w:id="1151" w:name="_Toc178072853"/>
      <w:bookmarkEnd w:id="1143"/>
      <w:r w:rsidRPr="003D4ABF">
        <w:lastRenderedPageBreak/>
        <w:t>6.2.2.6</w:t>
      </w:r>
      <w:r w:rsidRPr="003D4ABF">
        <w:tab/>
        <w:t>Traffic steering</w:t>
      </w:r>
      <w:bookmarkEnd w:id="1144"/>
      <w:bookmarkEnd w:id="1145"/>
      <w:bookmarkEnd w:id="1146"/>
      <w:bookmarkEnd w:id="1147"/>
      <w:bookmarkEnd w:id="1148"/>
      <w:bookmarkEnd w:id="1149"/>
      <w:bookmarkEnd w:id="1150"/>
      <w:bookmarkEnd w:id="1151"/>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3C12A809"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52" w:name="_CR6_2_2_7"/>
      <w:bookmarkStart w:id="1153" w:name="_Toc19197375"/>
      <w:bookmarkStart w:id="1154" w:name="_Toc27896528"/>
      <w:bookmarkStart w:id="1155" w:name="_Toc36192696"/>
      <w:bookmarkStart w:id="1156" w:name="_Toc37076427"/>
      <w:bookmarkStart w:id="1157" w:name="_Toc45194877"/>
      <w:bookmarkStart w:id="1158" w:name="_Toc47594289"/>
      <w:bookmarkStart w:id="1159" w:name="_Toc51836920"/>
      <w:bookmarkStart w:id="1160" w:name="_Toc178072854"/>
      <w:bookmarkEnd w:id="1152"/>
      <w:r w:rsidRPr="003D4ABF">
        <w:t>6.2.2.7</w:t>
      </w:r>
      <w:r w:rsidRPr="003D4ABF">
        <w:tab/>
        <w:t>Access Traffic Steering, Switching and Splitting</w:t>
      </w:r>
      <w:bookmarkEnd w:id="1153"/>
      <w:bookmarkEnd w:id="1154"/>
      <w:bookmarkEnd w:id="1155"/>
      <w:bookmarkEnd w:id="1156"/>
      <w:bookmarkEnd w:id="1157"/>
      <w:bookmarkEnd w:id="1158"/>
      <w:bookmarkEnd w:id="1159"/>
      <w:bookmarkEnd w:id="1160"/>
    </w:p>
    <w:p w14:paraId="5159B3EF" w14:textId="48D282DC" w:rsidR="00787F8E" w:rsidRPr="003D4ABF" w:rsidRDefault="00787F8E" w:rsidP="00787F8E">
      <w:r w:rsidRPr="003D4ABF">
        <w:t xml:space="preserve">The SMF may support functionality for traffic steering, switching and splitting within a MA PDU Session, as described in </w:t>
      </w:r>
      <w:r w:rsidR="0086681B" w:rsidRPr="003D4ABF">
        <w:t>TS</w:t>
      </w:r>
      <w:r w:rsidR="0086681B">
        <w:t> </w:t>
      </w:r>
      <w:r w:rsidR="0086681B" w:rsidRPr="003D4ABF">
        <w:t>23.501</w:t>
      </w:r>
      <w:r w:rsidR="0086681B">
        <w:t> </w:t>
      </w:r>
      <w:r w:rsidR="0086681B" w:rsidRPr="003D4ABF">
        <w:t>[</w:t>
      </w:r>
      <w:r w:rsidRPr="003D4ABF">
        <w:t>2].</w:t>
      </w:r>
    </w:p>
    <w:p w14:paraId="7958B7E1" w14:textId="429D5707"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86681B" w:rsidRPr="003D4ABF">
        <w:t>TS</w:t>
      </w:r>
      <w:r w:rsidR="0086681B">
        <w:t> </w:t>
      </w:r>
      <w:r w:rsidR="0086681B" w:rsidRPr="003D4ABF">
        <w:t>23.501</w:t>
      </w:r>
      <w:r w:rsidR="0086681B">
        <w:t> </w:t>
      </w:r>
      <w:r w:rsidR="0086681B" w:rsidRPr="003D4ABF">
        <w:t>[</w:t>
      </w:r>
      <w:r w:rsidRPr="003D4ABF">
        <w:t>2]).</w:t>
      </w:r>
    </w:p>
    <w:p w14:paraId="6595CD46" w14:textId="44E67117" w:rsidR="00D75B99" w:rsidRDefault="00D75B99" w:rsidP="00D75B99">
      <w:pPr>
        <w:pStyle w:val="Heading4"/>
      </w:pPr>
      <w:bookmarkStart w:id="1161" w:name="_CR6_2_2_8"/>
      <w:bookmarkStart w:id="1162" w:name="_Toc19197376"/>
      <w:bookmarkStart w:id="1163" w:name="_Toc27896529"/>
      <w:bookmarkStart w:id="1164" w:name="_Toc36192697"/>
      <w:bookmarkStart w:id="1165" w:name="_Toc37076428"/>
      <w:bookmarkStart w:id="1166" w:name="_Toc45194878"/>
      <w:bookmarkStart w:id="1167" w:name="_Toc47594290"/>
      <w:bookmarkStart w:id="1168" w:name="_Toc51836921"/>
      <w:bookmarkStart w:id="1169" w:name="_Toc178072855"/>
      <w:bookmarkEnd w:id="1161"/>
      <w:r>
        <w:t>6.2.2.8</w:t>
      </w:r>
      <w:r>
        <w:tab/>
        <w:t>Network Slice Replacement</w:t>
      </w:r>
      <w:bookmarkEnd w:id="1169"/>
    </w:p>
    <w:p w14:paraId="6C34813A" w14:textId="2507ED1B"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86681B">
        <w:t>TS 23.501 [</w:t>
      </w:r>
      <w:r>
        <w:t>2].</w:t>
      </w:r>
    </w:p>
    <w:p w14:paraId="5B932DB2" w14:textId="77777777" w:rsidR="00787F8E" w:rsidRPr="003D4ABF" w:rsidRDefault="00787F8E" w:rsidP="00787F8E">
      <w:pPr>
        <w:pStyle w:val="Heading3"/>
      </w:pPr>
      <w:bookmarkStart w:id="1170" w:name="_CR6_2_3"/>
      <w:bookmarkStart w:id="1171" w:name="_Toc178072856"/>
      <w:bookmarkEnd w:id="1170"/>
      <w:r w:rsidRPr="003D4ABF">
        <w:t>6.2.3</w:t>
      </w:r>
      <w:r w:rsidRPr="003D4ABF">
        <w:tab/>
        <w:t>Application Function (AF)</w:t>
      </w:r>
      <w:bookmarkEnd w:id="1162"/>
      <w:bookmarkEnd w:id="1163"/>
      <w:bookmarkEnd w:id="1164"/>
      <w:bookmarkEnd w:id="1165"/>
      <w:bookmarkEnd w:id="1166"/>
      <w:bookmarkEnd w:id="1167"/>
      <w:bookmarkEnd w:id="1168"/>
      <w:bookmarkEnd w:id="1171"/>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4CB0A1C"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86681B">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lastRenderedPageBreak/>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172" w:name="_Toc19197377"/>
      <w:r w:rsidRPr="003D4ABF">
        <w:t>The AF may receive a request to terminate an AF session. The PCF may include an indication that the transmission resources are lost due to PS to CS handover.</w:t>
      </w:r>
    </w:p>
    <w:p w14:paraId="033D8885" w14:textId="6F343D4D"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86681B" w:rsidRPr="003D4ABF">
        <w:t>TS</w:t>
      </w:r>
      <w:r w:rsidR="0086681B">
        <w:t> </w:t>
      </w:r>
      <w:r w:rsidR="0086681B" w:rsidRPr="003D4ABF">
        <w:t>24.229</w:t>
      </w:r>
      <w:r w:rsidR="0086681B">
        <w:t> </w:t>
      </w:r>
      <w:r w:rsidR="0086681B" w:rsidRPr="003D4ABF">
        <w:t>[</w:t>
      </w:r>
      <w:r w:rsidRPr="003D4ABF">
        <w:t xml:space="preserve">29] and </w:t>
      </w:r>
      <w:r w:rsidR="0086681B" w:rsidRPr="003D4ABF">
        <w:t>TS</w:t>
      </w:r>
      <w:r w:rsidR="0086681B">
        <w:t> </w:t>
      </w:r>
      <w:r w:rsidR="0086681B" w:rsidRPr="003D4ABF">
        <w:t>24.237</w:t>
      </w:r>
      <w:r w:rsidR="0086681B">
        <w:t> </w:t>
      </w:r>
      <w:r w:rsidR="0086681B" w:rsidRPr="003D4ABF">
        <w:t>[</w:t>
      </w:r>
      <w:r w:rsidRPr="003D4ABF">
        <w:t>30].</w:t>
      </w:r>
    </w:p>
    <w:p w14:paraId="12DE7EB5" w14:textId="2E788349" w:rsidR="004B2724" w:rsidRPr="003D4ABF" w:rsidRDefault="004B2724" w:rsidP="004B2724">
      <w:bookmarkStart w:id="1173" w:name="_Toc27896530"/>
      <w:bookmarkStart w:id="1174" w:name="_Toc36192698"/>
      <w:bookmarkStart w:id="1175" w:name="_Toc37076429"/>
      <w:bookmarkStart w:id="1176" w:name="_Toc45194879"/>
      <w:bookmarkStart w:id="1177" w:name="_Toc47594291"/>
      <w:bookmarkStart w:id="1178"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86681B" w:rsidRPr="003D4ABF">
        <w:t>TS</w:t>
      </w:r>
      <w:r w:rsidR="0086681B">
        <w:t> </w:t>
      </w:r>
      <w:r w:rsidR="0086681B" w:rsidRPr="003D4ABF">
        <w:t>23.548</w:t>
      </w:r>
      <w:r w:rsidR="0086681B">
        <w:t> </w:t>
      </w:r>
      <w:r w:rsidR="0086681B" w:rsidRPr="003D4ABF">
        <w:t>[</w:t>
      </w:r>
      <w:r w:rsidRPr="003D4ABF">
        <w:t xml:space="preserve">33] and in clause 4.15.6.10 of </w:t>
      </w:r>
      <w:r w:rsidR="0086681B" w:rsidRPr="003D4ABF">
        <w:t>TS</w:t>
      </w:r>
      <w:r w:rsidR="0086681B">
        <w:t> </w:t>
      </w:r>
      <w:r w:rsidR="0086681B" w:rsidRPr="003D4ABF">
        <w:t>23.502</w:t>
      </w:r>
      <w:r w:rsidR="0086681B">
        <w:t> </w:t>
      </w:r>
      <w:r w:rsidR="0086681B" w:rsidRPr="003D4ABF">
        <w:t>[</w:t>
      </w:r>
      <w:r w:rsidRPr="003D4ABF">
        <w:t>3].</w:t>
      </w:r>
    </w:p>
    <w:p w14:paraId="38E48632" w14:textId="605049E7" w:rsidR="00F63E40" w:rsidRPr="003D4ABF" w:rsidRDefault="00F63E40" w:rsidP="00F63E40">
      <w:r>
        <w:t xml:space="preserve">For Time Sensitive Communication and Time synchronization as specified in clause 5.27 of </w:t>
      </w:r>
      <w:r w:rsidR="0086681B">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86681B">
        <w:t>TS 23.501 [</w:t>
      </w:r>
      <w:r>
        <w:t>2]) to interact with the TSCTSF via the NEF.</w:t>
      </w:r>
    </w:p>
    <w:p w14:paraId="074B2CFB" w14:textId="605163E8"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53CB8DA0" w:rsidR="006A3741" w:rsidRPr="003D4ABF" w:rsidRDefault="006A3741" w:rsidP="006A3741">
      <w:bookmarkStart w:id="1179" w:name="_CR6_2_4"/>
      <w:bookmarkEnd w:id="1179"/>
      <w:r>
        <w:t>The AF may send the UL and/or DL Periodicity as defined in clause 5.37.8.2 of TS 23.501 [2].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180" w:name="_Toc178072857"/>
      <w:r w:rsidRPr="003D4ABF">
        <w:t>6.2.4</w:t>
      </w:r>
      <w:r w:rsidRPr="003D4ABF">
        <w:tab/>
        <w:t>Unified Data Repository (UDR)</w:t>
      </w:r>
      <w:bookmarkEnd w:id="1172"/>
      <w:bookmarkEnd w:id="1173"/>
      <w:bookmarkEnd w:id="1174"/>
      <w:bookmarkEnd w:id="1175"/>
      <w:bookmarkEnd w:id="1176"/>
      <w:bookmarkEnd w:id="1177"/>
      <w:bookmarkEnd w:id="1178"/>
      <w:bookmarkEnd w:id="1180"/>
    </w:p>
    <w:p w14:paraId="3BCF2303" w14:textId="1DAE4B99" w:rsidR="00787F8E" w:rsidRPr="003D4ABF" w:rsidRDefault="00787F8E" w:rsidP="00787F8E">
      <w:r w:rsidRPr="003D4ABF">
        <w:t xml:space="preserve">The Unified Data Repository (UDR) is defined in </w:t>
      </w:r>
      <w:r w:rsidR="0086681B" w:rsidRPr="003D4ABF">
        <w:t>TS</w:t>
      </w:r>
      <w:r w:rsidR="0086681B">
        <w:t> </w:t>
      </w:r>
      <w:r w:rsidR="0086681B" w:rsidRPr="003D4ABF">
        <w:t>23.501</w:t>
      </w:r>
      <w:r w:rsidR="0086681B">
        <w:t> </w:t>
      </w:r>
      <w:r w:rsidR="0086681B" w:rsidRPr="003D4ABF">
        <w:t>[</w:t>
      </w:r>
      <w:r w:rsidRPr="003D4ABF">
        <w:t>2].</w:t>
      </w:r>
    </w:p>
    <w:p w14:paraId="147EF6D2" w14:textId="77777777" w:rsidR="00787F8E" w:rsidRPr="003D4ABF" w:rsidRDefault="00787F8E" w:rsidP="00787F8E">
      <w:pPr>
        <w:pStyle w:val="Heading3"/>
      </w:pPr>
      <w:bookmarkStart w:id="1181" w:name="_CR6_2_5"/>
      <w:bookmarkStart w:id="1182" w:name="_Toc19197378"/>
      <w:bookmarkStart w:id="1183" w:name="_Toc27896531"/>
      <w:bookmarkStart w:id="1184" w:name="_Toc36192699"/>
      <w:bookmarkStart w:id="1185" w:name="_Toc37076430"/>
      <w:bookmarkStart w:id="1186" w:name="_Toc45194880"/>
      <w:bookmarkStart w:id="1187" w:name="_Toc47594292"/>
      <w:bookmarkStart w:id="1188" w:name="_Toc51836923"/>
      <w:bookmarkStart w:id="1189" w:name="_Toc178072858"/>
      <w:bookmarkEnd w:id="1181"/>
      <w:r w:rsidRPr="003D4ABF">
        <w:t>6.2.5</w:t>
      </w:r>
      <w:r w:rsidRPr="003D4ABF">
        <w:tab/>
        <w:t>Charging Function (CHF)</w:t>
      </w:r>
      <w:bookmarkEnd w:id="1182"/>
      <w:bookmarkEnd w:id="1183"/>
      <w:bookmarkEnd w:id="1184"/>
      <w:bookmarkEnd w:id="1185"/>
      <w:bookmarkEnd w:id="1186"/>
      <w:bookmarkEnd w:id="1187"/>
      <w:bookmarkEnd w:id="1188"/>
      <w:bookmarkEnd w:id="1189"/>
    </w:p>
    <w:p w14:paraId="65CF89C3" w14:textId="5A122FF3" w:rsidR="00787F8E" w:rsidRPr="003D4ABF" w:rsidRDefault="00787F8E" w:rsidP="00787F8E">
      <w:r w:rsidRPr="003D4ABF">
        <w:t xml:space="preserve">The Charging Function is specified in </w:t>
      </w:r>
      <w:r w:rsidR="0086681B" w:rsidRPr="003D4ABF">
        <w:t>TS</w:t>
      </w:r>
      <w:r w:rsidR="0086681B">
        <w:t> </w:t>
      </w:r>
      <w:r w:rsidR="0086681B" w:rsidRPr="003D4ABF">
        <w:t>32.240</w:t>
      </w:r>
      <w:r w:rsidR="0086681B">
        <w:t> </w:t>
      </w:r>
      <w:r w:rsidR="0086681B" w:rsidRPr="003D4ABF">
        <w:t>[</w:t>
      </w:r>
      <w:r w:rsidRPr="003D4ABF">
        <w:t>8].</w:t>
      </w:r>
    </w:p>
    <w:p w14:paraId="65E4F5DF" w14:textId="77777777" w:rsidR="00787F8E" w:rsidRPr="003D4ABF" w:rsidRDefault="00787F8E" w:rsidP="00787F8E">
      <w:pPr>
        <w:pStyle w:val="Heading3"/>
      </w:pPr>
      <w:bookmarkStart w:id="1190" w:name="_CR6_2_6"/>
      <w:bookmarkStart w:id="1191" w:name="_Toc19197379"/>
      <w:bookmarkStart w:id="1192" w:name="_Toc27896532"/>
      <w:bookmarkStart w:id="1193" w:name="_Toc36192700"/>
      <w:bookmarkStart w:id="1194" w:name="_Toc37076431"/>
      <w:bookmarkStart w:id="1195" w:name="_Toc45194881"/>
      <w:bookmarkStart w:id="1196" w:name="_Toc47594293"/>
      <w:bookmarkStart w:id="1197" w:name="_Toc51836924"/>
      <w:bookmarkStart w:id="1198" w:name="_Toc178072859"/>
      <w:bookmarkEnd w:id="1190"/>
      <w:r w:rsidRPr="003D4ABF">
        <w:t>6.2.6</w:t>
      </w:r>
      <w:r w:rsidRPr="003D4ABF">
        <w:tab/>
        <w:t>Void</w:t>
      </w:r>
      <w:bookmarkEnd w:id="1191"/>
      <w:bookmarkEnd w:id="1192"/>
      <w:bookmarkEnd w:id="1193"/>
      <w:bookmarkEnd w:id="1194"/>
      <w:bookmarkEnd w:id="1195"/>
      <w:bookmarkEnd w:id="1196"/>
      <w:bookmarkEnd w:id="1197"/>
      <w:bookmarkEnd w:id="1198"/>
    </w:p>
    <w:p w14:paraId="1BB96BC4" w14:textId="77777777" w:rsidR="00787F8E" w:rsidRPr="003D4ABF" w:rsidRDefault="00787F8E" w:rsidP="00787F8E"/>
    <w:p w14:paraId="33680C6E" w14:textId="77777777" w:rsidR="00787F8E" w:rsidRPr="003D4ABF" w:rsidRDefault="00787F8E" w:rsidP="00787F8E">
      <w:pPr>
        <w:pStyle w:val="Heading3"/>
      </w:pPr>
      <w:bookmarkStart w:id="1199" w:name="_CR6_2_7"/>
      <w:bookmarkStart w:id="1200" w:name="_Toc19197380"/>
      <w:bookmarkStart w:id="1201" w:name="_Toc27896533"/>
      <w:bookmarkStart w:id="1202" w:name="_Toc36192701"/>
      <w:bookmarkStart w:id="1203" w:name="_Toc37076432"/>
      <w:bookmarkStart w:id="1204" w:name="_Toc45194882"/>
      <w:bookmarkStart w:id="1205" w:name="_Toc47594294"/>
      <w:bookmarkStart w:id="1206" w:name="_Toc51836925"/>
      <w:bookmarkStart w:id="1207" w:name="_Toc178072860"/>
      <w:bookmarkEnd w:id="1199"/>
      <w:r w:rsidRPr="003D4ABF">
        <w:t>6.2.7</w:t>
      </w:r>
      <w:r w:rsidRPr="003D4ABF">
        <w:tab/>
        <w:t>Network Exposure Function (NEF)</w:t>
      </w:r>
      <w:bookmarkEnd w:id="1200"/>
      <w:bookmarkEnd w:id="1201"/>
      <w:bookmarkEnd w:id="1202"/>
      <w:bookmarkEnd w:id="1203"/>
      <w:bookmarkEnd w:id="1204"/>
      <w:bookmarkEnd w:id="1205"/>
      <w:bookmarkEnd w:id="1206"/>
      <w:bookmarkEnd w:id="1207"/>
    </w:p>
    <w:p w14:paraId="39B1A3B7" w14:textId="07B150C5" w:rsidR="00787F8E" w:rsidRPr="003D4ABF" w:rsidRDefault="00787F8E" w:rsidP="00787F8E">
      <w:r w:rsidRPr="003D4ABF">
        <w:t xml:space="preserve">The Network Exposure Function (NEF) is defined in </w:t>
      </w:r>
      <w:r w:rsidR="0086681B" w:rsidRPr="003D4ABF">
        <w:t>TS</w:t>
      </w:r>
      <w:r w:rsidR="0086681B">
        <w:t> </w:t>
      </w:r>
      <w:r w:rsidR="0086681B" w:rsidRPr="003D4ABF">
        <w:t>23.501</w:t>
      </w:r>
      <w:r w:rsidR="0086681B">
        <w:t> </w:t>
      </w:r>
      <w:r w:rsidR="0086681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lastRenderedPageBreak/>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08" w:name="_Toc19197381"/>
      <w:bookmarkStart w:id="1209" w:name="_Toc27896534"/>
      <w:bookmarkStart w:id="1210" w:name="_Toc36192702"/>
      <w:bookmarkStart w:id="1211" w:name="_Toc37076433"/>
      <w:bookmarkStart w:id="1212" w:name="_Toc45194883"/>
      <w:bookmarkStart w:id="1213" w:name="_Toc47594295"/>
      <w:bookmarkStart w:id="1214" w:name="_Toc51836926"/>
      <w:r>
        <w:t>-</w:t>
      </w:r>
      <w:r>
        <w:tab/>
        <w:t>Negotiations for PDTQ.</w:t>
      </w:r>
    </w:p>
    <w:p w14:paraId="6EF64323" w14:textId="77777777" w:rsidR="00787F8E" w:rsidRPr="003D4ABF" w:rsidRDefault="00787F8E" w:rsidP="00787F8E">
      <w:pPr>
        <w:pStyle w:val="Heading3"/>
      </w:pPr>
      <w:bookmarkStart w:id="1215" w:name="_CR6_2_8"/>
      <w:bookmarkStart w:id="1216" w:name="_Toc178072861"/>
      <w:bookmarkEnd w:id="1215"/>
      <w:r w:rsidRPr="003D4ABF">
        <w:t>6.2.8</w:t>
      </w:r>
      <w:r w:rsidRPr="003D4ABF">
        <w:tab/>
        <w:t>Access and Mobility Management Function (AMF)</w:t>
      </w:r>
      <w:bookmarkEnd w:id="1208"/>
      <w:bookmarkEnd w:id="1209"/>
      <w:bookmarkEnd w:id="1210"/>
      <w:bookmarkEnd w:id="1211"/>
      <w:bookmarkEnd w:id="1212"/>
      <w:bookmarkEnd w:id="1213"/>
      <w:bookmarkEnd w:id="1214"/>
      <w:bookmarkEnd w:id="1216"/>
    </w:p>
    <w:p w14:paraId="787A9251" w14:textId="0E968118" w:rsidR="00787F8E" w:rsidRPr="003D4ABF" w:rsidRDefault="00787F8E" w:rsidP="00787F8E">
      <w:r w:rsidRPr="003D4ABF">
        <w:t xml:space="preserve">The Access and Mobility Management Function (AMF) is defined in </w:t>
      </w:r>
      <w:r w:rsidR="0086681B" w:rsidRPr="003D4ABF">
        <w:t>TS</w:t>
      </w:r>
      <w:r w:rsidR="0086681B">
        <w:t> </w:t>
      </w:r>
      <w:r w:rsidR="0086681B" w:rsidRPr="003D4ABF">
        <w:t>23.501</w:t>
      </w:r>
      <w:r w:rsidR="0086681B">
        <w:t> </w:t>
      </w:r>
      <w:r w:rsidR="0086681B"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17" w:name="_CR6_2_9"/>
      <w:bookmarkStart w:id="1218" w:name="_Toc19197382"/>
      <w:bookmarkStart w:id="1219" w:name="_Toc27896535"/>
      <w:bookmarkStart w:id="1220" w:name="_Toc36192703"/>
      <w:bookmarkStart w:id="1221" w:name="_Toc37076434"/>
      <w:bookmarkStart w:id="1222" w:name="_Toc45194884"/>
      <w:bookmarkStart w:id="1223" w:name="_Toc47594296"/>
      <w:bookmarkStart w:id="1224" w:name="_Toc51836927"/>
      <w:bookmarkStart w:id="1225" w:name="_Toc178072862"/>
      <w:bookmarkEnd w:id="1217"/>
      <w:r w:rsidRPr="003D4ABF">
        <w:t>6.2.9</w:t>
      </w:r>
      <w:r w:rsidRPr="003D4ABF">
        <w:tab/>
        <w:t>Network Data Analytics Function (NWDAF)</w:t>
      </w:r>
      <w:bookmarkEnd w:id="1218"/>
      <w:bookmarkEnd w:id="1219"/>
      <w:bookmarkEnd w:id="1220"/>
      <w:bookmarkEnd w:id="1221"/>
      <w:bookmarkEnd w:id="1222"/>
      <w:bookmarkEnd w:id="1223"/>
      <w:bookmarkEnd w:id="1224"/>
      <w:bookmarkEnd w:id="1225"/>
    </w:p>
    <w:p w14:paraId="746BEF9F" w14:textId="023092F3"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26" w:name="_CR6_2_10"/>
      <w:bookmarkStart w:id="1227" w:name="_Toc19197383"/>
      <w:bookmarkStart w:id="1228" w:name="_Toc27896536"/>
      <w:bookmarkStart w:id="1229" w:name="_Toc36192704"/>
      <w:bookmarkStart w:id="1230" w:name="_Toc37076435"/>
      <w:bookmarkStart w:id="1231" w:name="_Toc45194885"/>
      <w:bookmarkStart w:id="1232" w:name="_Toc47594297"/>
      <w:bookmarkStart w:id="1233" w:name="_Toc51836928"/>
      <w:bookmarkStart w:id="1234" w:name="_Toc178072863"/>
      <w:bookmarkEnd w:id="1226"/>
      <w:r w:rsidRPr="003D4ABF">
        <w:t>6.2.10</w:t>
      </w:r>
      <w:r w:rsidR="003D4ABF">
        <w:tab/>
        <w:t>Void</w:t>
      </w:r>
      <w:bookmarkEnd w:id="1234"/>
    </w:p>
    <w:p w14:paraId="6C75D82B" w14:textId="2BFC4370" w:rsidR="004B2724" w:rsidRPr="003D4ABF" w:rsidRDefault="004B2724" w:rsidP="004B2724"/>
    <w:p w14:paraId="335FED14" w14:textId="4198C2B6" w:rsidR="006936AF" w:rsidRPr="003D4ABF" w:rsidRDefault="006936AF" w:rsidP="006936AF">
      <w:pPr>
        <w:pStyle w:val="Heading3"/>
      </w:pPr>
      <w:bookmarkStart w:id="1235" w:name="_CR6_2_11"/>
      <w:bookmarkStart w:id="1236" w:name="_Toc178072864"/>
      <w:bookmarkEnd w:id="1235"/>
      <w:r>
        <w:t>6.2.11</w:t>
      </w:r>
      <w:r>
        <w:tab/>
        <w:t>Time Sensitive Communication and Time Synchronization Function (TSCTSF)</w:t>
      </w:r>
      <w:bookmarkEnd w:id="1236"/>
    </w:p>
    <w:p w14:paraId="0216ED03" w14:textId="1F27A41D" w:rsidR="006936AF" w:rsidRPr="003D4ABF" w:rsidRDefault="006936AF" w:rsidP="006936AF">
      <w:r>
        <w:t xml:space="preserve">The Time Sensitive Communication and Time Synchronization Function (TSCTSF) is defined in </w:t>
      </w:r>
      <w:r w:rsidR="0086681B">
        <w:t>TS 23.501 [</w:t>
      </w:r>
      <w:r>
        <w:t>2].</w:t>
      </w:r>
    </w:p>
    <w:p w14:paraId="6BD4AF0E" w14:textId="77777777" w:rsidR="00787F8E" w:rsidRPr="003D4ABF" w:rsidRDefault="00787F8E" w:rsidP="00787F8E">
      <w:pPr>
        <w:pStyle w:val="Heading2"/>
      </w:pPr>
      <w:bookmarkStart w:id="1237" w:name="_CR6_3"/>
      <w:bookmarkStart w:id="1238" w:name="_Toc178072865"/>
      <w:bookmarkEnd w:id="1237"/>
      <w:r w:rsidRPr="003D4ABF">
        <w:t>6.3</w:t>
      </w:r>
      <w:r w:rsidRPr="003D4ABF">
        <w:tab/>
        <w:t>Policy and charging control rule</w:t>
      </w:r>
      <w:bookmarkEnd w:id="1227"/>
      <w:bookmarkEnd w:id="1228"/>
      <w:bookmarkEnd w:id="1229"/>
      <w:bookmarkEnd w:id="1230"/>
      <w:bookmarkEnd w:id="1231"/>
      <w:bookmarkEnd w:id="1232"/>
      <w:bookmarkEnd w:id="1233"/>
      <w:bookmarkEnd w:id="1238"/>
    </w:p>
    <w:p w14:paraId="594C9582" w14:textId="77777777" w:rsidR="00787F8E" w:rsidRPr="003D4ABF" w:rsidRDefault="00787F8E" w:rsidP="00787F8E">
      <w:pPr>
        <w:pStyle w:val="Heading3"/>
      </w:pPr>
      <w:bookmarkStart w:id="1239" w:name="_CR6_3_1"/>
      <w:bookmarkStart w:id="1240" w:name="_Toc19197384"/>
      <w:bookmarkStart w:id="1241" w:name="_Toc27896537"/>
      <w:bookmarkStart w:id="1242" w:name="_Toc36192705"/>
      <w:bookmarkStart w:id="1243" w:name="_Toc37076436"/>
      <w:bookmarkStart w:id="1244" w:name="_Toc45194886"/>
      <w:bookmarkStart w:id="1245" w:name="_Toc47594298"/>
      <w:bookmarkStart w:id="1246" w:name="_Toc51836929"/>
      <w:bookmarkStart w:id="1247" w:name="_Toc178072866"/>
      <w:bookmarkEnd w:id="1239"/>
      <w:r w:rsidRPr="003D4ABF">
        <w:t>6.3.1</w:t>
      </w:r>
      <w:r w:rsidRPr="003D4ABF">
        <w:tab/>
        <w:t>General</w:t>
      </w:r>
      <w:bookmarkEnd w:id="1240"/>
      <w:bookmarkEnd w:id="1241"/>
      <w:bookmarkEnd w:id="1242"/>
      <w:bookmarkEnd w:id="1243"/>
      <w:bookmarkEnd w:id="1244"/>
      <w:bookmarkEnd w:id="1245"/>
      <w:bookmarkEnd w:id="1246"/>
      <w:bookmarkEnd w:id="1247"/>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121C4C3"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86681B" w:rsidRPr="003D4ABF">
        <w:t>TS</w:t>
      </w:r>
      <w:r w:rsidR="0086681B">
        <w:t> </w:t>
      </w:r>
      <w:r w:rsidR="0086681B" w:rsidRPr="003D4ABF">
        <w:t>23.501</w:t>
      </w:r>
      <w:r w:rsidR="0086681B">
        <w:t> </w:t>
      </w:r>
      <w:r w:rsidR="0086681B"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D656355" w:rsidR="00787F8E" w:rsidRPr="003D4ABF" w:rsidRDefault="00787F8E" w:rsidP="00787F8E">
      <w:r w:rsidRPr="003D4ABF">
        <w:t xml:space="preserve">The differences with table 6.3 in </w:t>
      </w:r>
      <w:r w:rsidR="0086681B" w:rsidRPr="003D4ABF">
        <w:t>TS</w:t>
      </w:r>
      <w:r w:rsidR="0086681B">
        <w:t> </w:t>
      </w:r>
      <w:r w:rsidR="0086681B" w:rsidRPr="003D4ABF">
        <w:t>23.203</w:t>
      </w:r>
      <w:r w:rsidR="0086681B">
        <w:t> </w:t>
      </w:r>
      <w:r w:rsidR="0086681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48" w:name="_CRTable6_3_1"/>
      <w:r w:rsidRPr="003D4ABF">
        <w:lastRenderedPageBreak/>
        <w:t xml:space="preserve">Table </w:t>
      </w:r>
      <w:bookmarkEnd w:id="1248"/>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B267EA">
        <w:trPr>
          <w:cantSplit/>
        </w:trPr>
        <w:tc>
          <w:tcPr>
            <w:tcW w:w="1980" w:type="dxa"/>
          </w:tcPr>
          <w:p w14:paraId="4520536C" w14:textId="77777777" w:rsidR="00787F8E" w:rsidRPr="003D4ABF" w:rsidRDefault="00787F8E" w:rsidP="00085BD6">
            <w:pPr>
              <w:pStyle w:val="TAL"/>
              <w:keepNext w:val="0"/>
              <w:rPr>
                <w:b/>
                <w:szCs w:val="18"/>
              </w:rPr>
            </w:pPr>
            <w:r w:rsidRPr="003D4ABF">
              <w:rPr>
                <w:b/>
                <w:szCs w:val="18"/>
              </w:rPr>
              <w:t>Charging</w:t>
            </w:r>
          </w:p>
        </w:tc>
        <w:tc>
          <w:tcPr>
            <w:tcW w:w="2912" w:type="dxa"/>
          </w:tcPr>
          <w:p w14:paraId="042D24D7" w14:textId="77777777" w:rsidR="00787F8E" w:rsidRPr="003D4ABF" w:rsidRDefault="00787F8E" w:rsidP="00085BD6">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085BD6">
            <w:pPr>
              <w:pStyle w:val="TAL"/>
              <w:keepNext w:val="0"/>
              <w:rPr>
                <w:szCs w:val="18"/>
              </w:rPr>
            </w:pPr>
          </w:p>
        </w:tc>
        <w:tc>
          <w:tcPr>
            <w:tcW w:w="1748" w:type="dxa"/>
          </w:tcPr>
          <w:p w14:paraId="19B84732" w14:textId="77777777" w:rsidR="00787F8E" w:rsidRPr="003D4ABF" w:rsidRDefault="00787F8E" w:rsidP="00085BD6">
            <w:pPr>
              <w:pStyle w:val="TAL"/>
              <w:keepNext w:val="0"/>
            </w:pPr>
          </w:p>
        </w:tc>
        <w:tc>
          <w:tcPr>
            <w:tcW w:w="1627" w:type="dxa"/>
          </w:tcPr>
          <w:p w14:paraId="4D90058E" w14:textId="77777777" w:rsidR="00787F8E" w:rsidRPr="003D4ABF" w:rsidRDefault="00787F8E" w:rsidP="00085BD6">
            <w:pPr>
              <w:pStyle w:val="TAL"/>
              <w:keepNext w:val="0"/>
            </w:pPr>
          </w:p>
        </w:tc>
      </w:tr>
      <w:tr w:rsidR="00787F8E" w:rsidRPr="003D4ABF" w14:paraId="3D9990BF" w14:textId="77777777" w:rsidTr="00B267EA">
        <w:trPr>
          <w:cantSplit/>
        </w:trPr>
        <w:tc>
          <w:tcPr>
            <w:tcW w:w="1980" w:type="dxa"/>
          </w:tcPr>
          <w:p w14:paraId="7E7E36A0" w14:textId="77777777" w:rsidR="00787F8E" w:rsidRPr="003D4ABF" w:rsidRDefault="00787F8E" w:rsidP="00085BD6">
            <w:pPr>
              <w:pStyle w:val="TAL"/>
              <w:keepNext w:val="0"/>
              <w:rPr>
                <w:szCs w:val="18"/>
              </w:rPr>
            </w:pPr>
            <w:r w:rsidRPr="003D4ABF">
              <w:rPr>
                <w:szCs w:val="18"/>
              </w:rPr>
              <w:t>Charging key</w:t>
            </w:r>
          </w:p>
          <w:p w14:paraId="4B0292EF" w14:textId="77777777" w:rsidR="00787F8E" w:rsidRPr="003D4ABF" w:rsidRDefault="00787F8E" w:rsidP="00085BD6">
            <w:pPr>
              <w:pStyle w:val="TAL"/>
              <w:keepNext w:val="0"/>
              <w:rPr>
                <w:szCs w:val="18"/>
              </w:rPr>
            </w:pPr>
            <w:r w:rsidRPr="003D4ABF">
              <w:rPr>
                <w:szCs w:val="18"/>
              </w:rPr>
              <w:t>(NOTE 22)</w:t>
            </w:r>
          </w:p>
        </w:tc>
        <w:tc>
          <w:tcPr>
            <w:tcW w:w="2912" w:type="dxa"/>
          </w:tcPr>
          <w:p w14:paraId="3CCBA993" w14:textId="77777777" w:rsidR="00787F8E" w:rsidRPr="003D4ABF" w:rsidRDefault="00787F8E" w:rsidP="00085BD6">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085BD6">
            <w:pPr>
              <w:pStyle w:val="TAL"/>
              <w:keepNext w:val="0"/>
              <w:rPr>
                <w:szCs w:val="18"/>
              </w:rPr>
            </w:pPr>
          </w:p>
        </w:tc>
        <w:tc>
          <w:tcPr>
            <w:tcW w:w="1748" w:type="dxa"/>
          </w:tcPr>
          <w:p w14:paraId="5247B088" w14:textId="77777777" w:rsidR="00787F8E" w:rsidRPr="003D4ABF" w:rsidRDefault="00787F8E" w:rsidP="00085BD6">
            <w:pPr>
              <w:pStyle w:val="TAL"/>
              <w:keepNext w:val="0"/>
            </w:pPr>
            <w:r w:rsidRPr="003D4ABF">
              <w:t>Yes</w:t>
            </w:r>
          </w:p>
        </w:tc>
        <w:tc>
          <w:tcPr>
            <w:tcW w:w="1627" w:type="dxa"/>
          </w:tcPr>
          <w:p w14:paraId="234C34FD" w14:textId="77777777" w:rsidR="00787F8E" w:rsidRPr="003D4ABF" w:rsidRDefault="00787F8E" w:rsidP="00085BD6">
            <w:pPr>
              <w:pStyle w:val="TAL"/>
              <w:keepNext w:val="0"/>
            </w:pPr>
            <w:r w:rsidRPr="003D4ABF">
              <w:t>None</w:t>
            </w:r>
          </w:p>
        </w:tc>
      </w:tr>
      <w:tr w:rsidR="00787F8E" w:rsidRPr="003D4ABF" w14:paraId="14FDFA95" w14:textId="77777777" w:rsidTr="00B267EA">
        <w:trPr>
          <w:cantSplit/>
        </w:trPr>
        <w:tc>
          <w:tcPr>
            <w:tcW w:w="1980" w:type="dxa"/>
          </w:tcPr>
          <w:p w14:paraId="4752CA20" w14:textId="77777777" w:rsidR="00787F8E" w:rsidRPr="003D4ABF" w:rsidRDefault="00787F8E" w:rsidP="00085BD6">
            <w:pPr>
              <w:pStyle w:val="TAL"/>
              <w:keepNext w:val="0"/>
              <w:rPr>
                <w:szCs w:val="18"/>
              </w:rPr>
            </w:pPr>
            <w:r w:rsidRPr="003D4ABF">
              <w:rPr>
                <w:szCs w:val="18"/>
              </w:rPr>
              <w:t>Service identifier</w:t>
            </w:r>
          </w:p>
        </w:tc>
        <w:tc>
          <w:tcPr>
            <w:tcW w:w="2912" w:type="dxa"/>
          </w:tcPr>
          <w:p w14:paraId="4E210631" w14:textId="77777777" w:rsidR="00787F8E" w:rsidRPr="003D4ABF" w:rsidRDefault="00787F8E" w:rsidP="00085BD6">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085BD6">
            <w:pPr>
              <w:pStyle w:val="TAL"/>
              <w:keepNext w:val="0"/>
              <w:rPr>
                <w:szCs w:val="18"/>
              </w:rPr>
            </w:pPr>
          </w:p>
        </w:tc>
        <w:tc>
          <w:tcPr>
            <w:tcW w:w="1748" w:type="dxa"/>
          </w:tcPr>
          <w:p w14:paraId="22623C2B" w14:textId="77777777" w:rsidR="00787F8E" w:rsidRPr="003D4ABF" w:rsidRDefault="00787F8E" w:rsidP="00085BD6">
            <w:pPr>
              <w:pStyle w:val="TAL"/>
              <w:keepNext w:val="0"/>
            </w:pPr>
            <w:r w:rsidRPr="003D4ABF">
              <w:t>Yes</w:t>
            </w:r>
          </w:p>
        </w:tc>
        <w:tc>
          <w:tcPr>
            <w:tcW w:w="1627" w:type="dxa"/>
          </w:tcPr>
          <w:p w14:paraId="2DAB057B" w14:textId="77777777" w:rsidR="00787F8E" w:rsidRPr="003D4ABF" w:rsidRDefault="00787F8E" w:rsidP="00085BD6">
            <w:pPr>
              <w:pStyle w:val="TAL"/>
              <w:keepNext w:val="0"/>
            </w:pPr>
            <w:r w:rsidRPr="003D4ABF">
              <w:t>None</w:t>
            </w:r>
          </w:p>
        </w:tc>
      </w:tr>
      <w:tr w:rsidR="00787F8E" w:rsidRPr="003D4ABF" w14:paraId="1D5EA629" w14:textId="77777777" w:rsidTr="00B267EA">
        <w:trPr>
          <w:cantSplit/>
        </w:trPr>
        <w:tc>
          <w:tcPr>
            <w:tcW w:w="1980" w:type="dxa"/>
          </w:tcPr>
          <w:p w14:paraId="6E82D0C3" w14:textId="77777777" w:rsidR="00787F8E" w:rsidRPr="003D4ABF" w:rsidRDefault="00787F8E" w:rsidP="00085BD6">
            <w:pPr>
              <w:pStyle w:val="TAL"/>
              <w:keepNext w:val="0"/>
              <w:rPr>
                <w:szCs w:val="18"/>
              </w:rPr>
            </w:pPr>
            <w:r w:rsidRPr="003D4ABF">
              <w:rPr>
                <w:szCs w:val="18"/>
              </w:rPr>
              <w:t>Sponsor Identifier</w:t>
            </w:r>
          </w:p>
        </w:tc>
        <w:tc>
          <w:tcPr>
            <w:tcW w:w="2912" w:type="dxa"/>
          </w:tcPr>
          <w:p w14:paraId="2B8FB03E" w14:textId="77777777" w:rsidR="00787F8E" w:rsidRPr="003D4ABF" w:rsidRDefault="00787F8E" w:rsidP="00085BD6">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085BD6">
            <w:pPr>
              <w:pStyle w:val="TAL"/>
              <w:keepNext w:val="0"/>
              <w:rPr>
                <w:szCs w:val="18"/>
              </w:rPr>
            </w:pPr>
            <w:r w:rsidRPr="003D4ABF">
              <w:rPr>
                <w:szCs w:val="18"/>
              </w:rPr>
              <w:t>Conditional</w:t>
            </w:r>
          </w:p>
          <w:p w14:paraId="52509BB3" w14:textId="77777777" w:rsidR="00787F8E" w:rsidRPr="003D4ABF" w:rsidRDefault="00787F8E" w:rsidP="00085BD6">
            <w:pPr>
              <w:pStyle w:val="TAL"/>
              <w:keepNext w:val="0"/>
              <w:rPr>
                <w:szCs w:val="18"/>
              </w:rPr>
            </w:pPr>
            <w:r w:rsidRPr="003D4ABF">
              <w:rPr>
                <w:szCs w:val="18"/>
              </w:rPr>
              <w:t>(NOTE 6)</w:t>
            </w:r>
          </w:p>
        </w:tc>
        <w:tc>
          <w:tcPr>
            <w:tcW w:w="1748" w:type="dxa"/>
          </w:tcPr>
          <w:p w14:paraId="79720DB2" w14:textId="77777777" w:rsidR="00787F8E" w:rsidRPr="003D4ABF" w:rsidRDefault="00787F8E" w:rsidP="00085BD6">
            <w:pPr>
              <w:pStyle w:val="TAL"/>
              <w:keepNext w:val="0"/>
            </w:pPr>
            <w:r w:rsidRPr="003D4ABF">
              <w:t>Yes</w:t>
            </w:r>
          </w:p>
        </w:tc>
        <w:tc>
          <w:tcPr>
            <w:tcW w:w="1627" w:type="dxa"/>
          </w:tcPr>
          <w:p w14:paraId="2784668B" w14:textId="77777777" w:rsidR="00787F8E" w:rsidRPr="003D4ABF" w:rsidRDefault="00787F8E" w:rsidP="00085BD6">
            <w:pPr>
              <w:pStyle w:val="TAL"/>
              <w:keepNext w:val="0"/>
            </w:pPr>
            <w:r w:rsidRPr="003D4ABF">
              <w:t>None</w:t>
            </w:r>
          </w:p>
        </w:tc>
      </w:tr>
      <w:tr w:rsidR="00787F8E" w:rsidRPr="003D4ABF" w14:paraId="25B43939" w14:textId="77777777" w:rsidTr="00B267EA">
        <w:trPr>
          <w:cantSplit/>
        </w:trPr>
        <w:tc>
          <w:tcPr>
            <w:tcW w:w="1980" w:type="dxa"/>
          </w:tcPr>
          <w:p w14:paraId="53192732" w14:textId="77777777" w:rsidR="00787F8E" w:rsidRPr="003D4ABF" w:rsidRDefault="00787F8E" w:rsidP="00085BD6">
            <w:pPr>
              <w:pStyle w:val="TAL"/>
              <w:keepNext w:val="0"/>
              <w:rPr>
                <w:szCs w:val="18"/>
              </w:rPr>
            </w:pPr>
            <w:r w:rsidRPr="003D4ABF">
              <w:rPr>
                <w:szCs w:val="18"/>
              </w:rPr>
              <w:t>Application Service Provider Identifier</w:t>
            </w:r>
          </w:p>
        </w:tc>
        <w:tc>
          <w:tcPr>
            <w:tcW w:w="2912" w:type="dxa"/>
          </w:tcPr>
          <w:p w14:paraId="07017AC4" w14:textId="77777777" w:rsidR="00787F8E" w:rsidRPr="003D4ABF" w:rsidRDefault="00787F8E" w:rsidP="00085BD6">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085BD6">
            <w:pPr>
              <w:pStyle w:val="TAL"/>
              <w:keepNext w:val="0"/>
              <w:rPr>
                <w:szCs w:val="18"/>
              </w:rPr>
            </w:pPr>
            <w:r w:rsidRPr="003D4ABF">
              <w:rPr>
                <w:szCs w:val="18"/>
              </w:rPr>
              <w:t>Conditional</w:t>
            </w:r>
          </w:p>
          <w:p w14:paraId="5439A5AF" w14:textId="77777777" w:rsidR="00787F8E" w:rsidRPr="003D4ABF" w:rsidRDefault="00787F8E" w:rsidP="00085BD6">
            <w:pPr>
              <w:pStyle w:val="TAL"/>
              <w:keepNext w:val="0"/>
              <w:rPr>
                <w:szCs w:val="18"/>
              </w:rPr>
            </w:pPr>
            <w:r w:rsidRPr="003D4ABF">
              <w:rPr>
                <w:szCs w:val="18"/>
              </w:rPr>
              <w:t>(NOTE 6)</w:t>
            </w:r>
          </w:p>
        </w:tc>
        <w:tc>
          <w:tcPr>
            <w:tcW w:w="1748" w:type="dxa"/>
          </w:tcPr>
          <w:p w14:paraId="42961C51" w14:textId="77777777" w:rsidR="00787F8E" w:rsidRPr="003D4ABF" w:rsidRDefault="00787F8E" w:rsidP="00085BD6">
            <w:pPr>
              <w:pStyle w:val="TAL"/>
              <w:keepNext w:val="0"/>
            </w:pPr>
            <w:r w:rsidRPr="003D4ABF">
              <w:t>Yes</w:t>
            </w:r>
          </w:p>
        </w:tc>
        <w:tc>
          <w:tcPr>
            <w:tcW w:w="1627" w:type="dxa"/>
          </w:tcPr>
          <w:p w14:paraId="13C91EED" w14:textId="77777777" w:rsidR="00787F8E" w:rsidRPr="003D4ABF" w:rsidRDefault="00787F8E" w:rsidP="00085BD6">
            <w:pPr>
              <w:pStyle w:val="TAL"/>
              <w:keepNext w:val="0"/>
            </w:pPr>
            <w:r w:rsidRPr="003D4ABF">
              <w:t>None</w:t>
            </w:r>
          </w:p>
        </w:tc>
      </w:tr>
      <w:tr w:rsidR="00787F8E" w:rsidRPr="003D4ABF" w14:paraId="5047A146" w14:textId="77777777" w:rsidTr="00B267EA">
        <w:trPr>
          <w:cantSplit/>
        </w:trPr>
        <w:tc>
          <w:tcPr>
            <w:tcW w:w="1980" w:type="dxa"/>
          </w:tcPr>
          <w:p w14:paraId="0E04125B" w14:textId="77777777" w:rsidR="00787F8E" w:rsidRPr="003D4ABF" w:rsidRDefault="00787F8E" w:rsidP="00085BD6">
            <w:pPr>
              <w:pStyle w:val="TAL"/>
              <w:keepNext w:val="0"/>
              <w:rPr>
                <w:szCs w:val="18"/>
              </w:rPr>
            </w:pPr>
            <w:r w:rsidRPr="003D4ABF">
              <w:rPr>
                <w:szCs w:val="18"/>
              </w:rPr>
              <w:t>Charging method</w:t>
            </w:r>
          </w:p>
        </w:tc>
        <w:tc>
          <w:tcPr>
            <w:tcW w:w="2912" w:type="dxa"/>
          </w:tcPr>
          <w:p w14:paraId="4D40EDF2" w14:textId="77777777" w:rsidR="00787F8E" w:rsidRPr="003D4ABF" w:rsidRDefault="00787F8E" w:rsidP="00085BD6">
            <w:pPr>
              <w:pStyle w:val="TAL"/>
              <w:keepNext w:val="0"/>
              <w:rPr>
                <w:szCs w:val="18"/>
              </w:rPr>
            </w:pPr>
            <w:r w:rsidRPr="003D4ABF">
              <w:rPr>
                <w:szCs w:val="18"/>
              </w:rPr>
              <w:t>Indicates the required charging method for the PCC rule.</w:t>
            </w:r>
          </w:p>
          <w:p w14:paraId="4EF5424B" w14:textId="77777777" w:rsidR="00787F8E" w:rsidRPr="003D4ABF" w:rsidRDefault="00787F8E" w:rsidP="00085BD6">
            <w:pPr>
              <w:pStyle w:val="TAL"/>
              <w:keepNext w:val="0"/>
              <w:rPr>
                <w:szCs w:val="18"/>
              </w:rPr>
            </w:pPr>
            <w:r w:rsidRPr="003D4ABF">
              <w:rPr>
                <w:szCs w:val="18"/>
              </w:rPr>
              <w:t>Values: online or offline or neither.</w:t>
            </w:r>
          </w:p>
        </w:tc>
        <w:tc>
          <w:tcPr>
            <w:tcW w:w="1364" w:type="dxa"/>
          </w:tcPr>
          <w:p w14:paraId="31FD07DF" w14:textId="77777777" w:rsidR="00787F8E" w:rsidRPr="003D4ABF" w:rsidRDefault="00787F8E" w:rsidP="00085BD6">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085BD6">
            <w:pPr>
              <w:pStyle w:val="TAL"/>
              <w:keepNext w:val="0"/>
              <w:rPr>
                <w:szCs w:val="18"/>
              </w:rPr>
            </w:pPr>
          </w:p>
        </w:tc>
        <w:tc>
          <w:tcPr>
            <w:tcW w:w="1748" w:type="dxa"/>
          </w:tcPr>
          <w:p w14:paraId="1CB95499" w14:textId="77777777" w:rsidR="00787F8E" w:rsidRPr="003D4ABF" w:rsidRDefault="00787F8E" w:rsidP="00085BD6">
            <w:pPr>
              <w:pStyle w:val="TAL"/>
              <w:keepNext w:val="0"/>
            </w:pPr>
            <w:r w:rsidRPr="003D4ABF">
              <w:t>No</w:t>
            </w:r>
          </w:p>
        </w:tc>
        <w:tc>
          <w:tcPr>
            <w:tcW w:w="1627" w:type="dxa"/>
          </w:tcPr>
          <w:p w14:paraId="0CEF3818" w14:textId="77777777" w:rsidR="00787F8E" w:rsidRPr="003D4ABF" w:rsidRDefault="00787F8E" w:rsidP="00085BD6">
            <w:pPr>
              <w:pStyle w:val="TAL"/>
              <w:keepNext w:val="0"/>
            </w:pPr>
            <w:r w:rsidRPr="003D4ABF">
              <w:t>None</w:t>
            </w:r>
          </w:p>
        </w:tc>
      </w:tr>
      <w:tr w:rsidR="00787F8E" w:rsidRPr="003D4ABF" w14:paraId="517F0D1F" w14:textId="77777777" w:rsidTr="00B267EA">
        <w:trPr>
          <w:cantSplit/>
        </w:trPr>
        <w:tc>
          <w:tcPr>
            <w:tcW w:w="1980" w:type="dxa"/>
          </w:tcPr>
          <w:p w14:paraId="6702C8E1" w14:textId="77777777" w:rsidR="00787F8E" w:rsidRPr="003D4ABF" w:rsidRDefault="00787F8E" w:rsidP="00085BD6">
            <w:pPr>
              <w:pStyle w:val="TAL"/>
              <w:keepNext w:val="0"/>
              <w:rPr>
                <w:szCs w:val="18"/>
              </w:rPr>
            </w:pPr>
            <w:r w:rsidRPr="003D4ABF">
              <w:rPr>
                <w:noProof/>
              </w:rPr>
              <w:t>Service Data flow handling while requesting credit</w:t>
            </w:r>
          </w:p>
        </w:tc>
        <w:tc>
          <w:tcPr>
            <w:tcW w:w="2912" w:type="dxa"/>
          </w:tcPr>
          <w:p w14:paraId="70E14065" w14:textId="77777777" w:rsidR="00787F8E" w:rsidRPr="003D4ABF" w:rsidRDefault="00787F8E" w:rsidP="00085BD6">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085BD6">
            <w:pPr>
              <w:pStyle w:val="TAL"/>
              <w:keepNext w:val="0"/>
              <w:rPr>
                <w:szCs w:val="18"/>
              </w:rPr>
            </w:pPr>
            <w:r w:rsidRPr="003D4ABF">
              <w:rPr>
                <w:szCs w:val="18"/>
              </w:rPr>
              <w:t>Only applicable for charging method online.</w:t>
            </w:r>
          </w:p>
          <w:p w14:paraId="4AA0AA34" w14:textId="77777777" w:rsidR="00787F8E" w:rsidRPr="003D4ABF" w:rsidRDefault="00787F8E" w:rsidP="00085BD6">
            <w:pPr>
              <w:pStyle w:val="TAL"/>
              <w:keepNext w:val="0"/>
              <w:rPr>
                <w:szCs w:val="18"/>
              </w:rPr>
            </w:pPr>
            <w:r w:rsidRPr="003D4ABF">
              <w:rPr>
                <w:szCs w:val="18"/>
              </w:rPr>
              <w:t>Values: blocking or non-blocking</w:t>
            </w:r>
          </w:p>
        </w:tc>
        <w:tc>
          <w:tcPr>
            <w:tcW w:w="1364" w:type="dxa"/>
          </w:tcPr>
          <w:p w14:paraId="10AE5DD1" w14:textId="77777777" w:rsidR="00787F8E" w:rsidRPr="003D4ABF" w:rsidRDefault="00787F8E" w:rsidP="00085BD6">
            <w:pPr>
              <w:pStyle w:val="TAL"/>
              <w:keepNext w:val="0"/>
              <w:rPr>
                <w:szCs w:val="18"/>
              </w:rPr>
            </w:pPr>
          </w:p>
        </w:tc>
        <w:tc>
          <w:tcPr>
            <w:tcW w:w="1748" w:type="dxa"/>
          </w:tcPr>
          <w:p w14:paraId="0C51D500" w14:textId="77777777" w:rsidR="00787F8E" w:rsidRPr="003D4ABF" w:rsidRDefault="00787F8E" w:rsidP="00085BD6">
            <w:pPr>
              <w:pStyle w:val="TAL"/>
              <w:keepNext w:val="0"/>
            </w:pPr>
            <w:r w:rsidRPr="003D4ABF">
              <w:t>No</w:t>
            </w:r>
          </w:p>
        </w:tc>
        <w:tc>
          <w:tcPr>
            <w:tcW w:w="1627" w:type="dxa"/>
          </w:tcPr>
          <w:p w14:paraId="3A650BB6" w14:textId="77777777" w:rsidR="00787F8E" w:rsidRPr="003D4ABF" w:rsidRDefault="00787F8E" w:rsidP="00085BD6">
            <w:pPr>
              <w:pStyle w:val="TAL"/>
              <w:keepNext w:val="0"/>
            </w:pPr>
            <w:r w:rsidRPr="003D4ABF">
              <w:t>New</w:t>
            </w:r>
          </w:p>
        </w:tc>
      </w:tr>
      <w:tr w:rsidR="00787F8E" w:rsidRPr="003D4ABF" w14:paraId="38EB50A0" w14:textId="77777777" w:rsidTr="00B267EA">
        <w:trPr>
          <w:cantSplit/>
        </w:trPr>
        <w:tc>
          <w:tcPr>
            <w:tcW w:w="1980" w:type="dxa"/>
          </w:tcPr>
          <w:p w14:paraId="12274D75" w14:textId="77777777" w:rsidR="00787F8E" w:rsidRPr="003D4ABF" w:rsidRDefault="00787F8E" w:rsidP="00085BD6">
            <w:pPr>
              <w:pStyle w:val="TAL"/>
              <w:keepNext w:val="0"/>
              <w:rPr>
                <w:szCs w:val="18"/>
              </w:rPr>
            </w:pPr>
            <w:r w:rsidRPr="003D4ABF">
              <w:rPr>
                <w:szCs w:val="18"/>
              </w:rPr>
              <w:lastRenderedPageBreak/>
              <w:t>Measurement method</w:t>
            </w:r>
          </w:p>
        </w:tc>
        <w:tc>
          <w:tcPr>
            <w:tcW w:w="2912" w:type="dxa"/>
          </w:tcPr>
          <w:p w14:paraId="08D34A43" w14:textId="77777777" w:rsidR="00787F8E" w:rsidRPr="003D4ABF" w:rsidRDefault="00787F8E" w:rsidP="00085BD6">
            <w:pPr>
              <w:pStyle w:val="TAL"/>
              <w:keepNext w:val="0"/>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085BD6">
            <w:pPr>
              <w:pStyle w:val="TAL"/>
              <w:keepNext w:val="0"/>
              <w:rPr>
                <w:szCs w:val="18"/>
              </w:rPr>
            </w:pPr>
            <w:r w:rsidRPr="003D4ABF">
              <w:rPr>
                <w:szCs w:val="18"/>
              </w:rPr>
              <w:t>This is applicable to reporting, if the charging method is online or offline.</w:t>
            </w:r>
          </w:p>
          <w:p w14:paraId="7628EDE5" w14:textId="77777777" w:rsidR="00787F8E" w:rsidRPr="003D4ABF" w:rsidRDefault="00787F8E" w:rsidP="00085BD6">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085BD6">
            <w:pPr>
              <w:pStyle w:val="TAL"/>
              <w:keepNext w:val="0"/>
              <w:rPr>
                <w:szCs w:val="18"/>
              </w:rPr>
            </w:pPr>
          </w:p>
        </w:tc>
        <w:tc>
          <w:tcPr>
            <w:tcW w:w="1748" w:type="dxa"/>
          </w:tcPr>
          <w:p w14:paraId="4E627969" w14:textId="77777777" w:rsidR="00787F8E" w:rsidRPr="003D4ABF" w:rsidRDefault="00787F8E" w:rsidP="00085BD6">
            <w:pPr>
              <w:pStyle w:val="TAL"/>
              <w:keepNext w:val="0"/>
            </w:pPr>
            <w:r w:rsidRPr="003D4ABF">
              <w:t>Yes</w:t>
            </w:r>
          </w:p>
        </w:tc>
        <w:tc>
          <w:tcPr>
            <w:tcW w:w="1627" w:type="dxa"/>
          </w:tcPr>
          <w:p w14:paraId="32D88ECE" w14:textId="77777777" w:rsidR="00787F8E" w:rsidRPr="003D4ABF" w:rsidRDefault="00787F8E" w:rsidP="00085BD6">
            <w:pPr>
              <w:pStyle w:val="TAL"/>
              <w:keepNext w:val="0"/>
            </w:pPr>
            <w:r w:rsidRPr="003D4ABF">
              <w:t>None</w:t>
            </w:r>
          </w:p>
        </w:tc>
      </w:tr>
      <w:tr w:rsidR="00787F8E" w:rsidRPr="003D4ABF" w14:paraId="26B6CB28" w14:textId="77777777" w:rsidTr="00B267EA">
        <w:trPr>
          <w:cantSplit/>
        </w:trPr>
        <w:tc>
          <w:tcPr>
            <w:tcW w:w="1980" w:type="dxa"/>
          </w:tcPr>
          <w:p w14:paraId="3680D128" w14:textId="77777777" w:rsidR="00787F8E" w:rsidRPr="003D4ABF" w:rsidRDefault="00787F8E" w:rsidP="00085BD6">
            <w:pPr>
              <w:pStyle w:val="TAL"/>
              <w:keepNext w:val="0"/>
              <w:rPr>
                <w:szCs w:val="18"/>
              </w:rPr>
            </w:pPr>
            <w:r w:rsidRPr="003D4ABF">
              <w:rPr>
                <w:szCs w:val="18"/>
              </w:rPr>
              <w:t>Application Function Record Information</w:t>
            </w:r>
          </w:p>
        </w:tc>
        <w:tc>
          <w:tcPr>
            <w:tcW w:w="2912" w:type="dxa"/>
          </w:tcPr>
          <w:p w14:paraId="06E4CCDE" w14:textId="77777777" w:rsidR="00787F8E" w:rsidRPr="003D4ABF" w:rsidRDefault="00787F8E" w:rsidP="00085BD6">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085BD6">
            <w:pPr>
              <w:pStyle w:val="TAL"/>
              <w:keepNext w:val="0"/>
              <w:rPr>
                <w:szCs w:val="18"/>
              </w:rPr>
            </w:pPr>
          </w:p>
        </w:tc>
        <w:tc>
          <w:tcPr>
            <w:tcW w:w="1748" w:type="dxa"/>
          </w:tcPr>
          <w:p w14:paraId="558D0487" w14:textId="77777777" w:rsidR="00787F8E" w:rsidRPr="003D4ABF" w:rsidRDefault="00787F8E" w:rsidP="00085BD6">
            <w:pPr>
              <w:pStyle w:val="TAL"/>
              <w:keepNext w:val="0"/>
            </w:pPr>
            <w:r w:rsidRPr="003D4ABF">
              <w:t>No</w:t>
            </w:r>
          </w:p>
        </w:tc>
        <w:tc>
          <w:tcPr>
            <w:tcW w:w="1627" w:type="dxa"/>
          </w:tcPr>
          <w:p w14:paraId="1DF3A2BC" w14:textId="77777777" w:rsidR="00787F8E" w:rsidRPr="003D4ABF" w:rsidRDefault="00787F8E" w:rsidP="00085BD6">
            <w:pPr>
              <w:pStyle w:val="TAL"/>
              <w:keepNext w:val="0"/>
            </w:pPr>
            <w:r w:rsidRPr="003D4ABF">
              <w:t>None</w:t>
            </w:r>
          </w:p>
        </w:tc>
      </w:tr>
      <w:tr w:rsidR="00787F8E" w:rsidRPr="003D4ABF" w14:paraId="097BFA8E" w14:textId="77777777" w:rsidTr="00B267EA">
        <w:trPr>
          <w:cantSplit/>
        </w:trPr>
        <w:tc>
          <w:tcPr>
            <w:tcW w:w="1980" w:type="dxa"/>
          </w:tcPr>
          <w:p w14:paraId="4D9C9499" w14:textId="77777777" w:rsidR="00787F8E" w:rsidRPr="003D4ABF" w:rsidRDefault="00787F8E" w:rsidP="00085BD6">
            <w:pPr>
              <w:pStyle w:val="TAL"/>
              <w:keepNext w:val="0"/>
              <w:rPr>
                <w:szCs w:val="18"/>
              </w:rPr>
            </w:pPr>
            <w:r w:rsidRPr="003D4ABF">
              <w:rPr>
                <w:szCs w:val="18"/>
              </w:rPr>
              <w:t>Service Identifier Level Reporting</w:t>
            </w:r>
          </w:p>
        </w:tc>
        <w:tc>
          <w:tcPr>
            <w:tcW w:w="2912" w:type="dxa"/>
          </w:tcPr>
          <w:p w14:paraId="0AFD8DF9" w14:textId="77777777" w:rsidR="00787F8E" w:rsidRPr="003D4ABF" w:rsidRDefault="00787F8E" w:rsidP="00085BD6">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085BD6">
            <w:pPr>
              <w:pStyle w:val="TAL"/>
              <w:keepNext w:val="0"/>
              <w:rPr>
                <w:szCs w:val="18"/>
              </w:rPr>
            </w:pPr>
            <w:r w:rsidRPr="003D4ABF">
              <w:rPr>
                <w:szCs w:val="18"/>
              </w:rPr>
              <w:t>Values: mandated or not required</w:t>
            </w:r>
          </w:p>
        </w:tc>
        <w:tc>
          <w:tcPr>
            <w:tcW w:w="1364" w:type="dxa"/>
          </w:tcPr>
          <w:p w14:paraId="6DC3D0F3" w14:textId="77777777" w:rsidR="00787F8E" w:rsidRPr="003D4ABF" w:rsidRDefault="00787F8E" w:rsidP="00085BD6">
            <w:pPr>
              <w:pStyle w:val="TAL"/>
              <w:keepNext w:val="0"/>
              <w:rPr>
                <w:szCs w:val="18"/>
              </w:rPr>
            </w:pPr>
          </w:p>
        </w:tc>
        <w:tc>
          <w:tcPr>
            <w:tcW w:w="1748" w:type="dxa"/>
          </w:tcPr>
          <w:p w14:paraId="0C33FB9B" w14:textId="77777777" w:rsidR="00787F8E" w:rsidRPr="003D4ABF" w:rsidRDefault="00787F8E" w:rsidP="00085BD6">
            <w:pPr>
              <w:pStyle w:val="TAL"/>
              <w:keepNext w:val="0"/>
            </w:pPr>
            <w:r w:rsidRPr="003D4ABF">
              <w:t>Yes</w:t>
            </w:r>
          </w:p>
        </w:tc>
        <w:tc>
          <w:tcPr>
            <w:tcW w:w="1627" w:type="dxa"/>
          </w:tcPr>
          <w:p w14:paraId="41483091" w14:textId="77777777" w:rsidR="00787F8E" w:rsidRPr="003D4ABF" w:rsidRDefault="00787F8E" w:rsidP="00085BD6">
            <w:pPr>
              <w:pStyle w:val="TAL"/>
              <w:keepNext w:val="0"/>
            </w:pPr>
            <w:r w:rsidRPr="003D4ABF">
              <w:t>None</w:t>
            </w:r>
          </w:p>
        </w:tc>
      </w:tr>
      <w:tr w:rsidR="00787F8E" w:rsidRPr="003D4ABF" w14:paraId="61AD4E7B" w14:textId="77777777" w:rsidTr="00B267EA">
        <w:trPr>
          <w:cantSplit/>
        </w:trPr>
        <w:tc>
          <w:tcPr>
            <w:tcW w:w="1980" w:type="dxa"/>
          </w:tcPr>
          <w:p w14:paraId="7447BED3" w14:textId="77777777" w:rsidR="00787F8E" w:rsidRPr="003D4ABF" w:rsidRDefault="00787F8E" w:rsidP="00085BD6">
            <w:pPr>
              <w:pStyle w:val="TAL"/>
              <w:keepNext w:val="0"/>
              <w:rPr>
                <w:b/>
                <w:szCs w:val="18"/>
              </w:rPr>
            </w:pPr>
            <w:r w:rsidRPr="003D4ABF">
              <w:rPr>
                <w:b/>
                <w:szCs w:val="18"/>
              </w:rPr>
              <w:t>Policy control</w:t>
            </w:r>
          </w:p>
        </w:tc>
        <w:tc>
          <w:tcPr>
            <w:tcW w:w="2912" w:type="dxa"/>
          </w:tcPr>
          <w:p w14:paraId="7F70890D" w14:textId="77777777" w:rsidR="00787F8E" w:rsidRPr="003D4ABF" w:rsidRDefault="00787F8E" w:rsidP="00085BD6">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085BD6">
            <w:pPr>
              <w:pStyle w:val="TAL"/>
              <w:keepNext w:val="0"/>
              <w:rPr>
                <w:szCs w:val="18"/>
              </w:rPr>
            </w:pPr>
          </w:p>
        </w:tc>
        <w:tc>
          <w:tcPr>
            <w:tcW w:w="1748" w:type="dxa"/>
          </w:tcPr>
          <w:p w14:paraId="05553677" w14:textId="77777777" w:rsidR="00787F8E" w:rsidRPr="003D4ABF" w:rsidRDefault="00787F8E" w:rsidP="00085BD6">
            <w:pPr>
              <w:pStyle w:val="TAL"/>
              <w:keepNext w:val="0"/>
            </w:pPr>
          </w:p>
        </w:tc>
        <w:tc>
          <w:tcPr>
            <w:tcW w:w="1627" w:type="dxa"/>
          </w:tcPr>
          <w:p w14:paraId="31173086" w14:textId="77777777" w:rsidR="00787F8E" w:rsidRPr="003D4ABF" w:rsidRDefault="00787F8E" w:rsidP="00085BD6">
            <w:pPr>
              <w:pStyle w:val="TAL"/>
              <w:keepNext w:val="0"/>
            </w:pPr>
          </w:p>
        </w:tc>
      </w:tr>
      <w:tr w:rsidR="00787F8E" w:rsidRPr="003D4ABF" w14:paraId="22DA85F7" w14:textId="77777777" w:rsidTr="00B267EA">
        <w:trPr>
          <w:cantSplit/>
        </w:trPr>
        <w:tc>
          <w:tcPr>
            <w:tcW w:w="1980" w:type="dxa"/>
          </w:tcPr>
          <w:p w14:paraId="50A8C1AA" w14:textId="77777777" w:rsidR="00787F8E" w:rsidRPr="003D4ABF" w:rsidRDefault="00787F8E" w:rsidP="00085BD6">
            <w:pPr>
              <w:pStyle w:val="TAL"/>
              <w:keepNext w:val="0"/>
              <w:rPr>
                <w:szCs w:val="18"/>
              </w:rPr>
            </w:pPr>
            <w:r w:rsidRPr="003D4ABF">
              <w:rPr>
                <w:szCs w:val="18"/>
              </w:rPr>
              <w:t>Gate status</w:t>
            </w:r>
          </w:p>
        </w:tc>
        <w:tc>
          <w:tcPr>
            <w:tcW w:w="2912" w:type="dxa"/>
          </w:tcPr>
          <w:p w14:paraId="751A6FB2" w14:textId="77777777" w:rsidR="00787F8E" w:rsidRPr="003D4ABF" w:rsidRDefault="00787F8E" w:rsidP="00085BD6">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085BD6">
            <w:pPr>
              <w:pStyle w:val="TAL"/>
              <w:keepNext w:val="0"/>
              <w:rPr>
                <w:szCs w:val="18"/>
              </w:rPr>
            </w:pPr>
          </w:p>
        </w:tc>
        <w:tc>
          <w:tcPr>
            <w:tcW w:w="1748" w:type="dxa"/>
          </w:tcPr>
          <w:p w14:paraId="2091F378" w14:textId="77777777" w:rsidR="00787F8E" w:rsidRPr="003D4ABF" w:rsidRDefault="00787F8E" w:rsidP="00085BD6">
            <w:pPr>
              <w:pStyle w:val="TAL"/>
              <w:keepNext w:val="0"/>
            </w:pPr>
            <w:r w:rsidRPr="003D4ABF">
              <w:t>Yes</w:t>
            </w:r>
          </w:p>
        </w:tc>
        <w:tc>
          <w:tcPr>
            <w:tcW w:w="1627" w:type="dxa"/>
          </w:tcPr>
          <w:p w14:paraId="1A35F3E6" w14:textId="77777777" w:rsidR="00787F8E" w:rsidRPr="003D4ABF" w:rsidRDefault="00787F8E" w:rsidP="00085BD6">
            <w:pPr>
              <w:pStyle w:val="TAL"/>
              <w:keepNext w:val="0"/>
            </w:pPr>
            <w:r w:rsidRPr="003D4ABF">
              <w:t>None</w:t>
            </w:r>
          </w:p>
        </w:tc>
      </w:tr>
      <w:tr w:rsidR="00787F8E" w:rsidRPr="003D4ABF" w14:paraId="1A3E51E2" w14:textId="77777777" w:rsidTr="00B267EA">
        <w:trPr>
          <w:cantSplit/>
        </w:trPr>
        <w:tc>
          <w:tcPr>
            <w:tcW w:w="1980" w:type="dxa"/>
          </w:tcPr>
          <w:p w14:paraId="34520C2E" w14:textId="77777777" w:rsidR="00787F8E" w:rsidRPr="003D4ABF" w:rsidRDefault="00787F8E" w:rsidP="00085BD6">
            <w:pPr>
              <w:pStyle w:val="TAL"/>
              <w:keepNext w:val="0"/>
              <w:rPr>
                <w:szCs w:val="18"/>
              </w:rPr>
            </w:pPr>
            <w:r w:rsidRPr="003D4ABF">
              <w:rPr>
                <w:szCs w:val="18"/>
              </w:rPr>
              <w:t>5G QoS Identifier (5QI)</w:t>
            </w:r>
          </w:p>
        </w:tc>
        <w:tc>
          <w:tcPr>
            <w:tcW w:w="2912" w:type="dxa"/>
          </w:tcPr>
          <w:p w14:paraId="4AAA0412" w14:textId="77777777" w:rsidR="00787F8E" w:rsidRPr="003D4ABF" w:rsidRDefault="00787F8E" w:rsidP="00085BD6">
            <w:pPr>
              <w:pStyle w:val="TAL"/>
              <w:keepNext w:val="0"/>
              <w:rPr>
                <w:szCs w:val="18"/>
              </w:rPr>
            </w:pPr>
            <w:r w:rsidRPr="003D4ABF">
              <w:rPr>
                <w:szCs w:val="18"/>
              </w:rPr>
              <w:t>The 5QI authorized for the service data flow.</w:t>
            </w:r>
          </w:p>
        </w:tc>
        <w:tc>
          <w:tcPr>
            <w:tcW w:w="1364" w:type="dxa"/>
          </w:tcPr>
          <w:p w14:paraId="776B0BB0"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p w14:paraId="60AC6761" w14:textId="77777777" w:rsidR="00787F8E" w:rsidRPr="003D4ABF" w:rsidRDefault="00787F8E" w:rsidP="00085BD6">
            <w:pPr>
              <w:pStyle w:val="TAL"/>
              <w:keepNext w:val="0"/>
              <w:rPr>
                <w:szCs w:val="18"/>
              </w:rPr>
            </w:pPr>
          </w:p>
        </w:tc>
        <w:tc>
          <w:tcPr>
            <w:tcW w:w="1748" w:type="dxa"/>
          </w:tcPr>
          <w:p w14:paraId="5106EB99" w14:textId="77777777" w:rsidR="00787F8E" w:rsidRPr="003D4ABF" w:rsidRDefault="00787F8E" w:rsidP="00085BD6">
            <w:pPr>
              <w:pStyle w:val="TAL"/>
              <w:keepNext w:val="0"/>
            </w:pPr>
            <w:r w:rsidRPr="003D4ABF">
              <w:t>Yes</w:t>
            </w:r>
          </w:p>
        </w:tc>
        <w:tc>
          <w:tcPr>
            <w:tcW w:w="1627" w:type="dxa"/>
          </w:tcPr>
          <w:p w14:paraId="118933FC" w14:textId="77777777" w:rsidR="00787F8E" w:rsidRPr="003D4ABF" w:rsidRDefault="00787F8E" w:rsidP="00085BD6">
            <w:pPr>
              <w:keepLines/>
              <w:tabs>
                <w:tab w:val="left" w:pos="6062"/>
              </w:tabs>
              <w:spacing w:after="0"/>
            </w:pPr>
            <w:r w:rsidRPr="003D4ABF">
              <w:t>Modified</w:t>
            </w:r>
          </w:p>
          <w:p w14:paraId="579C177F" w14:textId="77777777" w:rsidR="00787F8E" w:rsidRPr="003D4ABF" w:rsidRDefault="00787F8E" w:rsidP="00085BD6">
            <w:pPr>
              <w:pStyle w:val="TAL"/>
              <w:keepNext w:val="0"/>
            </w:pPr>
            <w:r w:rsidRPr="003D4ABF">
              <w:t>(corresponds to QCI in TS 23.203 [4])</w:t>
            </w:r>
          </w:p>
        </w:tc>
      </w:tr>
      <w:tr w:rsidR="00787F8E" w:rsidRPr="003D4ABF" w14:paraId="0E3E19AA" w14:textId="77777777" w:rsidTr="00B267EA">
        <w:trPr>
          <w:cantSplit/>
        </w:trPr>
        <w:tc>
          <w:tcPr>
            <w:tcW w:w="1980" w:type="dxa"/>
          </w:tcPr>
          <w:p w14:paraId="63D81069" w14:textId="77777777" w:rsidR="00787F8E" w:rsidRPr="003D4ABF" w:rsidRDefault="00787F8E" w:rsidP="00085BD6">
            <w:pPr>
              <w:pStyle w:val="TAL"/>
              <w:keepNext w:val="0"/>
              <w:rPr>
                <w:szCs w:val="18"/>
              </w:rPr>
            </w:pPr>
            <w:r w:rsidRPr="003D4ABF">
              <w:t>QoS Notification Control (QNC)</w:t>
            </w:r>
          </w:p>
        </w:tc>
        <w:tc>
          <w:tcPr>
            <w:tcW w:w="2912" w:type="dxa"/>
          </w:tcPr>
          <w:p w14:paraId="72FA66A8" w14:textId="77777777" w:rsidR="00787F8E" w:rsidRPr="003D4ABF" w:rsidRDefault="00787F8E" w:rsidP="00085BD6">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085BD6">
            <w:pPr>
              <w:pStyle w:val="TAL"/>
              <w:keepNext w:val="0"/>
              <w:rPr>
                <w:szCs w:val="18"/>
              </w:rPr>
            </w:pPr>
            <w:r w:rsidRPr="003D4ABF">
              <w:rPr>
                <w:szCs w:val="18"/>
              </w:rPr>
              <w:t>Conditional</w:t>
            </w:r>
            <w:r w:rsidRPr="003D4ABF">
              <w:rPr>
                <w:szCs w:val="18"/>
              </w:rPr>
              <w:br/>
              <w:t>(NOTE 15)</w:t>
            </w:r>
          </w:p>
          <w:p w14:paraId="5D3764D3" w14:textId="77777777" w:rsidR="00787F8E" w:rsidRPr="003D4ABF" w:rsidRDefault="00787F8E" w:rsidP="00085BD6">
            <w:pPr>
              <w:pStyle w:val="TAL"/>
              <w:keepNext w:val="0"/>
              <w:rPr>
                <w:szCs w:val="18"/>
              </w:rPr>
            </w:pPr>
          </w:p>
        </w:tc>
        <w:tc>
          <w:tcPr>
            <w:tcW w:w="1748" w:type="dxa"/>
          </w:tcPr>
          <w:p w14:paraId="3123CB38" w14:textId="77777777" w:rsidR="00787F8E" w:rsidRPr="003D4ABF" w:rsidRDefault="00787F8E" w:rsidP="00085BD6">
            <w:pPr>
              <w:pStyle w:val="TAL"/>
              <w:keepNext w:val="0"/>
            </w:pPr>
            <w:r w:rsidRPr="003D4ABF">
              <w:t>Yes</w:t>
            </w:r>
          </w:p>
        </w:tc>
        <w:tc>
          <w:tcPr>
            <w:tcW w:w="1627" w:type="dxa"/>
          </w:tcPr>
          <w:p w14:paraId="4537F1A5" w14:textId="77777777" w:rsidR="00787F8E" w:rsidRPr="003D4ABF" w:rsidRDefault="00787F8E" w:rsidP="00085BD6">
            <w:pPr>
              <w:pStyle w:val="TAL"/>
              <w:keepNext w:val="0"/>
            </w:pPr>
            <w:r w:rsidRPr="003D4ABF">
              <w:t>Added</w:t>
            </w:r>
          </w:p>
        </w:tc>
      </w:tr>
      <w:tr w:rsidR="00787F8E" w:rsidRPr="003D4ABF" w14:paraId="4C540D82" w14:textId="77777777" w:rsidTr="00B267EA">
        <w:trPr>
          <w:cantSplit/>
        </w:trPr>
        <w:tc>
          <w:tcPr>
            <w:tcW w:w="1980" w:type="dxa"/>
          </w:tcPr>
          <w:p w14:paraId="7F6B569C" w14:textId="77777777" w:rsidR="00787F8E" w:rsidRPr="003D4ABF" w:rsidRDefault="00787F8E" w:rsidP="00085BD6">
            <w:pPr>
              <w:pStyle w:val="TAL"/>
              <w:keepNext w:val="0"/>
              <w:rPr>
                <w:szCs w:val="18"/>
              </w:rPr>
            </w:pPr>
            <w:r w:rsidRPr="003D4ABF">
              <w:rPr>
                <w:szCs w:val="18"/>
              </w:rPr>
              <w:t xml:space="preserve">Reflective QoS Control </w:t>
            </w:r>
          </w:p>
        </w:tc>
        <w:tc>
          <w:tcPr>
            <w:tcW w:w="2912" w:type="dxa"/>
          </w:tcPr>
          <w:p w14:paraId="53E6A64B" w14:textId="77777777" w:rsidR="00787F8E" w:rsidRPr="003D4ABF" w:rsidRDefault="00787F8E" w:rsidP="00085BD6">
            <w:pPr>
              <w:pStyle w:val="TAL"/>
              <w:keepNext w:val="0"/>
            </w:pPr>
            <w:r w:rsidRPr="003D4ABF">
              <w:t>Indicates to apply reflective QoS for the SDF.</w:t>
            </w:r>
          </w:p>
        </w:tc>
        <w:tc>
          <w:tcPr>
            <w:tcW w:w="1364" w:type="dxa"/>
          </w:tcPr>
          <w:p w14:paraId="52865C65" w14:textId="77777777" w:rsidR="00787F8E" w:rsidRPr="003D4ABF" w:rsidRDefault="00787F8E" w:rsidP="00085BD6">
            <w:pPr>
              <w:pStyle w:val="TAL"/>
              <w:keepNext w:val="0"/>
              <w:rPr>
                <w:szCs w:val="18"/>
              </w:rPr>
            </w:pPr>
          </w:p>
        </w:tc>
        <w:tc>
          <w:tcPr>
            <w:tcW w:w="1748" w:type="dxa"/>
          </w:tcPr>
          <w:p w14:paraId="07935DAB" w14:textId="77777777" w:rsidR="00787F8E" w:rsidRPr="003D4ABF" w:rsidRDefault="00787F8E" w:rsidP="00085BD6">
            <w:pPr>
              <w:pStyle w:val="TAL"/>
              <w:keepNext w:val="0"/>
            </w:pPr>
            <w:r w:rsidRPr="003D4ABF">
              <w:t>Yes</w:t>
            </w:r>
          </w:p>
        </w:tc>
        <w:tc>
          <w:tcPr>
            <w:tcW w:w="1627" w:type="dxa"/>
          </w:tcPr>
          <w:p w14:paraId="3B7D2DD5" w14:textId="77777777" w:rsidR="00787F8E" w:rsidRPr="003D4ABF" w:rsidRDefault="00787F8E" w:rsidP="00085BD6">
            <w:pPr>
              <w:pStyle w:val="TAL"/>
              <w:keepNext w:val="0"/>
            </w:pPr>
            <w:r w:rsidRPr="003D4ABF">
              <w:t>Added</w:t>
            </w:r>
          </w:p>
        </w:tc>
      </w:tr>
      <w:tr w:rsidR="00787F8E" w:rsidRPr="003D4ABF" w14:paraId="02E2832A" w14:textId="77777777" w:rsidTr="00B267EA">
        <w:trPr>
          <w:cantSplit/>
        </w:trPr>
        <w:tc>
          <w:tcPr>
            <w:tcW w:w="1980" w:type="dxa"/>
          </w:tcPr>
          <w:p w14:paraId="4F9718DB" w14:textId="77777777" w:rsidR="00787F8E" w:rsidRPr="003D4ABF" w:rsidRDefault="00787F8E" w:rsidP="00085BD6">
            <w:pPr>
              <w:pStyle w:val="TAL"/>
              <w:keepNext w:val="0"/>
              <w:rPr>
                <w:szCs w:val="18"/>
              </w:rPr>
            </w:pPr>
            <w:r w:rsidRPr="003D4ABF">
              <w:rPr>
                <w:szCs w:val="18"/>
              </w:rPr>
              <w:t>UL-maximum bitrate</w:t>
            </w:r>
          </w:p>
        </w:tc>
        <w:tc>
          <w:tcPr>
            <w:tcW w:w="2912" w:type="dxa"/>
          </w:tcPr>
          <w:p w14:paraId="72A16139" w14:textId="77777777" w:rsidR="00787F8E" w:rsidRPr="003D4ABF" w:rsidRDefault="00787F8E" w:rsidP="00085BD6">
            <w:pPr>
              <w:pStyle w:val="TAL"/>
              <w:keepNext w:val="0"/>
            </w:pPr>
            <w:r w:rsidRPr="003D4ABF">
              <w:t>The uplink maximum bitrate authorized for the service data flow</w:t>
            </w:r>
          </w:p>
        </w:tc>
        <w:tc>
          <w:tcPr>
            <w:tcW w:w="1364" w:type="dxa"/>
          </w:tcPr>
          <w:p w14:paraId="341BB57A" w14:textId="77777777" w:rsidR="00787F8E" w:rsidRPr="003D4ABF" w:rsidRDefault="00787F8E" w:rsidP="00085BD6">
            <w:pPr>
              <w:pStyle w:val="TAL"/>
              <w:keepNext w:val="0"/>
              <w:rPr>
                <w:szCs w:val="18"/>
              </w:rPr>
            </w:pPr>
          </w:p>
        </w:tc>
        <w:tc>
          <w:tcPr>
            <w:tcW w:w="1748" w:type="dxa"/>
          </w:tcPr>
          <w:p w14:paraId="260DE735" w14:textId="77777777" w:rsidR="00787F8E" w:rsidRPr="003D4ABF" w:rsidRDefault="00787F8E" w:rsidP="00085BD6">
            <w:pPr>
              <w:pStyle w:val="TAL"/>
              <w:keepNext w:val="0"/>
            </w:pPr>
            <w:r w:rsidRPr="003D4ABF">
              <w:t>Yes</w:t>
            </w:r>
          </w:p>
        </w:tc>
        <w:tc>
          <w:tcPr>
            <w:tcW w:w="1627" w:type="dxa"/>
          </w:tcPr>
          <w:p w14:paraId="7E6BA694" w14:textId="77777777" w:rsidR="00787F8E" w:rsidRPr="003D4ABF" w:rsidRDefault="00787F8E" w:rsidP="00085BD6">
            <w:pPr>
              <w:pStyle w:val="TAL"/>
              <w:keepNext w:val="0"/>
            </w:pPr>
            <w:r w:rsidRPr="003D4ABF">
              <w:t>None</w:t>
            </w:r>
          </w:p>
        </w:tc>
      </w:tr>
      <w:tr w:rsidR="00787F8E" w:rsidRPr="003D4ABF" w14:paraId="65352372" w14:textId="77777777" w:rsidTr="00B267EA">
        <w:trPr>
          <w:cantSplit/>
        </w:trPr>
        <w:tc>
          <w:tcPr>
            <w:tcW w:w="1980" w:type="dxa"/>
          </w:tcPr>
          <w:p w14:paraId="46CE9E6D" w14:textId="77777777" w:rsidR="00787F8E" w:rsidRPr="003D4ABF" w:rsidRDefault="00787F8E" w:rsidP="00085BD6">
            <w:pPr>
              <w:pStyle w:val="TAL"/>
              <w:keepNext w:val="0"/>
              <w:rPr>
                <w:szCs w:val="18"/>
              </w:rPr>
            </w:pPr>
            <w:r w:rsidRPr="003D4ABF">
              <w:rPr>
                <w:szCs w:val="18"/>
              </w:rPr>
              <w:t>DL-maximum bitrate</w:t>
            </w:r>
          </w:p>
        </w:tc>
        <w:tc>
          <w:tcPr>
            <w:tcW w:w="2912" w:type="dxa"/>
          </w:tcPr>
          <w:p w14:paraId="7FA08FF7" w14:textId="77777777" w:rsidR="00787F8E" w:rsidRPr="003D4ABF" w:rsidRDefault="00787F8E" w:rsidP="00085BD6">
            <w:pPr>
              <w:pStyle w:val="TAL"/>
              <w:keepNext w:val="0"/>
            </w:pPr>
            <w:r w:rsidRPr="003D4ABF">
              <w:t>The downlink maximum bitrate authorized for the service data flow</w:t>
            </w:r>
          </w:p>
        </w:tc>
        <w:tc>
          <w:tcPr>
            <w:tcW w:w="1364" w:type="dxa"/>
          </w:tcPr>
          <w:p w14:paraId="4DBFFBCD" w14:textId="77777777" w:rsidR="00787F8E" w:rsidRPr="003D4ABF" w:rsidRDefault="00787F8E" w:rsidP="00085BD6">
            <w:pPr>
              <w:pStyle w:val="TAL"/>
              <w:keepNext w:val="0"/>
              <w:rPr>
                <w:szCs w:val="18"/>
              </w:rPr>
            </w:pPr>
          </w:p>
        </w:tc>
        <w:tc>
          <w:tcPr>
            <w:tcW w:w="1748" w:type="dxa"/>
          </w:tcPr>
          <w:p w14:paraId="592BD817" w14:textId="77777777" w:rsidR="00787F8E" w:rsidRPr="003D4ABF" w:rsidRDefault="00787F8E" w:rsidP="00085BD6">
            <w:pPr>
              <w:pStyle w:val="TAL"/>
              <w:keepNext w:val="0"/>
            </w:pPr>
            <w:r w:rsidRPr="003D4ABF">
              <w:t>Yes</w:t>
            </w:r>
          </w:p>
        </w:tc>
        <w:tc>
          <w:tcPr>
            <w:tcW w:w="1627" w:type="dxa"/>
          </w:tcPr>
          <w:p w14:paraId="020DC46C" w14:textId="77777777" w:rsidR="00787F8E" w:rsidRPr="003D4ABF" w:rsidRDefault="00787F8E" w:rsidP="00085BD6">
            <w:pPr>
              <w:pStyle w:val="TAL"/>
              <w:keepNext w:val="0"/>
            </w:pPr>
            <w:r w:rsidRPr="003D4ABF">
              <w:t>None</w:t>
            </w:r>
          </w:p>
        </w:tc>
      </w:tr>
      <w:tr w:rsidR="00787F8E" w:rsidRPr="003D4ABF" w14:paraId="33AE008F" w14:textId="77777777" w:rsidTr="00B267EA">
        <w:trPr>
          <w:cantSplit/>
        </w:trPr>
        <w:tc>
          <w:tcPr>
            <w:tcW w:w="1980" w:type="dxa"/>
          </w:tcPr>
          <w:p w14:paraId="429DBFCE" w14:textId="77777777" w:rsidR="00787F8E" w:rsidRPr="003D4ABF" w:rsidRDefault="00787F8E" w:rsidP="00085BD6">
            <w:pPr>
              <w:pStyle w:val="TAL"/>
              <w:keepNext w:val="0"/>
              <w:rPr>
                <w:szCs w:val="18"/>
              </w:rPr>
            </w:pPr>
            <w:r w:rsidRPr="003D4ABF">
              <w:rPr>
                <w:szCs w:val="18"/>
              </w:rPr>
              <w:t>UL-guaranteed bitrate</w:t>
            </w:r>
          </w:p>
        </w:tc>
        <w:tc>
          <w:tcPr>
            <w:tcW w:w="2912" w:type="dxa"/>
          </w:tcPr>
          <w:p w14:paraId="38D42830" w14:textId="77777777" w:rsidR="00787F8E" w:rsidRPr="003D4ABF" w:rsidRDefault="00787F8E" w:rsidP="00085BD6">
            <w:pPr>
              <w:pStyle w:val="TAL"/>
              <w:keepNext w:val="0"/>
            </w:pPr>
            <w:r w:rsidRPr="003D4ABF">
              <w:t>The uplink guaranteed bitrate authorized for the service data flow</w:t>
            </w:r>
          </w:p>
        </w:tc>
        <w:tc>
          <w:tcPr>
            <w:tcW w:w="1364" w:type="dxa"/>
          </w:tcPr>
          <w:p w14:paraId="3E1697EC" w14:textId="77777777" w:rsidR="00787F8E" w:rsidRPr="003D4ABF" w:rsidRDefault="00787F8E" w:rsidP="00085BD6">
            <w:pPr>
              <w:pStyle w:val="TAL"/>
              <w:keepNext w:val="0"/>
              <w:rPr>
                <w:szCs w:val="18"/>
              </w:rPr>
            </w:pPr>
          </w:p>
        </w:tc>
        <w:tc>
          <w:tcPr>
            <w:tcW w:w="1748" w:type="dxa"/>
          </w:tcPr>
          <w:p w14:paraId="03CF1473" w14:textId="77777777" w:rsidR="00787F8E" w:rsidRPr="003D4ABF" w:rsidRDefault="00787F8E" w:rsidP="00085BD6">
            <w:pPr>
              <w:pStyle w:val="TAL"/>
              <w:keepNext w:val="0"/>
            </w:pPr>
            <w:r w:rsidRPr="003D4ABF">
              <w:t>Yes</w:t>
            </w:r>
          </w:p>
        </w:tc>
        <w:tc>
          <w:tcPr>
            <w:tcW w:w="1627" w:type="dxa"/>
          </w:tcPr>
          <w:p w14:paraId="3A503FD7" w14:textId="77777777" w:rsidR="00787F8E" w:rsidRPr="003D4ABF" w:rsidRDefault="00787F8E" w:rsidP="00085BD6">
            <w:pPr>
              <w:pStyle w:val="TAL"/>
              <w:keepNext w:val="0"/>
            </w:pPr>
            <w:r w:rsidRPr="003D4ABF">
              <w:t>None</w:t>
            </w:r>
          </w:p>
        </w:tc>
      </w:tr>
      <w:tr w:rsidR="00787F8E" w:rsidRPr="003D4ABF" w14:paraId="2E24AB90" w14:textId="77777777" w:rsidTr="00B267EA">
        <w:trPr>
          <w:cantSplit/>
        </w:trPr>
        <w:tc>
          <w:tcPr>
            <w:tcW w:w="1980" w:type="dxa"/>
          </w:tcPr>
          <w:p w14:paraId="3558458B" w14:textId="77777777" w:rsidR="00787F8E" w:rsidRPr="003D4ABF" w:rsidRDefault="00787F8E" w:rsidP="00085BD6">
            <w:pPr>
              <w:pStyle w:val="TAL"/>
              <w:keepNext w:val="0"/>
              <w:rPr>
                <w:szCs w:val="18"/>
              </w:rPr>
            </w:pPr>
            <w:r w:rsidRPr="003D4ABF">
              <w:rPr>
                <w:szCs w:val="18"/>
              </w:rPr>
              <w:t>DL-guaranteed bitrate</w:t>
            </w:r>
          </w:p>
        </w:tc>
        <w:tc>
          <w:tcPr>
            <w:tcW w:w="2912" w:type="dxa"/>
          </w:tcPr>
          <w:p w14:paraId="1670A5F0" w14:textId="77777777" w:rsidR="00787F8E" w:rsidRPr="003D4ABF" w:rsidRDefault="00787F8E" w:rsidP="00085BD6">
            <w:pPr>
              <w:pStyle w:val="TAL"/>
              <w:keepNext w:val="0"/>
            </w:pPr>
            <w:r w:rsidRPr="003D4ABF">
              <w:t>The downlink guaranteed bitrate authorized for the service data flow</w:t>
            </w:r>
          </w:p>
        </w:tc>
        <w:tc>
          <w:tcPr>
            <w:tcW w:w="1364" w:type="dxa"/>
          </w:tcPr>
          <w:p w14:paraId="7A9AA3C1" w14:textId="77777777" w:rsidR="00787F8E" w:rsidRPr="003D4ABF" w:rsidRDefault="00787F8E" w:rsidP="00085BD6">
            <w:pPr>
              <w:pStyle w:val="TAL"/>
              <w:keepNext w:val="0"/>
              <w:rPr>
                <w:szCs w:val="18"/>
              </w:rPr>
            </w:pPr>
          </w:p>
        </w:tc>
        <w:tc>
          <w:tcPr>
            <w:tcW w:w="1748" w:type="dxa"/>
          </w:tcPr>
          <w:p w14:paraId="19890C77" w14:textId="77777777" w:rsidR="00787F8E" w:rsidRPr="003D4ABF" w:rsidRDefault="00787F8E" w:rsidP="00085BD6">
            <w:pPr>
              <w:pStyle w:val="TAL"/>
              <w:keepNext w:val="0"/>
            </w:pPr>
            <w:r w:rsidRPr="003D4ABF">
              <w:t>Yes</w:t>
            </w:r>
          </w:p>
        </w:tc>
        <w:tc>
          <w:tcPr>
            <w:tcW w:w="1627" w:type="dxa"/>
          </w:tcPr>
          <w:p w14:paraId="39AFF3B1" w14:textId="77777777" w:rsidR="00787F8E" w:rsidRPr="003D4ABF" w:rsidRDefault="00787F8E" w:rsidP="00085BD6">
            <w:pPr>
              <w:pStyle w:val="TAL"/>
              <w:keepNext w:val="0"/>
            </w:pPr>
            <w:r w:rsidRPr="003D4ABF">
              <w:t>None</w:t>
            </w:r>
          </w:p>
        </w:tc>
      </w:tr>
      <w:tr w:rsidR="00787F8E" w:rsidRPr="003D4ABF" w14:paraId="46F74DC4" w14:textId="77777777" w:rsidTr="00B267EA">
        <w:trPr>
          <w:cantSplit/>
        </w:trPr>
        <w:tc>
          <w:tcPr>
            <w:tcW w:w="1980" w:type="dxa"/>
          </w:tcPr>
          <w:p w14:paraId="4FD67A1E" w14:textId="77777777" w:rsidR="00787F8E" w:rsidRPr="003D4ABF" w:rsidRDefault="00787F8E" w:rsidP="00085BD6">
            <w:pPr>
              <w:pStyle w:val="TAL"/>
              <w:keepNext w:val="0"/>
              <w:rPr>
                <w:szCs w:val="18"/>
              </w:rPr>
            </w:pPr>
            <w:r w:rsidRPr="003D4ABF">
              <w:rPr>
                <w:szCs w:val="18"/>
              </w:rPr>
              <w:t>UL sharing indication</w:t>
            </w:r>
          </w:p>
        </w:tc>
        <w:tc>
          <w:tcPr>
            <w:tcW w:w="2912" w:type="dxa"/>
          </w:tcPr>
          <w:p w14:paraId="7217C3B0" w14:textId="77777777" w:rsidR="00787F8E" w:rsidRPr="003D4ABF" w:rsidRDefault="00787F8E" w:rsidP="00085BD6">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085BD6">
            <w:pPr>
              <w:pStyle w:val="TAL"/>
              <w:keepNext w:val="0"/>
              <w:rPr>
                <w:szCs w:val="18"/>
              </w:rPr>
            </w:pPr>
          </w:p>
        </w:tc>
        <w:tc>
          <w:tcPr>
            <w:tcW w:w="1748" w:type="dxa"/>
          </w:tcPr>
          <w:p w14:paraId="6911E1EF" w14:textId="77777777" w:rsidR="00787F8E" w:rsidRPr="003D4ABF" w:rsidRDefault="00787F8E" w:rsidP="00085BD6">
            <w:pPr>
              <w:pStyle w:val="TAL"/>
              <w:keepNext w:val="0"/>
            </w:pPr>
            <w:r w:rsidRPr="003D4ABF">
              <w:t>No</w:t>
            </w:r>
          </w:p>
        </w:tc>
        <w:tc>
          <w:tcPr>
            <w:tcW w:w="1627" w:type="dxa"/>
          </w:tcPr>
          <w:p w14:paraId="6E156CAE" w14:textId="77777777" w:rsidR="00787F8E" w:rsidRPr="003D4ABF" w:rsidRDefault="00787F8E" w:rsidP="00085BD6">
            <w:pPr>
              <w:pStyle w:val="TAL"/>
              <w:keepNext w:val="0"/>
            </w:pPr>
            <w:r w:rsidRPr="003D4ABF">
              <w:t>None</w:t>
            </w:r>
          </w:p>
        </w:tc>
      </w:tr>
      <w:tr w:rsidR="00787F8E" w:rsidRPr="003D4ABF" w14:paraId="67761E7F" w14:textId="77777777" w:rsidTr="00B267EA">
        <w:trPr>
          <w:cantSplit/>
        </w:trPr>
        <w:tc>
          <w:tcPr>
            <w:tcW w:w="1980" w:type="dxa"/>
          </w:tcPr>
          <w:p w14:paraId="186F2A1A" w14:textId="77777777" w:rsidR="00787F8E" w:rsidRPr="003D4ABF" w:rsidRDefault="00787F8E" w:rsidP="00085BD6">
            <w:pPr>
              <w:pStyle w:val="TAL"/>
              <w:keepNext w:val="0"/>
              <w:rPr>
                <w:szCs w:val="18"/>
              </w:rPr>
            </w:pPr>
            <w:r w:rsidRPr="003D4ABF">
              <w:rPr>
                <w:szCs w:val="18"/>
              </w:rPr>
              <w:t>DL sharing indication</w:t>
            </w:r>
          </w:p>
        </w:tc>
        <w:tc>
          <w:tcPr>
            <w:tcW w:w="2912" w:type="dxa"/>
          </w:tcPr>
          <w:p w14:paraId="7BAEEF60" w14:textId="77777777" w:rsidR="00787F8E" w:rsidRPr="003D4ABF" w:rsidRDefault="00787F8E" w:rsidP="00085BD6">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085BD6">
            <w:pPr>
              <w:pStyle w:val="TAL"/>
              <w:keepNext w:val="0"/>
              <w:rPr>
                <w:szCs w:val="18"/>
              </w:rPr>
            </w:pPr>
          </w:p>
        </w:tc>
        <w:tc>
          <w:tcPr>
            <w:tcW w:w="1748" w:type="dxa"/>
          </w:tcPr>
          <w:p w14:paraId="14E99866" w14:textId="77777777" w:rsidR="00787F8E" w:rsidRPr="003D4ABF" w:rsidRDefault="00787F8E" w:rsidP="00085BD6">
            <w:pPr>
              <w:pStyle w:val="TAL"/>
              <w:keepNext w:val="0"/>
            </w:pPr>
            <w:r w:rsidRPr="003D4ABF">
              <w:t>No</w:t>
            </w:r>
          </w:p>
        </w:tc>
        <w:tc>
          <w:tcPr>
            <w:tcW w:w="1627" w:type="dxa"/>
          </w:tcPr>
          <w:p w14:paraId="6088496F" w14:textId="77777777" w:rsidR="00787F8E" w:rsidRPr="003D4ABF" w:rsidRDefault="00787F8E" w:rsidP="00085BD6">
            <w:pPr>
              <w:pStyle w:val="TAL"/>
              <w:keepNext w:val="0"/>
            </w:pPr>
            <w:r w:rsidRPr="003D4ABF">
              <w:t>None</w:t>
            </w:r>
          </w:p>
        </w:tc>
      </w:tr>
      <w:tr w:rsidR="00787F8E" w:rsidRPr="003D4ABF" w14:paraId="188F2325" w14:textId="77777777" w:rsidTr="00B267EA">
        <w:trPr>
          <w:cantSplit/>
        </w:trPr>
        <w:tc>
          <w:tcPr>
            <w:tcW w:w="1980" w:type="dxa"/>
          </w:tcPr>
          <w:p w14:paraId="397CD756" w14:textId="77777777" w:rsidR="00787F8E" w:rsidRPr="003D4ABF" w:rsidRDefault="00787F8E" w:rsidP="00085BD6">
            <w:pPr>
              <w:pStyle w:val="TAL"/>
              <w:keepNext w:val="0"/>
              <w:rPr>
                <w:szCs w:val="18"/>
              </w:rPr>
            </w:pPr>
            <w:r w:rsidRPr="003D4ABF">
              <w:rPr>
                <w:szCs w:val="18"/>
              </w:rPr>
              <w:t>Redirect</w:t>
            </w:r>
          </w:p>
        </w:tc>
        <w:tc>
          <w:tcPr>
            <w:tcW w:w="2912" w:type="dxa"/>
          </w:tcPr>
          <w:p w14:paraId="055DD8FC" w14:textId="77777777" w:rsidR="00787F8E" w:rsidRPr="003D4ABF" w:rsidRDefault="00787F8E" w:rsidP="00085BD6">
            <w:pPr>
              <w:pStyle w:val="TAL"/>
              <w:keepNext w:val="0"/>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085BD6">
            <w:pPr>
              <w:pStyle w:val="TAL"/>
              <w:keepNext w:val="0"/>
              <w:rPr>
                <w:szCs w:val="18"/>
              </w:rPr>
            </w:pPr>
            <w:r w:rsidRPr="003D4ABF">
              <w:rPr>
                <w:szCs w:val="18"/>
              </w:rPr>
              <w:t>Conditional (NOTE 8)</w:t>
            </w:r>
          </w:p>
        </w:tc>
        <w:tc>
          <w:tcPr>
            <w:tcW w:w="1748" w:type="dxa"/>
          </w:tcPr>
          <w:p w14:paraId="2102AD0D" w14:textId="77777777" w:rsidR="00787F8E" w:rsidRPr="003D4ABF" w:rsidRDefault="00787F8E" w:rsidP="00085BD6">
            <w:pPr>
              <w:pStyle w:val="TAL"/>
              <w:keepNext w:val="0"/>
            </w:pPr>
            <w:r w:rsidRPr="003D4ABF">
              <w:t>Yes</w:t>
            </w:r>
          </w:p>
        </w:tc>
        <w:tc>
          <w:tcPr>
            <w:tcW w:w="1627" w:type="dxa"/>
          </w:tcPr>
          <w:p w14:paraId="7EB59E84" w14:textId="77777777" w:rsidR="00787F8E" w:rsidRPr="003D4ABF" w:rsidRDefault="00787F8E" w:rsidP="00085BD6">
            <w:pPr>
              <w:pStyle w:val="TAL"/>
              <w:keepNext w:val="0"/>
            </w:pPr>
            <w:r w:rsidRPr="003D4ABF">
              <w:t>None</w:t>
            </w:r>
          </w:p>
        </w:tc>
      </w:tr>
      <w:tr w:rsidR="00787F8E" w:rsidRPr="003D4ABF" w14:paraId="6EED02FD" w14:textId="77777777" w:rsidTr="00B267EA">
        <w:trPr>
          <w:cantSplit/>
        </w:trPr>
        <w:tc>
          <w:tcPr>
            <w:tcW w:w="1980" w:type="dxa"/>
          </w:tcPr>
          <w:p w14:paraId="4643F937" w14:textId="77777777" w:rsidR="00787F8E" w:rsidRPr="003D4ABF" w:rsidRDefault="00787F8E" w:rsidP="00085BD6">
            <w:pPr>
              <w:pStyle w:val="TAL"/>
              <w:keepNext w:val="0"/>
              <w:rPr>
                <w:szCs w:val="18"/>
              </w:rPr>
            </w:pPr>
            <w:r w:rsidRPr="003D4ABF">
              <w:rPr>
                <w:szCs w:val="18"/>
              </w:rPr>
              <w:lastRenderedPageBreak/>
              <w:t>Redirect Destination</w:t>
            </w:r>
          </w:p>
        </w:tc>
        <w:tc>
          <w:tcPr>
            <w:tcW w:w="2912" w:type="dxa"/>
          </w:tcPr>
          <w:p w14:paraId="38BC845A" w14:textId="77777777" w:rsidR="00787F8E" w:rsidRPr="003D4ABF" w:rsidRDefault="00787F8E" w:rsidP="00085BD6">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085BD6">
            <w:pPr>
              <w:pStyle w:val="TAL"/>
              <w:keepNext w:val="0"/>
              <w:rPr>
                <w:szCs w:val="18"/>
              </w:rPr>
            </w:pPr>
            <w:r w:rsidRPr="003D4ABF">
              <w:rPr>
                <w:szCs w:val="18"/>
              </w:rPr>
              <w:t>Conditional</w:t>
            </w:r>
          </w:p>
          <w:p w14:paraId="136F6A1D" w14:textId="77777777" w:rsidR="00787F8E" w:rsidRPr="003D4ABF" w:rsidRDefault="00787F8E" w:rsidP="00085BD6">
            <w:pPr>
              <w:pStyle w:val="TAL"/>
              <w:keepNext w:val="0"/>
              <w:rPr>
                <w:szCs w:val="18"/>
              </w:rPr>
            </w:pPr>
            <w:r w:rsidRPr="003D4ABF">
              <w:rPr>
                <w:szCs w:val="18"/>
              </w:rPr>
              <w:t>(NOTE 9)</w:t>
            </w:r>
          </w:p>
        </w:tc>
        <w:tc>
          <w:tcPr>
            <w:tcW w:w="1748" w:type="dxa"/>
          </w:tcPr>
          <w:p w14:paraId="3446A4CA" w14:textId="77777777" w:rsidR="00787F8E" w:rsidRPr="003D4ABF" w:rsidRDefault="00787F8E" w:rsidP="00085BD6">
            <w:pPr>
              <w:pStyle w:val="TAL"/>
              <w:keepNext w:val="0"/>
            </w:pPr>
            <w:r w:rsidRPr="003D4ABF">
              <w:t>Yes</w:t>
            </w:r>
          </w:p>
        </w:tc>
        <w:tc>
          <w:tcPr>
            <w:tcW w:w="1627" w:type="dxa"/>
          </w:tcPr>
          <w:p w14:paraId="152CB373" w14:textId="77777777" w:rsidR="00787F8E" w:rsidRPr="003D4ABF" w:rsidRDefault="00787F8E" w:rsidP="00085BD6">
            <w:pPr>
              <w:pStyle w:val="TAL"/>
              <w:keepNext w:val="0"/>
            </w:pPr>
            <w:r w:rsidRPr="003D4ABF">
              <w:t>None</w:t>
            </w:r>
          </w:p>
        </w:tc>
      </w:tr>
      <w:tr w:rsidR="00787F8E" w:rsidRPr="003D4ABF" w14:paraId="00987EDB" w14:textId="77777777" w:rsidTr="00B267EA">
        <w:trPr>
          <w:cantSplit/>
        </w:trPr>
        <w:tc>
          <w:tcPr>
            <w:tcW w:w="1980" w:type="dxa"/>
          </w:tcPr>
          <w:p w14:paraId="1598974D" w14:textId="77777777" w:rsidR="00787F8E" w:rsidRPr="003D4ABF" w:rsidRDefault="00787F8E" w:rsidP="00085BD6">
            <w:pPr>
              <w:pStyle w:val="TAL"/>
              <w:keepNext w:val="0"/>
              <w:rPr>
                <w:szCs w:val="18"/>
              </w:rPr>
            </w:pPr>
            <w:r w:rsidRPr="003D4ABF">
              <w:rPr>
                <w:szCs w:val="18"/>
              </w:rPr>
              <w:t>ARP</w:t>
            </w:r>
          </w:p>
        </w:tc>
        <w:tc>
          <w:tcPr>
            <w:tcW w:w="2912" w:type="dxa"/>
          </w:tcPr>
          <w:p w14:paraId="19F13453" w14:textId="77777777" w:rsidR="00787F8E" w:rsidRPr="003D4ABF" w:rsidRDefault="00787F8E" w:rsidP="00085BD6">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085BD6">
            <w:pPr>
              <w:pStyle w:val="TAL"/>
              <w:keepNext w:val="0"/>
            </w:pPr>
            <w:r w:rsidRPr="003D4ABF">
              <w:t>Yes</w:t>
            </w:r>
          </w:p>
        </w:tc>
        <w:tc>
          <w:tcPr>
            <w:tcW w:w="1627" w:type="dxa"/>
          </w:tcPr>
          <w:p w14:paraId="08AA1947" w14:textId="77777777" w:rsidR="00787F8E" w:rsidRPr="003D4ABF" w:rsidRDefault="00787F8E" w:rsidP="00085BD6">
            <w:pPr>
              <w:pStyle w:val="TAL"/>
              <w:keepNext w:val="0"/>
            </w:pPr>
            <w:r w:rsidRPr="003D4ABF">
              <w:t>None</w:t>
            </w:r>
          </w:p>
        </w:tc>
      </w:tr>
      <w:tr w:rsidR="00787F8E" w:rsidRPr="003D4ABF" w14:paraId="09D560B9" w14:textId="77777777" w:rsidTr="00B267EA">
        <w:trPr>
          <w:cantSplit/>
        </w:trPr>
        <w:tc>
          <w:tcPr>
            <w:tcW w:w="1980" w:type="dxa"/>
          </w:tcPr>
          <w:p w14:paraId="754744AA" w14:textId="77777777" w:rsidR="00787F8E" w:rsidRPr="003D4ABF" w:rsidRDefault="00787F8E" w:rsidP="00085BD6">
            <w:pPr>
              <w:pStyle w:val="TAL"/>
              <w:keepNext w:val="0"/>
              <w:rPr>
                <w:szCs w:val="18"/>
              </w:rPr>
            </w:pPr>
            <w:r w:rsidRPr="003D4ABF">
              <w:t>Bind to QoS Flow associated with the default QoS rule</w:t>
            </w:r>
          </w:p>
        </w:tc>
        <w:tc>
          <w:tcPr>
            <w:tcW w:w="2912" w:type="dxa"/>
          </w:tcPr>
          <w:p w14:paraId="4A2214EF" w14:textId="77777777" w:rsidR="00787F8E" w:rsidRPr="003D4ABF" w:rsidRDefault="00787F8E" w:rsidP="00085BD6">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085BD6">
            <w:pPr>
              <w:pStyle w:val="TAL"/>
              <w:keepNext w:val="0"/>
              <w:rPr>
                <w:szCs w:val="18"/>
              </w:rPr>
            </w:pPr>
          </w:p>
        </w:tc>
        <w:tc>
          <w:tcPr>
            <w:tcW w:w="1748" w:type="dxa"/>
          </w:tcPr>
          <w:p w14:paraId="0102A580" w14:textId="77777777" w:rsidR="00787F8E" w:rsidRPr="003D4ABF" w:rsidRDefault="00787F8E" w:rsidP="00085BD6">
            <w:pPr>
              <w:pStyle w:val="TAL"/>
              <w:keepNext w:val="0"/>
            </w:pPr>
            <w:r w:rsidRPr="003D4ABF">
              <w:t>Yes</w:t>
            </w:r>
          </w:p>
        </w:tc>
        <w:tc>
          <w:tcPr>
            <w:tcW w:w="1627" w:type="dxa"/>
          </w:tcPr>
          <w:p w14:paraId="5D93CABB" w14:textId="77777777" w:rsidR="00787F8E" w:rsidRPr="003D4ABF" w:rsidRDefault="00787F8E" w:rsidP="00085BD6">
            <w:pPr>
              <w:pStyle w:val="TAL"/>
              <w:keepNext w:val="0"/>
            </w:pPr>
            <w:r w:rsidRPr="003D4ABF">
              <w:t xml:space="preserve">Modified (corresponds to bind to the default bearer in TS 23.203 [4]) </w:t>
            </w:r>
          </w:p>
        </w:tc>
      </w:tr>
      <w:tr w:rsidR="00787F8E" w:rsidRPr="003D4ABF" w14:paraId="386B7D86" w14:textId="77777777" w:rsidTr="00B267EA">
        <w:trPr>
          <w:cantSplit/>
        </w:trPr>
        <w:tc>
          <w:tcPr>
            <w:tcW w:w="1980" w:type="dxa"/>
          </w:tcPr>
          <w:p w14:paraId="59EC50A7" w14:textId="77777777" w:rsidR="00787F8E" w:rsidRPr="003D4ABF" w:rsidRDefault="00787F8E" w:rsidP="00085BD6">
            <w:pPr>
              <w:pStyle w:val="TAL"/>
              <w:keepNext w:val="0"/>
            </w:pPr>
            <w:r w:rsidRPr="003D4ABF">
              <w:t>Bind to QoS Flow associated with the default QoS rule and apply PCC rule parameters</w:t>
            </w:r>
          </w:p>
        </w:tc>
        <w:tc>
          <w:tcPr>
            <w:tcW w:w="2912" w:type="dxa"/>
          </w:tcPr>
          <w:p w14:paraId="59DF0064" w14:textId="77777777" w:rsidR="00787F8E" w:rsidRPr="003D4ABF" w:rsidRDefault="00787F8E" w:rsidP="00085BD6">
            <w:pPr>
              <w:pStyle w:val="TAL"/>
              <w:keepNext w:val="0"/>
            </w:pPr>
            <w:r w:rsidRPr="003D4ABF">
              <w:t>Indicates that the dynamic PCC rule shall always have its binding with the QoS Flow associated with the default QoS rule.</w:t>
            </w:r>
          </w:p>
          <w:p w14:paraId="5B1EE17B" w14:textId="77777777" w:rsidR="00787F8E" w:rsidRPr="003D4ABF" w:rsidRDefault="00787F8E" w:rsidP="00085BD6">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085BD6">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085BD6">
            <w:pPr>
              <w:pStyle w:val="TAL"/>
              <w:keepNext w:val="0"/>
            </w:pPr>
            <w:r w:rsidRPr="003D4ABF">
              <w:t>Yes</w:t>
            </w:r>
          </w:p>
        </w:tc>
        <w:tc>
          <w:tcPr>
            <w:tcW w:w="1627" w:type="dxa"/>
          </w:tcPr>
          <w:p w14:paraId="308D510F" w14:textId="77777777" w:rsidR="00787F8E" w:rsidRPr="003D4ABF" w:rsidRDefault="00787F8E" w:rsidP="00085BD6">
            <w:pPr>
              <w:pStyle w:val="TAL"/>
              <w:keepNext w:val="0"/>
            </w:pPr>
            <w:r w:rsidRPr="003D4ABF">
              <w:t>Added</w:t>
            </w:r>
          </w:p>
        </w:tc>
      </w:tr>
      <w:tr w:rsidR="00787F8E" w:rsidRPr="003D4ABF" w14:paraId="07657368" w14:textId="77777777" w:rsidTr="00B267EA">
        <w:trPr>
          <w:cantSplit/>
        </w:trPr>
        <w:tc>
          <w:tcPr>
            <w:tcW w:w="1980" w:type="dxa"/>
          </w:tcPr>
          <w:p w14:paraId="0EBB45B0" w14:textId="77777777" w:rsidR="00787F8E" w:rsidRPr="003D4ABF" w:rsidRDefault="00787F8E" w:rsidP="00085BD6">
            <w:pPr>
              <w:pStyle w:val="TAL"/>
              <w:keepNext w:val="0"/>
              <w:rPr>
                <w:b/>
                <w:szCs w:val="18"/>
              </w:rPr>
            </w:pPr>
            <w:r w:rsidRPr="003D4ABF">
              <w:rPr>
                <w:szCs w:val="18"/>
              </w:rPr>
              <w:t>PS to CS session continuity</w:t>
            </w:r>
          </w:p>
        </w:tc>
        <w:tc>
          <w:tcPr>
            <w:tcW w:w="2912" w:type="dxa"/>
          </w:tcPr>
          <w:p w14:paraId="416D39C5" w14:textId="77777777" w:rsidR="00787F8E" w:rsidRPr="003D4ABF" w:rsidRDefault="00787F8E" w:rsidP="00085BD6">
            <w:pPr>
              <w:pStyle w:val="TAL"/>
              <w:keepNext w:val="0"/>
            </w:pPr>
            <w:r w:rsidRPr="003D4ABF">
              <w:t>Indicates whether the service data flow is a candidate for vSRVCC.</w:t>
            </w:r>
          </w:p>
        </w:tc>
        <w:tc>
          <w:tcPr>
            <w:tcW w:w="1364" w:type="dxa"/>
          </w:tcPr>
          <w:p w14:paraId="164E0353" w14:textId="77777777" w:rsidR="00787F8E" w:rsidRPr="003D4ABF" w:rsidRDefault="00787F8E" w:rsidP="00085BD6">
            <w:pPr>
              <w:pStyle w:val="TAL"/>
              <w:keepNext w:val="0"/>
              <w:rPr>
                <w:szCs w:val="18"/>
              </w:rPr>
            </w:pPr>
          </w:p>
        </w:tc>
        <w:tc>
          <w:tcPr>
            <w:tcW w:w="1748" w:type="dxa"/>
          </w:tcPr>
          <w:p w14:paraId="49E248F0" w14:textId="77777777" w:rsidR="00787F8E" w:rsidRPr="003D4ABF" w:rsidRDefault="00787F8E" w:rsidP="00085BD6">
            <w:pPr>
              <w:pStyle w:val="TAL"/>
              <w:keepNext w:val="0"/>
            </w:pPr>
          </w:p>
        </w:tc>
        <w:tc>
          <w:tcPr>
            <w:tcW w:w="1627" w:type="dxa"/>
          </w:tcPr>
          <w:p w14:paraId="09150B76" w14:textId="77777777" w:rsidR="00787F8E" w:rsidRPr="003D4ABF" w:rsidRDefault="00787F8E" w:rsidP="00085BD6">
            <w:pPr>
              <w:pStyle w:val="TAL"/>
              <w:keepNext w:val="0"/>
            </w:pPr>
            <w:r w:rsidRPr="003D4ABF">
              <w:t>Removed</w:t>
            </w:r>
          </w:p>
        </w:tc>
      </w:tr>
      <w:tr w:rsidR="00787F8E" w:rsidRPr="003D4ABF" w14:paraId="5511EF10" w14:textId="77777777" w:rsidTr="00B267EA">
        <w:trPr>
          <w:cantSplit/>
        </w:trPr>
        <w:tc>
          <w:tcPr>
            <w:tcW w:w="1980" w:type="dxa"/>
          </w:tcPr>
          <w:p w14:paraId="5A08FF79" w14:textId="77777777" w:rsidR="00787F8E" w:rsidRPr="003D4ABF" w:rsidRDefault="00787F8E" w:rsidP="00085BD6">
            <w:pPr>
              <w:pStyle w:val="TAL"/>
              <w:keepNext w:val="0"/>
              <w:rPr>
                <w:szCs w:val="18"/>
              </w:rPr>
            </w:pPr>
            <w:r w:rsidRPr="003D4ABF">
              <w:rPr>
                <w:rFonts w:eastAsia="SimSun"/>
                <w:szCs w:val="18"/>
                <w:lang w:eastAsia="zh-CN"/>
              </w:rPr>
              <w:t>Priority Level</w:t>
            </w:r>
          </w:p>
        </w:tc>
        <w:tc>
          <w:tcPr>
            <w:tcW w:w="2912" w:type="dxa"/>
          </w:tcPr>
          <w:p w14:paraId="263DA29F" w14:textId="77777777" w:rsidR="00787F8E" w:rsidRPr="003D4ABF" w:rsidRDefault="00787F8E" w:rsidP="00085BD6">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085BD6">
            <w:pPr>
              <w:pStyle w:val="TAL"/>
              <w:keepNext w:val="0"/>
              <w:rPr>
                <w:szCs w:val="18"/>
              </w:rPr>
            </w:pPr>
          </w:p>
        </w:tc>
        <w:tc>
          <w:tcPr>
            <w:tcW w:w="1748" w:type="dxa"/>
          </w:tcPr>
          <w:p w14:paraId="48ADEF78" w14:textId="77777777" w:rsidR="00787F8E" w:rsidRPr="003D4ABF" w:rsidRDefault="00787F8E" w:rsidP="00085BD6">
            <w:pPr>
              <w:pStyle w:val="TAL"/>
              <w:keepNext w:val="0"/>
            </w:pPr>
            <w:r w:rsidRPr="003D4ABF">
              <w:rPr>
                <w:rFonts w:eastAsia="SimSun"/>
                <w:lang w:eastAsia="zh-CN"/>
              </w:rPr>
              <w:t>Yes</w:t>
            </w:r>
          </w:p>
        </w:tc>
        <w:tc>
          <w:tcPr>
            <w:tcW w:w="1627" w:type="dxa"/>
          </w:tcPr>
          <w:p w14:paraId="53C8AFED" w14:textId="77777777" w:rsidR="00787F8E" w:rsidRPr="003D4ABF" w:rsidRDefault="00787F8E" w:rsidP="00085BD6">
            <w:pPr>
              <w:pStyle w:val="TAL"/>
              <w:keepNext w:val="0"/>
            </w:pPr>
            <w:r w:rsidRPr="003D4ABF">
              <w:rPr>
                <w:rFonts w:eastAsia="SimSun"/>
                <w:lang w:eastAsia="zh-CN"/>
              </w:rPr>
              <w:t>Added</w:t>
            </w:r>
          </w:p>
        </w:tc>
      </w:tr>
      <w:tr w:rsidR="00787F8E" w:rsidRPr="003D4ABF" w14:paraId="75FFCBD2" w14:textId="77777777" w:rsidTr="00B267EA">
        <w:trPr>
          <w:cantSplit/>
        </w:trPr>
        <w:tc>
          <w:tcPr>
            <w:tcW w:w="1980" w:type="dxa"/>
          </w:tcPr>
          <w:p w14:paraId="2C0D1C18" w14:textId="77777777" w:rsidR="00787F8E" w:rsidRPr="003D4ABF" w:rsidRDefault="00787F8E" w:rsidP="00085BD6">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787F8E" w:rsidRPr="003D4ABF" w:rsidRDefault="00787F8E" w:rsidP="00085BD6">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085BD6">
            <w:pPr>
              <w:pStyle w:val="TAL"/>
              <w:keepNext w:val="0"/>
              <w:rPr>
                <w:szCs w:val="18"/>
              </w:rPr>
            </w:pPr>
          </w:p>
        </w:tc>
        <w:tc>
          <w:tcPr>
            <w:tcW w:w="1748" w:type="dxa"/>
          </w:tcPr>
          <w:p w14:paraId="3C358A69" w14:textId="77777777" w:rsidR="00787F8E" w:rsidRPr="003D4ABF" w:rsidRDefault="00787F8E" w:rsidP="00085BD6">
            <w:pPr>
              <w:pStyle w:val="TAL"/>
              <w:keepNext w:val="0"/>
            </w:pPr>
            <w:r w:rsidRPr="003D4ABF">
              <w:rPr>
                <w:rFonts w:eastAsia="SimSun"/>
                <w:lang w:eastAsia="zh-CN"/>
              </w:rPr>
              <w:t>Yes</w:t>
            </w:r>
          </w:p>
        </w:tc>
        <w:tc>
          <w:tcPr>
            <w:tcW w:w="1627" w:type="dxa"/>
          </w:tcPr>
          <w:p w14:paraId="6D0BBA87" w14:textId="77777777" w:rsidR="00787F8E" w:rsidRPr="003D4ABF" w:rsidRDefault="00787F8E" w:rsidP="00085BD6">
            <w:pPr>
              <w:pStyle w:val="TAL"/>
              <w:keepNext w:val="0"/>
            </w:pPr>
            <w:r w:rsidRPr="003D4ABF">
              <w:rPr>
                <w:rFonts w:eastAsia="SimSun"/>
                <w:lang w:eastAsia="zh-CN"/>
              </w:rPr>
              <w:t>Added</w:t>
            </w:r>
          </w:p>
        </w:tc>
      </w:tr>
      <w:tr w:rsidR="00787F8E" w:rsidRPr="003D4ABF" w14:paraId="45AF2809" w14:textId="77777777" w:rsidTr="00B267EA">
        <w:trPr>
          <w:cantSplit/>
        </w:trPr>
        <w:tc>
          <w:tcPr>
            <w:tcW w:w="1980" w:type="dxa"/>
          </w:tcPr>
          <w:p w14:paraId="713B1E03" w14:textId="65D8AC9B" w:rsidR="00787F8E" w:rsidRPr="003D4ABF" w:rsidRDefault="00787F8E" w:rsidP="00085BD6">
            <w:pPr>
              <w:pStyle w:val="TAL"/>
              <w:keepNext w:val="0"/>
              <w:rPr>
                <w:szCs w:val="18"/>
              </w:rPr>
            </w:pPr>
            <w:r w:rsidRPr="003D4ABF">
              <w:rPr>
                <w:rFonts w:eastAsia="SimSun"/>
                <w:szCs w:val="18"/>
                <w:lang w:eastAsia="zh-CN"/>
              </w:rPr>
              <w:t>Maximum Data Burst Volume</w:t>
            </w:r>
            <w:r w:rsidR="00CB6DF1">
              <w:rPr>
                <w:rFonts w:eastAsia="SimSun"/>
                <w:szCs w:val="18"/>
                <w:lang w:eastAsia="zh-CN"/>
              </w:rPr>
              <w:t xml:space="preserve"> (MDBV)</w:t>
            </w:r>
          </w:p>
        </w:tc>
        <w:tc>
          <w:tcPr>
            <w:tcW w:w="2912" w:type="dxa"/>
          </w:tcPr>
          <w:p w14:paraId="03FB5A7F" w14:textId="77777777" w:rsidR="00787F8E" w:rsidRPr="003D4ABF" w:rsidRDefault="00787F8E" w:rsidP="00085BD6">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085BD6">
            <w:pPr>
              <w:pStyle w:val="TAL"/>
              <w:keepNext w:val="0"/>
              <w:rPr>
                <w:szCs w:val="18"/>
              </w:rPr>
            </w:pPr>
          </w:p>
        </w:tc>
        <w:tc>
          <w:tcPr>
            <w:tcW w:w="1748" w:type="dxa"/>
          </w:tcPr>
          <w:p w14:paraId="017885E3" w14:textId="77777777" w:rsidR="00787F8E" w:rsidRPr="003D4ABF" w:rsidRDefault="00787F8E" w:rsidP="00085BD6">
            <w:pPr>
              <w:pStyle w:val="TAL"/>
              <w:keepNext w:val="0"/>
            </w:pPr>
            <w:r w:rsidRPr="003D4ABF">
              <w:rPr>
                <w:rFonts w:eastAsia="SimSun"/>
                <w:lang w:eastAsia="zh-CN"/>
              </w:rPr>
              <w:t>Yes</w:t>
            </w:r>
          </w:p>
        </w:tc>
        <w:tc>
          <w:tcPr>
            <w:tcW w:w="1627" w:type="dxa"/>
          </w:tcPr>
          <w:p w14:paraId="07B4FF34" w14:textId="77777777" w:rsidR="00787F8E" w:rsidRPr="003D4ABF" w:rsidRDefault="00787F8E" w:rsidP="00085BD6">
            <w:pPr>
              <w:pStyle w:val="TAL"/>
              <w:keepNext w:val="0"/>
            </w:pPr>
            <w:r w:rsidRPr="003D4ABF">
              <w:rPr>
                <w:rFonts w:eastAsia="SimSun"/>
                <w:lang w:eastAsia="zh-CN"/>
              </w:rPr>
              <w:t>Added</w:t>
            </w:r>
          </w:p>
        </w:tc>
      </w:tr>
      <w:tr w:rsidR="00787F8E" w:rsidRPr="003D4ABF" w14:paraId="73BF6260" w14:textId="77777777" w:rsidTr="00B267EA">
        <w:trPr>
          <w:cantSplit/>
        </w:trPr>
        <w:tc>
          <w:tcPr>
            <w:tcW w:w="1980" w:type="dxa"/>
          </w:tcPr>
          <w:p w14:paraId="6B9FC4CF" w14:textId="77777777" w:rsidR="00787F8E" w:rsidRPr="003D4ABF" w:rsidRDefault="00787F8E" w:rsidP="00085BD6">
            <w:pPr>
              <w:pStyle w:val="TAL"/>
              <w:keepNext w:val="0"/>
              <w:rPr>
                <w:szCs w:val="18"/>
              </w:rPr>
            </w:pPr>
            <w:r w:rsidRPr="003D4ABF">
              <w:rPr>
                <w:szCs w:val="18"/>
              </w:rPr>
              <w:t>Disable UE notifications at changes related to Alternative QoS Profiles</w:t>
            </w:r>
          </w:p>
        </w:tc>
        <w:tc>
          <w:tcPr>
            <w:tcW w:w="2912" w:type="dxa"/>
          </w:tcPr>
          <w:p w14:paraId="6B4E3222" w14:textId="51245372" w:rsidR="00787F8E" w:rsidRPr="003D4ABF" w:rsidRDefault="00787F8E" w:rsidP="00085BD6">
            <w:pPr>
              <w:pStyle w:val="TAL"/>
              <w:keepNext w:val="0"/>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085BD6">
            <w:pPr>
              <w:pStyle w:val="TAL"/>
              <w:keepNext w:val="0"/>
              <w:rPr>
                <w:szCs w:val="18"/>
              </w:rPr>
            </w:pPr>
            <w:r w:rsidRPr="003D4ABF">
              <w:rPr>
                <w:szCs w:val="18"/>
              </w:rPr>
              <w:t>Conditional</w:t>
            </w:r>
          </w:p>
          <w:p w14:paraId="64D14A2A" w14:textId="77777777" w:rsidR="00787F8E" w:rsidRPr="003D4ABF" w:rsidRDefault="00787F8E" w:rsidP="00085BD6">
            <w:pPr>
              <w:pStyle w:val="TAL"/>
              <w:keepNext w:val="0"/>
              <w:rPr>
                <w:szCs w:val="18"/>
              </w:rPr>
            </w:pPr>
            <w:r w:rsidRPr="003D4ABF">
              <w:rPr>
                <w:szCs w:val="18"/>
              </w:rPr>
              <w:t>(NOTE 25)</w:t>
            </w:r>
          </w:p>
        </w:tc>
        <w:tc>
          <w:tcPr>
            <w:tcW w:w="1748" w:type="dxa"/>
          </w:tcPr>
          <w:p w14:paraId="4C172298" w14:textId="77777777" w:rsidR="00787F8E" w:rsidRPr="003D4ABF" w:rsidRDefault="00787F8E" w:rsidP="00085BD6">
            <w:pPr>
              <w:pStyle w:val="TAL"/>
              <w:keepNext w:val="0"/>
            </w:pPr>
            <w:r w:rsidRPr="003D4ABF">
              <w:rPr>
                <w:rFonts w:eastAsia="SimSun"/>
                <w:lang w:eastAsia="zh-CN"/>
              </w:rPr>
              <w:t>Yes</w:t>
            </w:r>
          </w:p>
        </w:tc>
        <w:tc>
          <w:tcPr>
            <w:tcW w:w="1627" w:type="dxa"/>
          </w:tcPr>
          <w:p w14:paraId="2E970C4B" w14:textId="77777777" w:rsidR="00787F8E" w:rsidRPr="003D4ABF" w:rsidRDefault="00787F8E" w:rsidP="00085BD6">
            <w:pPr>
              <w:pStyle w:val="TAL"/>
              <w:keepNext w:val="0"/>
            </w:pPr>
            <w:r w:rsidRPr="003D4ABF">
              <w:rPr>
                <w:rFonts w:eastAsia="SimSun"/>
                <w:lang w:eastAsia="zh-CN"/>
              </w:rPr>
              <w:t>Added</w:t>
            </w:r>
          </w:p>
        </w:tc>
      </w:tr>
      <w:tr w:rsidR="00DE0A8B" w:rsidRPr="003D4ABF" w14:paraId="0BB00CDC" w14:textId="77777777" w:rsidTr="00B267EA">
        <w:trPr>
          <w:cantSplit/>
        </w:trPr>
        <w:tc>
          <w:tcPr>
            <w:tcW w:w="1980" w:type="dxa"/>
          </w:tcPr>
          <w:p w14:paraId="343B013E" w14:textId="16F35600" w:rsidR="00DE0A8B" w:rsidRPr="003D4ABF" w:rsidRDefault="00DE0A8B" w:rsidP="00085BD6">
            <w:pPr>
              <w:pStyle w:val="TAL"/>
              <w:keepNext w:val="0"/>
              <w:rPr>
                <w:szCs w:val="18"/>
              </w:rPr>
            </w:pPr>
            <w:r>
              <w:rPr>
                <w:szCs w:val="18"/>
              </w:rPr>
              <w:t>Precedence for TFT packet filter allocation</w:t>
            </w:r>
          </w:p>
        </w:tc>
        <w:tc>
          <w:tcPr>
            <w:tcW w:w="2912" w:type="dxa"/>
          </w:tcPr>
          <w:p w14:paraId="56AB827D" w14:textId="6477FB29" w:rsidR="00DE0A8B" w:rsidRPr="003D4ABF" w:rsidRDefault="00DE0A8B" w:rsidP="00085BD6">
            <w:pPr>
              <w:pStyle w:val="TAL"/>
              <w:keepNext w:val="0"/>
              <w:rPr>
                <w:szCs w:val="18"/>
              </w:rPr>
            </w:pPr>
            <w:r>
              <w:rPr>
                <w:szCs w:val="18"/>
              </w:rPr>
              <w:t>Determines the order of TFT packet filter allocation for PCC rules</w:t>
            </w:r>
          </w:p>
        </w:tc>
        <w:tc>
          <w:tcPr>
            <w:tcW w:w="1364" w:type="dxa"/>
          </w:tcPr>
          <w:p w14:paraId="4E8D24B7" w14:textId="6BC65091" w:rsidR="00DE0A8B" w:rsidRPr="003D4ABF" w:rsidRDefault="00DE0A8B" w:rsidP="00085BD6">
            <w:pPr>
              <w:pStyle w:val="TAL"/>
              <w:keepNext w:val="0"/>
              <w:rPr>
                <w:szCs w:val="18"/>
              </w:rPr>
            </w:pPr>
            <w:r>
              <w:rPr>
                <w:szCs w:val="18"/>
              </w:rPr>
              <w:t>Conditional (NOTE 28)</w:t>
            </w:r>
          </w:p>
        </w:tc>
        <w:tc>
          <w:tcPr>
            <w:tcW w:w="1748" w:type="dxa"/>
          </w:tcPr>
          <w:p w14:paraId="17C66590" w14:textId="2B42B892" w:rsidR="00DE0A8B" w:rsidRPr="003D4ABF" w:rsidRDefault="00DE0A8B" w:rsidP="00085BD6">
            <w:pPr>
              <w:pStyle w:val="TAL"/>
              <w:keepNext w:val="0"/>
            </w:pPr>
            <w:r w:rsidRPr="003D4ABF">
              <w:rPr>
                <w:rFonts w:eastAsia="SimSun"/>
                <w:lang w:eastAsia="zh-CN"/>
              </w:rPr>
              <w:t>Yes</w:t>
            </w:r>
          </w:p>
        </w:tc>
        <w:tc>
          <w:tcPr>
            <w:tcW w:w="1627" w:type="dxa"/>
          </w:tcPr>
          <w:p w14:paraId="3132FA10" w14:textId="39AF88FD" w:rsidR="00DE0A8B" w:rsidRPr="003D4ABF" w:rsidRDefault="00DE0A8B" w:rsidP="00085BD6">
            <w:pPr>
              <w:pStyle w:val="TAL"/>
              <w:keepNext w:val="0"/>
            </w:pPr>
            <w:r w:rsidRPr="003D4ABF">
              <w:rPr>
                <w:rFonts w:eastAsia="SimSun"/>
                <w:lang w:eastAsia="zh-CN"/>
              </w:rPr>
              <w:t>Added</w:t>
            </w:r>
          </w:p>
        </w:tc>
      </w:tr>
      <w:tr w:rsidR="00B267EA" w:rsidRPr="003D4ABF" w14:paraId="03FD179E" w14:textId="77777777" w:rsidTr="00702EA2">
        <w:trPr>
          <w:cantSplit/>
        </w:trPr>
        <w:tc>
          <w:tcPr>
            <w:tcW w:w="1980" w:type="dxa"/>
          </w:tcPr>
          <w:p w14:paraId="3F1575B8" w14:textId="77777777" w:rsidR="00B267EA" w:rsidRDefault="00B267EA" w:rsidP="00085BD6">
            <w:pPr>
              <w:pStyle w:val="TAL"/>
              <w:keepNext w:val="0"/>
              <w:rPr>
                <w:szCs w:val="18"/>
              </w:rPr>
            </w:pPr>
            <w:r>
              <w:rPr>
                <w:szCs w:val="18"/>
              </w:rPr>
              <w:t>ECN marking for L4S</w:t>
            </w:r>
          </w:p>
          <w:p w14:paraId="513D1801" w14:textId="782C3550" w:rsidR="00B267EA" w:rsidRPr="003D4ABF" w:rsidRDefault="00B267EA" w:rsidP="00085BD6">
            <w:pPr>
              <w:pStyle w:val="TAL"/>
              <w:keepNext w:val="0"/>
              <w:rPr>
                <w:szCs w:val="18"/>
              </w:rPr>
            </w:pPr>
            <w:r>
              <w:rPr>
                <w:szCs w:val="18"/>
              </w:rPr>
              <w:t>(NOTE 32)</w:t>
            </w:r>
          </w:p>
        </w:tc>
        <w:tc>
          <w:tcPr>
            <w:tcW w:w="2912" w:type="dxa"/>
          </w:tcPr>
          <w:p w14:paraId="2FCEC16B" w14:textId="26C86E97" w:rsidR="00B267EA" w:rsidRPr="003D4ABF" w:rsidRDefault="00B267EA" w:rsidP="00085BD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B267EA" w:rsidRPr="003D4ABF" w:rsidRDefault="00B267EA" w:rsidP="00085BD6">
            <w:pPr>
              <w:pStyle w:val="TAL"/>
              <w:keepNext w:val="0"/>
              <w:rPr>
                <w:szCs w:val="18"/>
              </w:rPr>
            </w:pPr>
            <w:r>
              <w:rPr>
                <w:szCs w:val="18"/>
              </w:rPr>
              <w:t>Conditional</w:t>
            </w:r>
          </w:p>
        </w:tc>
        <w:tc>
          <w:tcPr>
            <w:tcW w:w="1748" w:type="dxa"/>
          </w:tcPr>
          <w:p w14:paraId="6BC27240" w14:textId="25DA7CD1" w:rsidR="00B267EA" w:rsidRPr="003D4ABF" w:rsidRDefault="00B267EA" w:rsidP="00085BD6">
            <w:pPr>
              <w:pStyle w:val="TAL"/>
              <w:keepNext w:val="0"/>
            </w:pPr>
            <w:r w:rsidRPr="003D4ABF">
              <w:rPr>
                <w:rFonts w:eastAsia="SimSun"/>
                <w:lang w:eastAsia="zh-CN"/>
              </w:rPr>
              <w:t>Yes</w:t>
            </w:r>
          </w:p>
        </w:tc>
        <w:tc>
          <w:tcPr>
            <w:tcW w:w="1627" w:type="dxa"/>
          </w:tcPr>
          <w:p w14:paraId="1DA5FD8F" w14:textId="49F32721" w:rsidR="00B267EA" w:rsidRPr="003D4ABF" w:rsidRDefault="00B267EA" w:rsidP="00085BD6">
            <w:pPr>
              <w:pStyle w:val="TAL"/>
              <w:keepNext w:val="0"/>
            </w:pPr>
            <w:r w:rsidRPr="003D4ABF">
              <w:rPr>
                <w:rFonts w:eastAsia="SimSun"/>
                <w:lang w:eastAsia="zh-CN"/>
              </w:rPr>
              <w:t>Added</w:t>
            </w:r>
          </w:p>
        </w:tc>
      </w:tr>
      <w:tr w:rsidR="00B267EA" w:rsidRPr="003D4ABF" w14:paraId="29029A52" w14:textId="77777777" w:rsidTr="00B267EA">
        <w:trPr>
          <w:cantSplit/>
        </w:trPr>
        <w:tc>
          <w:tcPr>
            <w:tcW w:w="1980" w:type="dxa"/>
          </w:tcPr>
          <w:p w14:paraId="102DE182" w14:textId="77777777" w:rsidR="00B267EA" w:rsidRPr="003D4ABF" w:rsidRDefault="00B267EA" w:rsidP="00085BD6">
            <w:pPr>
              <w:pStyle w:val="TAL"/>
              <w:keepNext w:val="0"/>
              <w:rPr>
                <w:b/>
                <w:szCs w:val="18"/>
              </w:rPr>
            </w:pPr>
            <w:r w:rsidRPr="003D4ABF">
              <w:rPr>
                <w:b/>
                <w:szCs w:val="18"/>
              </w:rPr>
              <w:t>Access Network Information Reporting</w:t>
            </w:r>
          </w:p>
        </w:tc>
        <w:tc>
          <w:tcPr>
            <w:tcW w:w="2912" w:type="dxa"/>
          </w:tcPr>
          <w:p w14:paraId="4B30E99B" w14:textId="77777777" w:rsidR="00B267EA" w:rsidRPr="003D4ABF" w:rsidRDefault="00B267EA" w:rsidP="00085BD6">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B267EA" w:rsidRPr="003D4ABF" w:rsidRDefault="00B267EA" w:rsidP="00085BD6">
            <w:pPr>
              <w:pStyle w:val="TAL"/>
              <w:keepNext w:val="0"/>
              <w:rPr>
                <w:szCs w:val="18"/>
              </w:rPr>
            </w:pPr>
          </w:p>
        </w:tc>
        <w:tc>
          <w:tcPr>
            <w:tcW w:w="1748" w:type="dxa"/>
          </w:tcPr>
          <w:p w14:paraId="4CD9EC43" w14:textId="77777777" w:rsidR="00B267EA" w:rsidRPr="003D4ABF" w:rsidRDefault="00B267EA" w:rsidP="00085BD6">
            <w:pPr>
              <w:pStyle w:val="TAL"/>
              <w:keepNext w:val="0"/>
            </w:pPr>
          </w:p>
        </w:tc>
        <w:tc>
          <w:tcPr>
            <w:tcW w:w="1627" w:type="dxa"/>
          </w:tcPr>
          <w:p w14:paraId="5F49B070" w14:textId="77777777" w:rsidR="00B267EA" w:rsidRPr="003D4ABF" w:rsidRDefault="00B267EA" w:rsidP="00085BD6">
            <w:pPr>
              <w:pStyle w:val="TAL"/>
              <w:keepNext w:val="0"/>
            </w:pPr>
          </w:p>
        </w:tc>
      </w:tr>
      <w:tr w:rsidR="00B267EA" w:rsidRPr="003D4ABF" w14:paraId="78B2177D" w14:textId="77777777" w:rsidTr="00B267EA">
        <w:trPr>
          <w:cantSplit/>
        </w:trPr>
        <w:tc>
          <w:tcPr>
            <w:tcW w:w="1980" w:type="dxa"/>
          </w:tcPr>
          <w:p w14:paraId="63E70943" w14:textId="77777777" w:rsidR="00B267EA" w:rsidRPr="003D4ABF" w:rsidRDefault="00B267EA" w:rsidP="00085BD6">
            <w:pPr>
              <w:pStyle w:val="TAL"/>
              <w:keepNext w:val="0"/>
              <w:rPr>
                <w:szCs w:val="18"/>
              </w:rPr>
            </w:pPr>
            <w:r w:rsidRPr="003D4ABF">
              <w:rPr>
                <w:szCs w:val="18"/>
              </w:rPr>
              <w:lastRenderedPageBreak/>
              <w:t>User Location Report</w:t>
            </w:r>
          </w:p>
        </w:tc>
        <w:tc>
          <w:tcPr>
            <w:tcW w:w="2912" w:type="dxa"/>
          </w:tcPr>
          <w:p w14:paraId="315B4880" w14:textId="77777777" w:rsidR="00B267EA" w:rsidRPr="003D4ABF" w:rsidRDefault="00B267EA" w:rsidP="00085BD6">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B267EA" w:rsidRPr="003D4ABF" w:rsidRDefault="00B267EA" w:rsidP="00085BD6">
            <w:pPr>
              <w:pStyle w:val="TAL"/>
              <w:keepNext w:val="0"/>
              <w:rPr>
                <w:szCs w:val="18"/>
              </w:rPr>
            </w:pPr>
          </w:p>
        </w:tc>
        <w:tc>
          <w:tcPr>
            <w:tcW w:w="1748" w:type="dxa"/>
          </w:tcPr>
          <w:p w14:paraId="1219BE4B" w14:textId="77777777" w:rsidR="00B267EA" w:rsidRPr="003D4ABF" w:rsidRDefault="00B267EA" w:rsidP="00085BD6">
            <w:pPr>
              <w:pStyle w:val="TAL"/>
              <w:keepNext w:val="0"/>
            </w:pPr>
            <w:r w:rsidRPr="003D4ABF">
              <w:t>Yes</w:t>
            </w:r>
          </w:p>
        </w:tc>
        <w:tc>
          <w:tcPr>
            <w:tcW w:w="1627" w:type="dxa"/>
          </w:tcPr>
          <w:p w14:paraId="00A5EE42" w14:textId="77777777" w:rsidR="00B267EA" w:rsidRPr="003D4ABF" w:rsidRDefault="00B267EA" w:rsidP="00085BD6">
            <w:pPr>
              <w:pStyle w:val="TAL"/>
              <w:keepNext w:val="0"/>
            </w:pPr>
            <w:r w:rsidRPr="003D4ABF">
              <w:t>None</w:t>
            </w:r>
          </w:p>
        </w:tc>
      </w:tr>
      <w:tr w:rsidR="00B267EA" w:rsidRPr="003D4ABF" w14:paraId="7706BC18" w14:textId="77777777" w:rsidTr="00B267EA">
        <w:trPr>
          <w:cantSplit/>
        </w:trPr>
        <w:tc>
          <w:tcPr>
            <w:tcW w:w="1980" w:type="dxa"/>
          </w:tcPr>
          <w:p w14:paraId="633C1B7B" w14:textId="77777777" w:rsidR="00B267EA" w:rsidRPr="003D4ABF" w:rsidRDefault="00B267EA" w:rsidP="00085BD6">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B267EA" w:rsidRPr="003D4ABF" w:rsidRDefault="00B267EA" w:rsidP="00085BD6">
            <w:pPr>
              <w:pStyle w:val="TAL"/>
              <w:keepNext w:val="0"/>
              <w:rPr>
                <w:szCs w:val="18"/>
              </w:rPr>
            </w:pPr>
            <w:r w:rsidRPr="003D4ABF">
              <w:rPr>
                <w:szCs w:val="18"/>
              </w:rPr>
              <w:t>The time zone of the UE is to be reported.</w:t>
            </w:r>
          </w:p>
        </w:tc>
        <w:tc>
          <w:tcPr>
            <w:tcW w:w="1364" w:type="dxa"/>
          </w:tcPr>
          <w:p w14:paraId="0E72C620" w14:textId="77777777" w:rsidR="00B267EA" w:rsidRPr="003D4ABF" w:rsidRDefault="00B267EA" w:rsidP="00085BD6">
            <w:pPr>
              <w:pStyle w:val="TAL"/>
              <w:keepNext w:val="0"/>
              <w:rPr>
                <w:szCs w:val="18"/>
              </w:rPr>
            </w:pPr>
          </w:p>
        </w:tc>
        <w:tc>
          <w:tcPr>
            <w:tcW w:w="1748" w:type="dxa"/>
          </w:tcPr>
          <w:p w14:paraId="64276502" w14:textId="77777777" w:rsidR="00B267EA" w:rsidRPr="003D4ABF" w:rsidRDefault="00B267EA" w:rsidP="00085BD6">
            <w:pPr>
              <w:pStyle w:val="TAL"/>
              <w:keepNext w:val="0"/>
            </w:pPr>
            <w:r w:rsidRPr="003D4ABF">
              <w:t>Yes</w:t>
            </w:r>
          </w:p>
        </w:tc>
        <w:tc>
          <w:tcPr>
            <w:tcW w:w="1627" w:type="dxa"/>
          </w:tcPr>
          <w:p w14:paraId="565ADE15" w14:textId="77777777" w:rsidR="00B267EA" w:rsidRPr="003D4ABF" w:rsidRDefault="00B267EA" w:rsidP="00085BD6">
            <w:pPr>
              <w:pStyle w:val="TAL"/>
              <w:keepNext w:val="0"/>
            </w:pPr>
            <w:r w:rsidRPr="003D4ABF">
              <w:t>None</w:t>
            </w:r>
          </w:p>
        </w:tc>
      </w:tr>
      <w:tr w:rsidR="00B267EA" w:rsidRPr="003D4ABF" w14:paraId="7BBD5F9B" w14:textId="77777777" w:rsidTr="00B267EA">
        <w:trPr>
          <w:cantSplit/>
        </w:trPr>
        <w:tc>
          <w:tcPr>
            <w:tcW w:w="1980" w:type="dxa"/>
          </w:tcPr>
          <w:p w14:paraId="586AD735" w14:textId="77777777" w:rsidR="00B267EA" w:rsidRPr="003D4ABF" w:rsidRDefault="00B267EA" w:rsidP="00085BD6">
            <w:pPr>
              <w:pStyle w:val="TAL"/>
              <w:keepNext w:val="0"/>
              <w:rPr>
                <w:b/>
                <w:szCs w:val="18"/>
              </w:rPr>
            </w:pPr>
            <w:r w:rsidRPr="003D4ABF">
              <w:rPr>
                <w:b/>
                <w:szCs w:val="18"/>
              </w:rPr>
              <w:t>Usage Monitoring Control</w:t>
            </w:r>
          </w:p>
        </w:tc>
        <w:tc>
          <w:tcPr>
            <w:tcW w:w="2912" w:type="dxa"/>
          </w:tcPr>
          <w:p w14:paraId="15CEFB13" w14:textId="77777777" w:rsidR="00B267EA" w:rsidRPr="003D4ABF" w:rsidRDefault="00B267EA" w:rsidP="00085BD6">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B267EA" w:rsidRPr="003D4ABF" w:rsidRDefault="00B267EA" w:rsidP="00085BD6">
            <w:pPr>
              <w:pStyle w:val="TAL"/>
              <w:keepNext w:val="0"/>
              <w:rPr>
                <w:szCs w:val="18"/>
              </w:rPr>
            </w:pPr>
          </w:p>
        </w:tc>
        <w:tc>
          <w:tcPr>
            <w:tcW w:w="1748" w:type="dxa"/>
          </w:tcPr>
          <w:p w14:paraId="7612BF1A" w14:textId="77777777" w:rsidR="00B267EA" w:rsidRPr="003D4ABF" w:rsidRDefault="00B267EA" w:rsidP="00085BD6">
            <w:pPr>
              <w:pStyle w:val="TAL"/>
              <w:keepNext w:val="0"/>
            </w:pPr>
          </w:p>
        </w:tc>
        <w:tc>
          <w:tcPr>
            <w:tcW w:w="1627" w:type="dxa"/>
          </w:tcPr>
          <w:p w14:paraId="483A32D8" w14:textId="77777777" w:rsidR="00B267EA" w:rsidRPr="003D4ABF" w:rsidRDefault="00B267EA" w:rsidP="00085BD6">
            <w:pPr>
              <w:pStyle w:val="TAL"/>
              <w:keepNext w:val="0"/>
            </w:pPr>
            <w:r w:rsidRPr="003D4ABF">
              <w:t>None</w:t>
            </w:r>
          </w:p>
        </w:tc>
      </w:tr>
      <w:tr w:rsidR="00B267EA" w:rsidRPr="003D4ABF" w14:paraId="312E3D5C" w14:textId="77777777" w:rsidTr="00B267EA">
        <w:trPr>
          <w:cantSplit/>
        </w:trPr>
        <w:tc>
          <w:tcPr>
            <w:tcW w:w="1980" w:type="dxa"/>
          </w:tcPr>
          <w:p w14:paraId="2B09C707" w14:textId="77777777" w:rsidR="00B267EA" w:rsidRPr="003D4ABF" w:rsidRDefault="00B267EA" w:rsidP="00085BD6">
            <w:pPr>
              <w:pStyle w:val="TAL"/>
              <w:keepNext w:val="0"/>
              <w:rPr>
                <w:szCs w:val="18"/>
              </w:rPr>
            </w:pPr>
            <w:r w:rsidRPr="003D4ABF">
              <w:rPr>
                <w:szCs w:val="18"/>
              </w:rPr>
              <w:t>Monitoring key</w:t>
            </w:r>
          </w:p>
          <w:p w14:paraId="31252BFD" w14:textId="77777777" w:rsidR="00B267EA" w:rsidRPr="003D4ABF" w:rsidRDefault="00B267EA" w:rsidP="00085BD6">
            <w:pPr>
              <w:pStyle w:val="TAL"/>
              <w:keepNext w:val="0"/>
              <w:rPr>
                <w:szCs w:val="18"/>
              </w:rPr>
            </w:pPr>
            <w:r w:rsidRPr="003D4ABF">
              <w:rPr>
                <w:szCs w:val="18"/>
              </w:rPr>
              <w:t>(NOTE 23)</w:t>
            </w:r>
          </w:p>
        </w:tc>
        <w:tc>
          <w:tcPr>
            <w:tcW w:w="2912" w:type="dxa"/>
          </w:tcPr>
          <w:p w14:paraId="7A155795" w14:textId="77777777" w:rsidR="00B267EA" w:rsidRPr="003D4ABF" w:rsidRDefault="00B267EA" w:rsidP="00085BD6">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B267EA" w:rsidRPr="003D4ABF" w:rsidRDefault="00B267EA" w:rsidP="00085BD6">
            <w:pPr>
              <w:pStyle w:val="TAL"/>
              <w:keepNext w:val="0"/>
              <w:rPr>
                <w:szCs w:val="18"/>
              </w:rPr>
            </w:pPr>
          </w:p>
        </w:tc>
        <w:tc>
          <w:tcPr>
            <w:tcW w:w="1748" w:type="dxa"/>
          </w:tcPr>
          <w:p w14:paraId="38CB33FE" w14:textId="77777777" w:rsidR="00B267EA" w:rsidRPr="003D4ABF" w:rsidRDefault="00B267EA" w:rsidP="00085BD6">
            <w:pPr>
              <w:pStyle w:val="TAL"/>
              <w:keepNext w:val="0"/>
            </w:pPr>
            <w:r w:rsidRPr="003D4ABF">
              <w:t>Yes</w:t>
            </w:r>
          </w:p>
        </w:tc>
        <w:tc>
          <w:tcPr>
            <w:tcW w:w="1627" w:type="dxa"/>
          </w:tcPr>
          <w:p w14:paraId="66965B02" w14:textId="77777777" w:rsidR="00B267EA" w:rsidRPr="003D4ABF" w:rsidRDefault="00B267EA" w:rsidP="00085BD6">
            <w:pPr>
              <w:pStyle w:val="TAL"/>
              <w:keepNext w:val="0"/>
            </w:pPr>
            <w:r w:rsidRPr="003D4ABF">
              <w:t>None</w:t>
            </w:r>
          </w:p>
        </w:tc>
      </w:tr>
      <w:tr w:rsidR="00B267EA" w:rsidRPr="003D4ABF" w14:paraId="659F2378" w14:textId="77777777" w:rsidTr="00B267EA">
        <w:trPr>
          <w:cantSplit/>
        </w:trPr>
        <w:tc>
          <w:tcPr>
            <w:tcW w:w="1980" w:type="dxa"/>
          </w:tcPr>
          <w:p w14:paraId="55F4BFE6" w14:textId="77777777" w:rsidR="00B267EA" w:rsidRPr="003D4ABF" w:rsidRDefault="00B267EA" w:rsidP="00085BD6">
            <w:pPr>
              <w:pStyle w:val="TAL"/>
              <w:keepNext w:val="0"/>
              <w:rPr>
                <w:szCs w:val="18"/>
              </w:rPr>
            </w:pPr>
            <w:r w:rsidRPr="003D4ABF">
              <w:rPr>
                <w:szCs w:val="18"/>
              </w:rPr>
              <w:t>Indication of exclusion from session level monitoring</w:t>
            </w:r>
          </w:p>
        </w:tc>
        <w:tc>
          <w:tcPr>
            <w:tcW w:w="2912" w:type="dxa"/>
          </w:tcPr>
          <w:p w14:paraId="2972AD5A" w14:textId="77777777" w:rsidR="00B267EA" w:rsidRPr="003D4ABF" w:rsidRDefault="00B267EA" w:rsidP="00085BD6">
            <w:pPr>
              <w:pStyle w:val="TAL"/>
              <w:keepNext w:val="0"/>
            </w:pPr>
            <w:r w:rsidRPr="003D4ABF">
              <w:t>Indicates that the service data flow shall be excluded from PDU Session usage monitoring</w:t>
            </w:r>
          </w:p>
        </w:tc>
        <w:tc>
          <w:tcPr>
            <w:tcW w:w="1364" w:type="dxa"/>
          </w:tcPr>
          <w:p w14:paraId="2F712485" w14:textId="77777777" w:rsidR="00B267EA" w:rsidRPr="003D4ABF" w:rsidRDefault="00B267EA" w:rsidP="00085BD6">
            <w:pPr>
              <w:pStyle w:val="TAL"/>
              <w:keepNext w:val="0"/>
              <w:rPr>
                <w:szCs w:val="18"/>
              </w:rPr>
            </w:pPr>
          </w:p>
        </w:tc>
        <w:tc>
          <w:tcPr>
            <w:tcW w:w="1748" w:type="dxa"/>
          </w:tcPr>
          <w:p w14:paraId="2292DF74" w14:textId="77777777" w:rsidR="00B267EA" w:rsidRPr="003D4ABF" w:rsidRDefault="00B267EA" w:rsidP="00085BD6">
            <w:pPr>
              <w:pStyle w:val="TAL"/>
              <w:keepNext w:val="0"/>
            </w:pPr>
            <w:r w:rsidRPr="003D4ABF">
              <w:t>Yes</w:t>
            </w:r>
          </w:p>
        </w:tc>
        <w:tc>
          <w:tcPr>
            <w:tcW w:w="1627" w:type="dxa"/>
          </w:tcPr>
          <w:p w14:paraId="77933682" w14:textId="77777777" w:rsidR="00B267EA" w:rsidRPr="003D4ABF" w:rsidRDefault="00B267EA" w:rsidP="00085BD6">
            <w:pPr>
              <w:pStyle w:val="TAL"/>
              <w:keepNext w:val="0"/>
            </w:pPr>
            <w:r w:rsidRPr="003D4ABF">
              <w:t>None</w:t>
            </w:r>
          </w:p>
        </w:tc>
      </w:tr>
      <w:tr w:rsidR="00B267EA" w:rsidRPr="003D4ABF" w14:paraId="5EB5257B" w14:textId="77777777" w:rsidTr="00B267EA">
        <w:trPr>
          <w:cantSplit/>
        </w:trPr>
        <w:tc>
          <w:tcPr>
            <w:tcW w:w="1980" w:type="dxa"/>
          </w:tcPr>
          <w:p w14:paraId="25209161" w14:textId="77777777" w:rsidR="00B267EA" w:rsidRPr="003D4ABF" w:rsidRDefault="00B267EA" w:rsidP="00085BD6">
            <w:pPr>
              <w:pStyle w:val="TAL"/>
              <w:keepNext w:val="0"/>
              <w:rPr>
                <w:b/>
                <w:szCs w:val="18"/>
              </w:rPr>
            </w:pPr>
            <w:r w:rsidRPr="003D4ABF">
              <w:rPr>
                <w:b/>
                <w:szCs w:val="18"/>
              </w:rPr>
              <w:t>N6-LAN Traffic Steering Enforcement Control (NOTE 18)</w:t>
            </w:r>
          </w:p>
        </w:tc>
        <w:tc>
          <w:tcPr>
            <w:tcW w:w="2912" w:type="dxa"/>
          </w:tcPr>
          <w:p w14:paraId="6D760775" w14:textId="77777777" w:rsidR="00B267EA" w:rsidRPr="003D4ABF" w:rsidRDefault="00B267EA" w:rsidP="00085BD6">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B267EA" w:rsidRPr="003D4ABF" w:rsidRDefault="00B267EA" w:rsidP="00085BD6">
            <w:pPr>
              <w:pStyle w:val="TAL"/>
              <w:keepNext w:val="0"/>
              <w:rPr>
                <w:szCs w:val="18"/>
              </w:rPr>
            </w:pPr>
          </w:p>
        </w:tc>
        <w:tc>
          <w:tcPr>
            <w:tcW w:w="1748" w:type="dxa"/>
          </w:tcPr>
          <w:p w14:paraId="4AB05F3A" w14:textId="77777777" w:rsidR="00B267EA" w:rsidRPr="003D4ABF" w:rsidRDefault="00B267EA" w:rsidP="00085BD6">
            <w:pPr>
              <w:pStyle w:val="TAL"/>
              <w:keepNext w:val="0"/>
            </w:pPr>
          </w:p>
        </w:tc>
        <w:tc>
          <w:tcPr>
            <w:tcW w:w="1627" w:type="dxa"/>
          </w:tcPr>
          <w:p w14:paraId="6B42048A" w14:textId="77777777" w:rsidR="00B267EA" w:rsidRPr="003D4ABF" w:rsidRDefault="00B267EA" w:rsidP="00085BD6">
            <w:pPr>
              <w:pStyle w:val="TAL"/>
              <w:keepNext w:val="0"/>
            </w:pPr>
          </w:p>
        </w:tc>
      </w:tr>
      <w:tr w:rsidR="00B267EA" w:rsidRPr="003D4ABF" w14:paraId="43366E6D" w14:textId="77777777" w:rsidTr="00B267EA">
        <w:trPr>
          <w:cantSplit/>
        </w:trPr>
        <w:tc>
          <w:tcPr>
            <w:tcW w:w="1980" w:type="dxa"/>
          </w:tcPr>
          <w:p w14:paraId="666BC98E" w14:textId="77777777" w:rsidR="00B267EA" w:rsidRPr="003D4ABF" w:rsidRDefault="00B267EA" w:rsidP="00085BD6">
            <w:pPr>
              <w:pStyle w:val="TAL"/>
              <w:keepNext w:val="0"/>
              <w:rPr>
                <w:szCs w:val="18"/>
              </w:rPr>
            </w:pPr>
            <w:r w:rsidRPr="003D4ABF">
              <w:t>Traffic steering policy identifier(s)</w:t>
            </w:r>
          </w:p>
        </w:tc>
        <w:tc>
          <w:tcPr>
            <w:tcW w:w="2912" w:type="dxa"/>
          </w:tcPr>
          <w:p w14:paraId="50203FAD"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0037A9B1" w14:textId="77777777" w:rsidR="00B267EA" w:rsidRPr="003D4ABF" w:rsidRDefault="00B267EA" w:rsidP="00085BD6">
            <w:pPr>
              <w:pStyle w:val="TAL"/>
              <w:keepNext w:val="0"/>
              <w:rPr>
                <w:szCs w:val="18"/>
              </w:rPr>
            </w:pPr>
            <w:r w:rsidRPr="003D4ABF">
              <w:rPr>
                <w:szCs w:val="18"/>
              </w:rPr>
              <w:t>(NOTE 12).</w:t>
            </w:r>
          </w:p>
        </w:tc>
        <w:tc>
          <w:tcPr>
            <w:tcW w:w="1364" w:type="dxa"/>
          </w:tcPr>
          <w:p w14:paraId="7275969B" w14:textId="77777777" w:rsidR="00B267EA" w:rsidRPr="003D4ABF" w:rsidRDefault="00B267EA" w:rsidP="00085BD6">
            <w:pPr>
              <w:pStyle w:val="TAL"/>
              <w:keepNext w:val="0"/>
              <w:rPr>
                <w:szCs w:val="18"/>
              </w:rPr>
            </w:pPr>
          </w:p>
        </w:tc>
        <w:tc>
          <w:tcPr>
            <w:tcW w:w="1748" w:type="dxa"/>
          </w:tcPr>
          <w:p w14:paraId="241FB811" w14:textId="77777777" w:rsidR="00B267EA" w:rsidRPr="003D4ABF" w:rsidRDefault="00B267EA" w:rsidP="00085BD6">
            <w:pPr>
              <w:pStyle w:val="TAL"/>
              <w:keepNext w:val="0"/>
            </w:pPr>
            <w:r w:rsidRPr="003D4ABF">
              <w:t>Yes</w:t>
            </w:r>
          </w:p>
        </w:tc>
        <w:tc>
          <w:tcPr>
            <w:tcW w:w="1627" w:type="dxa"/>
          </w:tcPr>
          <w:p w14:paraId="6FE51A7F" w14:textId="77777777" w:rsidR="00B267EA" w:rsidRPr="003D4ABF" w:rsidRDefault="00B267EA" w:rsidP="00085BD6">
            <w:pPr>
              <w:pStyle w:val="TAL"/>
              <w:keepNext w:val="0"/>
            </w:pPr>
            <w:r w:rsidRPr="003D4ABF">
              <w:t>None</w:t>
            </w:r>
          </w:p>
        </w:tc>
      </w:tr>
      <w:tr w:rsidR="00B267EA" w:rsidRPr="003D4ABF" w14:paraId="563C4577" w14:textId="77777777" w:rsidTr="00B267EA">
        <w:trPr>
          <w:cantSplit/>
        </w:trPr>
        <w:tc>
          <w:tcPr>
            <w:tcW w:w="1980" w:type="dxa"/>
          </w:tcPr>
          <w:p w14:paraId="1FC26F47" w14:textId="0DE1BEF8" w:rsidR="00B267EA" w:rsidRPr="003D4ABF" w:rsidRDefault="00B267EA" w:rsidP="00085BD6">
            <w:pPr>
              <w:pStyle w:val="TAL"/>
              <w:keepNext w:val="0"/>
              <w:rPr>
                <w:szCs w:val="18"/>
              </w:rPr>
            </w:pPr>
            <w:r>
              <w:rPr>
                <w:szCs w:val="18"/>
              </w:rPr>
              <w:t>Metadata</w:t>
            </w:r>
          </w:p>
        </w:tc>
        <w:tc>
          <w:tcPr>
            <w:tcW w:w="2912" w:type="dxa"/>
          </w:tcPr>
          <w:p w14:paraId="39C6C052" w14:textId="5FF7F6EC" w:rsidR="00B267EA" w:rsidRPr="003D4ABF" w:rsidRDefault="00B267EA" w:rsidP="00085BD6">
            <w:pPr>
              <w:pStyle w:val="TAL"/>
              <w:keepNext w:val="0"/>
              <w:rPr>
                <w:szCs w:val="18"/>
              </w:rPr>
            </w:pPr>
            <w:r>
              <w:rPr>
                <w:szCs w:val="18"/>
              </w:rPr>
              <w:t>Data provided by AF and included by UPF when forwarding traffic to N6-LAN.</w:t>
            </w:r>
          </w:p>
        </w:tc>
        <w:tc>
          <w:tcPr>
            <w:tcW w:w="1364" w:type="dxa"/>
          </w:tcPr>
          <w:p w14:paraId="18CCDA31" w14:textId="77777777" w:rsidR="00B267EA" w:rsidRPr="003D4ABF" w:rsidRDefault="00B267EA" w:rsidP="00085BD6">
            <w:pPr>
              <w:pStyle w:val="TAL"/>
              <w:keepNext w:val="0"/>
              <w:rPr>
                <w:szCs w:val="18"/>
              </w:rPr>
            </w:pPr>
          </w:p>
        </w:tc>
        <w:tc>
          <w:tcPr>
            <w:tcW w:w="1748" w:type="dxa"/>
          </w:tcPr>
          <w:p w14:paraId="05DB44EC" w14:textId="6D02DFFF" w:rsidR="00B267EA" w:rsidRPr="003D4ABF" w:rsidRDefault="00B267EA" w:rsidP="00085BD6">
            <w:pPr>
              <w:pStyle w:val="TAL"/>
              <w:keepNext w:val="0"/>
            </w:pPr>
            <w:r w:rsidRPr="003D4ABF">
              <w:t>Yes</w:t>
            </w:r>
          </w:p>
        </w:tc>
        <w:tc>
          <w:tcPr>
            <w:tcW w:w="1627" w:type="dxa"/>
          </w:tcPr>
          <w:p w14:paraId="47EFD146" w14:textId="22582157" w:rsidR="00B267EA" w:rsidRPr="003D4ABF" w:rsidRDefault="00B267EA" w:rsidP="00085BD6">
            <w:pPr>
              <w:pStyle w:val="TAL"/>
              <w:keepNext w:val="0"/>
            </w:pPr>
            <w:r w:rsidRPr="003D4ABF">
              <w:t>Added</w:t>
            </w:r>
          </w:p>
        </w:tc>
      </w:tr>
      <w:tr w:rsidR="00B267EA" w:rsidRPr="003D4ABF" w14:paraId="70DB5241" w14:textId="77777777" w:rsidTr="00B267EA">
        <w:trPr>
          <w:cantSplit/>
        </w:trPr>
        <w:tc>
          <w:tcPr>
            <w:tcW w:w="1980" w:type="dxa"/>
          </w:tcPr>
          <w:p w14:paraId="1A3721D8" w14:textId="6952A555" w:rsidR="00B267EA" w:rsidRPr="003D4ABF" w:rsidRDefault="00AB2B75" w:rsidP="00085BD6">
            <w:pPr>
              <w:pStyle w:val="TAL"/>
              <w:keepNext w:val="0"/>
              <w:rPr>
                <w:b/>
                <w:szCs w:val="18"/>
              </w:rPr>
            </w:pPr>
            <w:r>
              <w:rPr>
                <w:b/>
                <w:szCs w:val="18"/>
              </w:rPr>
              <w:t xml:space="preserve">Application Function influence on traffic routing </w:t>
            </w:r>
            <w:r w:rsidR="00B267EA" w:rsidRPr="003D4ABF">
              <w:rPr>
                <w:b/>
                <w:szCs w:val="18"/>
              </w:rPr>
              <w:t>Enforcement Control (NOTE 18)</w:t>
            </w:r>
          </w:p>
        </w:tc>
        <w:tc>
          <w:tcPr>
            <w:tcW w:w="2912" w:type="dxa"/>
          </w:tcPr>
          <w:p w14:paraId="501A1191" w14:textId="229D9881" w:rsidR="00B267EA" w:rsidRPr="003D4ABF" w:rsidRDefault="00B267EA" w:rsidP="00085BD6">
            <w:pPr>
              <w:pStyle w:val="TAL"/>
              <w:keepNext w:val="0"/>
              <w:rPr>
                <w:i/>
                <w:szCs w:val="18"/>
              </w:rPr>
            </w:pPr>
            <w:r w:rsidRPr="003D4ABF">
              <w:rPr>
                <w:i/>
                <w:szCs w:val="18"/>
              </w:rPr>
              <w:t>This part describes information required for</w:t>
            </w:r>
            <w:r w:rsidR="00AB2B75">
              <w:rPr>
                <w:i/>
                <w:szCs w:val="18"/>
              </w:rPr>
              <w:t xml:space="preserve"> Application Function influence on traffic routing</w:t>
            </w:r>
            <w:r w:rsidRPr="003D4ABF">
              <w:rPr>
                <w:i/>
                <w:szCs w:val="18"/>
              </w:rPr>
              <w:t>.</w:t>
            </w:r>
          </w:p>
        </w:tc>
        <w:tc>
          <w:tcPr>
            <w:tcW w:w="1364" w:type="dxa"/>
          </w:tcPr>
          <w:p w14:paraId="1320C710" w14:textId="77777777" w:rsidR="00B267EA" w:rsidRPr="003D4ABF" w:rsidRDefault="00B267EA" w:rsidP="00085BD6">
            <w:pPr>
              <w:pStyle w:val="TAL"/>
              <w:keepNext w:val="0"/>
              <w:rPr>
                <w:szCs w:val="18"/>
              </w:rPr>
            </w:pPr>
          </w:p>
        </w:tc>
        <w:tc>
          <w:tcPr>
            <w:tcW w:w="1748" w:type="dxa"/>
          </w:tcPr>
          <w:p w14:paraId="6B816D0D" w14:textId="77777777" w:rsidR="00B267EA" w:rsidRPr="003D4ABF" w:rsidRDefault="00B267EA" w:rsidP="00085BD6">
            <w:pPr>
              <w:pStyle w:val="TAL"/>
              <w:keepNext w:val="0"/>
            </w:pPr>
          </w:p>
        </w:tc>
        <w:tc>
          <w:tcPr>
            <w:tcW w:w="1627" w:type="dxa"/>
          </w:tcPr>
          <w:p w14:paraId="5F418D6C" w14:textId="77777777" w:rsidR="00B267EA" w:rsidRPr="003D4ABF" w:rsidRDefault="00B267EA" w:rsidP="00085BD6">
            <w:pPr>
              <w:pStyle w:val="TAL"/>
              <w:keepNext w:val="0"/>
            </w:pPr>
          </w:p>
        </w:tc>
      </w:tr>
      <w:tr w:rsidR="00B267EA" w:rsidRPr="003D4ABF" w14:paraId="35919C13" w14:textId="77777777" w:rsidTr="00B267EA">
        <w:trPr>
          <w:cantSplit/>
        </w:trPr>
        <w:tc>
          <w:tcPr>
            <w:tcW w:w="1980" w:type="dxa"/>
          </w:tcPr>
          <w:p w14:paraId="28EF88A4" w14:textId="77777777" w:rsidR="00B267EA" w:rsidRPr="003D4ABF" w:rsidRDefault="00B267EA" w:rsidP="00085BD6">
            <w:pPr>
              <w:pStyle w:val="TAL"/>
              <w:keepNext w:val="0"/>
              <w:rPr>
                <w:b/>
                <w:szCs w:val="18"/>
              </w:rPr>
            </w:pPr>
            <w:r w:rsidRPr="003D4ABF">
              <w:t>Data Network Access Identifier</w:t>
            </w:r>
          </w:p>
        </w:tc>
        <w:tc>
          <w:tcPr>
            <w:tcW w:w="2912" w:type="dxa"/>
          </w:tcPr>
          <w:p w14:paraId="0859CD54" w14:textId="57ED564E" w:rsidR="00B267EA" w:rsidRPr="003D4ABF" w:rsidRDefault="00B267EA" w:rsidP="00085BD6">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B267EA" w:rsidRPr="003D4ABF" w:rsidRDefault="00B267EA" w:rsidP="00085BD6">
            <w:pPr>
              <w:pStyle w:val="TAL"/>
              <w:keepNext w:val="0"/>
              <w:rPr>
                <w:szCs w:val="18"/>
              </w:rPr>
            </w:pPr>
          </w:p>
        </w:tc>
        <w:tc>
          <w:tcPr>
            <w:tcW w:w="1748" w:type="dxa"/>
          </w:tcPr>
          <w:p w14:paraId="030D70B3" w14:textId="77777777" w:rsidR="00B267EA" w:rsidRPr="003D4ABF" w:rsidRDefault="00B267EA" w:rsidP="00085BD6">
            <w:pPr>
              <w:pStyle w:val="TAL"/>
              <w:keepNext w:val="0"/>
            </w:pPr>
            <w:r w:rsidRPr="003D4ABF">
              <w:t>Yes</w:t>
            </w:r>
          </w:p>
        </w:tc>
        <w:tc>
          <w:tcPr>
            <w:tcW w:w="1627" w:type="dxa"/>
          </w:tcPr>
          <w:p w14:paraId="35A928DE" w14:textId="77777777" w:rsidR="00B267EA" w:rsidRPr="003D4ABF" w:rsidRDefault="00B267EA" w:rsidP="00085BD6">
            <w:pPr>
              <w:pStyle w:val="TAL"/>
              <w:keepNext w:val="0"/>
            </w:pPr>
            <w:r w:rsidRPr="003D4ABF">
              <w:t>Added</w:t>
            </w:r>
          </w:p>
        </w:tc>
      </w:tr>
      <w:tr w:rsidR="00B267EA" w:rsidRPr="003D4ABF" w14:paraId="4D22F3D7" w14:textId="77777777" w:rsidTr="00B267EA">
        <w:trPr>
          <w:cantSplit/>
        </w:trPr>
        <w:tc>
          <w:tcPr>
            <w:tcW w:w="1980" w:type="dxa"/>
          </w:tcPr>
          <w:p w14:paraId="2E1D6410" w14:textId="77777777" w:rsidR="00B267EA" w:rsidRPr="003D4ABF" w:rsidRDefault="00B267EA" w:rsidP="00085BD6">
            <w:pPr>
              <w:pStyle w:val="TAL"/>
              <w:keepNext w:val="0"/>
              <w:rPr>
                <w:szCs w:val="18"/>
              </w:rPr>
            </w:pPr>
            <w:r w:rsidRPr="003D4ABF">
              <w:t>Per DNAI: Traffic steering policy identifier</w:t>
            </w:r>
          </w:p>
        </w:tc>
        <w:tc>
          <w:tcPr>
            <w:tcW w:w="2912" w:type="dxa"/>
          </w:tcPr>
          <w:p w14:paraId="38948784"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351F944B" w14:textId="77777777" w:rsidR="00B267EA" w:rsidRPr="003D4ABF" w:rsidRDefault="00B267EA" w:rsidP="00085BD6">
            <w:pPr>
              <w:pStyle w:val="TAL"/>
              <w:keepNext w:val="0"/>
              <w:rPr>
                <w:szCs w:val="18"/>
              </w:rPr>
            </w:pPr>
            <w:r w:rsidRPr="003D4ABF">
              <w:rPr>
                <w:szCs w:val="18"/>
              </w:rPr>
              <w:t>(NOTE 19).</w:t>
            </w:r>
          </w:p>
        </w:tc>
        <w:tc>
          <w:tcPr>
            <w:tcW w:w="1364" w:type="dxa"/>
          </w:tcPr>
          <w:p w14:paraId="1788C3B6" w14:textId="77777777" w:rsidR="00B267EA" w:rsidRPr="003D4ABF" w:rsidRDefault="00B267EA" w:rsidP="00085BD6">
            <w:pPr>
              <w:pStyle w:val="TAL"/>
              <w:keepNext w:val="0"/>
              <w:rPr>
                <w:szCs w:val="18"/>
              </w:rPr>
            </w:pPr>
          </w:p>
        </w:tc>
        <w:tc>
          <w:tcPr>
            <w:tcW w:w="1748" w:type="dxa"/>
          </w:tcPr>
          <w:p w14:paraId="74C8D503" w14:textId="77777777" w:rsidR="00B267EA" w:rsidRPr="003D4ABF" w:rsidRDefault="00B267EA" w:rsidP="00085BD6">
            <w:pPr>
              <w:pStyle w:val="TAL"/>
              <w:keepNext w:val="0"/>
            </w:pPr>
            <w:r w:rsidRPr="003D4ABF">
              <w:t>Yes</w:t>
            </w:r>
          </w:p>
        </w:tc>
        <w:tc>
          <w:tcPr>
            <w:tcW w:w="1627" w:type="dxa"/>
          </w:tcPr>
          <w:p w14:paraId="57A0C142" w14:textId="77777777" w:rsidR="00B267EA" w:rsidRPr="003D4ABF" w:rsidRDefault="00B267EA" w:rsidP="00085BD6">
            <w:pPr>
              <w:pStyle w:val="TAL"/>
              <w:keepNext w:val="0"/>
            </w:pPr>
            <w:r w:rsidRPr="003D4ABF">
              <w:t>Added</w:t>
            </w:r>
          </w:p>
        </w:tc>
      </w:tr>
      <w:tr w:rsidR="00B267EA" w:rsidRPr="003D4ABF" w14:paraId="55ABEA3E" w14:textId="77777777" w:rsidTr="00B267EA">
        <w:trPr>
          <w:cantSplit/>
        </w:trPr>
        <w:tc>
          <w:tcPr>
            <w:tcW w:w="1980" w:type="dxa"/>
          </w:tcPr>
          <w:p w14:paraId="50F16A67" w14:textId="77777777" w:rsidR="00B267EA" w:rsidRPr="003D4ABF" w:rsidRDefault="00B267EA" w:rsidP="00085BD6">
            <w:pPr>
              <w:pStyle w:val="TAL"/>
              <w:keepNext w:val="0"/>
              <w:rPr>
                <w:b/>
                <w:szCs w:val="18"/>
              </w:rPr>
            </w:pPr>
            <w:r w:rsidRPr="003D4ABF">
              <w:t>Per DNAI: N6 traffic routing information</w:t>
            </w:r>
          </w:p>
        </w:tc>
        <w:tc>
          <w:tcPr>
            <w:tcW w:w="2912" w:type="dxa"/>
          </w:tcPr>
          <w:p w14:paraId="588BCF74" w14:textId="41DC1D1A" w:rsidR="00B267EA" w:rsidRPr="003D4ABF" w:rsidRDefault="00B267EA" w:rsidP="00085BD6">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B267EA" w:rsidRPr="003D4ABF" w:rsidRDefault="00B267EA" w:rsidP="00085BD6">
            <w:pPr>
              <w:pStyle w:val="TAL"/>
              <w:keepNext w:val="0"/>
              <w:rPr>
                <w:szCs w:val="18"/>
              </w:rPr>
            </w:pPr>
          </w:p>
        </w:tc>
        <w:tc>
          <w:tcPr>
            <w:tcW w:w="1748" w:type="dxa"/>
          </w:tcPr>
          <w:p w14:paraId="204C0793" w14:textId="77777777" w:rsidR="00B267EA" w:rsidRPr="003D4ABF" w:rsidRDefault="00B267EA" w:rsidP="00085BD6">
            <w:pPr>
              <w:pStyle w:val="TAL"/>
              <w:keepNext w:val="0"/>
            </w:pPr>
            <w:r w:rsidRPr="003D4ABF">
              <w:t>Yes</w:t>
            </w:r>
          </w:p>
        </w:tc>
        <w:tc>
          <w:tcPr>
            <w:tcW w:w="1627" w:type="dxa"/>
          </w:tcPr>
          <w:p w14:paraId="1FCB4F3F" w14:textId="77777777" w:rsidR="00B267EA" w:rsidRPr="003D4ABF" w:rsidRDefault="00B267EA" w:rsidP="00085BD6">
            <w:pPr>
              <w:pStyle w:val="TAL"/>
              <w:keepNext w:val="0"/>
            </w:pPr>
            <w:r w:rsidRPr="003D4ABF">
              <w:t>Added</w:t>
            </w:r>
          </w:p>
        </w:tc>
      </w:tr>
      <w:tr w:rsidR="00B267EA" w:rsidRPr="003D4ABF" w14:paraId="5054C740" w14:textId="77777777" w:rsidTr="00B267EA">
        <w:trPr>
          <w:cantSplit/>
        </w:trPr>
        <w:tc>
          <w:tcPr>
            <w:tcW w:w="1980" w:type="dxa"/>
          </w:tcPr>
          <w:p w14:paraId="3F463BDE" w14:textId="77777777" w:rsidR="00B267EA" w:rsidRPr="003D4ABF" w:rsidRDefault="00B267EA" w:rsidP="00085BD6">
            <w:pPr>
              <w:pStyle w:val="TAL"/>
              <w:keepNext w:val="0"/>
              <w:rPr>
                <w:b/>
                <w:szCs w:val="18"/>
              </w:rPr>
            </w:pPr>
            <w:r w:rsidRPr="003D4ABF">
              <w:t>Information on AF subscription to UP change events</w:t>
            </w:r>
          </w:p>
        </w:tc>
        <w:tc>
          <w:tcPr>
            <w:tcW w:w="2912" w:type="dxa"/>
          </w:tcPr>
          <w:p w14:paraId="04738A58" w14:textId="4E81BF88" w:rsidR="00B267EA" w:rsidRPr="003D4ABF" w:rsidRDefault="00B267EA" w:rsidP="00085BD6">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B267EA" w:rsidRPr="003D4ABF" w:rsidRDefault="00B267EA" w:rsidP="00085BD6">
            <w:pPr>
              <w:pStyle w:val="TAL"/>
              <w:keepNext w:val="0"/>
              <w:rPr>
                <w:szCs w:val="18"/>
              </w:rPr>
            </w:pPr>
          </w:p>
        </w:tc>
        <w:tc>
          <w:tcPr>
            <w:tcW w:w="1748" w:type="dxa"/>
          </w:tcPr>
          <w:p w14:paraId="0DB98D9D" w14:textId="77777777" w:rsidR="00B267EA" w:rsidRPr="003D4ABF" w:rsidRDefault="00B267EA" w:rsidP="00085BD6">
            <w:pPr>
              <w:pStyle w:val="TAL"/>
              <w:keepNext w:val="0"/>
            </w:pPr>
            <w:r w:rsidRPr="003D4ABF">
              <w:t>Yes</w:t>
            </w:r>
          </w:p>
        </w:tc>
        <w:tc>
          <w:tcPr>
            <w:tcW w:w="1627" w:type="dxa"/>
          </w:tcPr>
          <w:p w14:paraId="227A7E87" w14:textId="77777777" w:rsidR="00B267EA" w:rsidRPr="003D4ABF" w:rsidRDefault="00B267EA" w:rsidP="00085BD6">
            <w:pPr>
              <w:pStyle w:val="TAL"/>
              <w:keepNext w:val="0"/>
            </w:pPr>
            <w:r w:rsidRPr="003D4ABF">
              <w:t>Added</w:t>
            </w:r>
          </w:p>
        </w:tc>
      </w:tr>
      <w:tr w:rsidR="00B267EA" w:rsidRPr="003D4ABF" w14:paraId="4E215FD9" w14:textId="77777777" w:rsidTr="00B267EA">
        <w:trPr>
          <w:cantSplit/>
        </w:trPr>
        <w:tc>
          <w:tcPr>
            <w:tcW w:w="1980" w:type="dxa"/>
          </w:tcPr>
          <w:p w14:paraId="5F6CC3A8" w14:textId="77777777" w:rsidR="00B267EA" w:rsidRPr="003D4ABF" w:rsidRDefault="00B267EA" w:rsidP="00085BD6">
            <w:pPr>
              <w:pStyle w:val="TAL"/>
              <w:keepNext w:val="0"/>
              <w:rPr>
                <w:szCs w:val="18"/>
              </w:rPr>
            </w:pPr>
            <w:r w:rsidRPr="003D4ABF">
              <w:rPr>
                <w:szCs w:val="18"/>
              </w:rPr>
              <w:t>Indication of UE IP address preservation</w:t>
            </w:r>
          </w:p>
        </w:tc>
        <w:tc>
          <w:tcPr>
            <w:tcW w:w="2912" w:type="dxa"/>
          </w:tcPr>
          <w:p w14:paraId="6A9AE2F7" w14:textId="1BF3EC01" w:rsidR="00B267EA" w:rsidRPr="003D4ABF" w:rsidRDefault="00B267EA" w:rsidP="00085BD6">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B267EA" w:rsidRPr="003D4ABF" w:rsidRDefault="00B267EA" w:rsidP="00085BD6">
            <w:pPr>
              <w:pStyle w:val="TAL"/>
              <w:keepNext w:val="0"/>
              <w:rPr>
                <w:szCs w:val="18"/>
              </w:rPr>
            </w:pPr>
          </w:p>
        </w:tc>
        <w:tc>
          <w:tcPr>
            <w:tcW w:w="1748" w:type="dxa"/>
          </w:tcPr>
          <w:p w14:paraId="0E4F8488" w14:textId="77777777" w:rsidR="00B267EA" w:rsidRPr="003D4ABF" w:rsidRDefault="00B267EA" w:rsidP="00085BD6">
            <w:pPr>
              <w:pStyle w:val="TAL"/>
              <w:keepNext w:val="0"/>
            </w:pPr>
            <w:r w:rsidRPr="003D4ABF">
              <w:t>Yes</w:t>
            </w:r>
          </w:p>
        </w:tc>
        <w:tc>
          <w:tcPr>
            <w:tcW w:w="1627" w:type="dxa"/>
          </w:tcPr>
          <w:p w14:paraId="1B9C16BF" w14:textId="77777777" w:rsidR="00B267EA" w:rsidRPr="003D4ABF" w:rsidRDefault="00B267EA" w:rsidP="00085BD6">
            <w:pPr>
              <w:pStyle w:val="TAL"/>
              <w:keepNext w:val="0"/>
            </w:pPr>
            <w:r w:rsidRPr="003D4ABF">
              <w:t>Added</w:t>
            </w:r>
          </w:p>
        </w:tc>
      </w:tr>
      <w:tr w:rsidR="00B267EA" w:rsidRPr="003D4ABF" w14:paraId="291AECEC" w14:textId="77777777" w:rsidTr="00B267EA">
        <w:trPr>
          <w:cantSplit/>
        </w:trPr>
        <w:tc>
          <w:tcPr>
            <w:tcW w:w="1980" w:type="dxa"/>
          </w:tcPr>
          <w:p w14:paraId="2EE8E05F" w14:textId="77777777" w:rsidR="00B267EA" w:rsidRDefault="00B267EA" w:rsidP="00085BD6">
            <w:pPr>
              <w:pStyle w:val="TAL"/>
              <w:keepNext w:val="0"/>
              <w:rPr>
                <w:szCs w:val="18"/>
              </w:rPr>
            </w:pPr>
            <w:r w:rsidRPr="003D4ABF">
              <w:rPr>
                <w:szCs w:val="18"/>
              </w:rPr>
              <w:t>Indication of traffic correlation</w:t>
            </w:r>
          </w:p>
          <w:p w14:paraId="7166E617" w14:textId="41C94BC2" w:rsidR="00B267EA" w:rsidRPr="003D4ABF" w:rsidRDefault="00B267EA" w:rsidP="00085BD6">
            <w:pPr>
              <w:pStyle w:val="TAL"/>
              <w:keepNext w:val="0"/>
              <w:rPr>
                <w:szCs w:val="18"/>
              </w:rPr>
            </w:pPr>
            <w:r>
              <w:rPr>
                <w:szCs w:val="18"/>
              </w:rPr>
              <w:t>(NOTE 29)</w:t>
            </w:r>
          </w:p>
        </w:tc>
        <w:tc>
          <w:tcPr>
            <w:tcW w:w="2912" w:type="dxa"/>
          </w:tcPr>
          <w:p w14:paraId="1395ED87" w14:textId="5318A219" w:rsidR="00B267EA" w:rsidRPr="003D4ABF" w:rsidRDefault="00B267EA" w:rsidP="00085BD6">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B267EA" w:rsidRPr="003D4ABF" w:rsidRDefault="00B267EA" w:rsidP="00085BD6">
            <w:pPr>
              <w:pStyle w:val="TAL"/>
              <w:keepNext w:val="0"/>
              <w:rPr>
                <w:szCs w:val="18"/>
              </w:rPr>
            </w:pPr>
          </w:p>
        </w:tc>
        <w:tc>
          <w:tcPr>
            <w:tcW w:w="1748" w:type="dxa"/>
          </w:tcPr>
          <w:p w14:paraId="40DB5FCB" w14:textId="77777777" w:rsidR="00B267EA" w:rsidRPr="003D4ABF" w:rsidRDefault="00B267EA" w:rsidP="00085BD6">
            <w:pPr>
              <w:pStyle w:val="TAL"/>
              <w:keepNext w:val="0"/>
            </w:pPr>
            <w:r w:rsidRPr="003D4ABF">
              <w:t>Yes</w:t>
            </w:r>
          </w:p>
        </w:tc>
        <w:tc>
          <w:tcPr>
            <w:tcW w:w="1627" w:type="dxa"/>
          </w:tcPr>
          <w:p w14:paraId="3AF6CCC8" w14:textId="77777777" w:rsidR="00B267EA" w:rsidRPr="003D4ABF" w:rsidRDefault="00B267EA" w:rsidP="00085BD6">
            <w:pPr>
              <w:pStyle w:val="TAL"/>
              <w:keepNext w:val="0"/>
            </w:pPr>
            <w:r w:rsidRPr="003D4ABF">
              <w:t>Added</w:t>
            </w:r>
          </w:p>
        </w:tc>
      </w:tr>
      <w:tr w:rsidR="00B267EA" w:rsidRPr="003D4ABF" w14:paraId="31141154" w14:textId="77777777" w:rsidTr="00B267EA">
        <w:trPr>
          <w:cantSplit/>
        </w:trPr>
        <w:tc>
          <w:tcPr>
            <w:tcW w:w="1980" w:type="dxa"/>
          </w:tcPr>
          <w:p w14:paraId="7A417B4D" w14:textId="76150CA1" w:rsidR="00B267EA" w:rsidRPr="003D4ABF" w:rsidRDefault="00B267EA" w:rsidP="00085BD6">
            <w:pPr>
              <w:pStyle w:val="TAL"/>
              <w:keepNext w:val="0"/>
              <w:rPr>
                <w:szCs w:val="18"/>
              </w:rPr>
            </w:pPr>
            <w:r w:rsidRPr="003D4ABF">
              <w:rPr>
                <w:szCs w:val="18"/>
              </w:rPr>
              <w:lastRenderedPageBreak/>
              <w:t>Information on User Plane Latency requirements</w:t>
            </w:r>
          </w:p>
        </w:tc>
        <w:tc>
          <w:tcPr>
            <w:tcW w:w="2912" w:type="dxa"/>
          </w:tcPr>
          <w:p w14:paraId="3D243AE6" w14:textId="421F261E" w:rsidR="00B267EA" w:rsidRPr="003D4ABF" w:rsidRDefault="00B267EA" w:rsidP="00085BD6">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B267EA" w:rsidRPr="003D4ABF" w:rsidRDefault="00B267EA" w:rsidP="00085BD6">
            <w:pPr>
              <w:pStyle w:val="TAL"/>
              <w:keepNext w:val="0"/>
              <w:rPr>
                <w:szCs w:val="18"/>
              </w:rPr>
            </w:pPr>
          </w:p>
        </w:tc>
        <w:tc>
          <w:tcPr>
            <w:tcW w:w="1748" w:type="dxa"/>
          </w:tcPr>
          <w:p w14:paraId="0767ED70" w14:textId="75F4B70F" w:rsidR="00B267EA" w:rsidRPr="003D4ABF" w:rsidRDefault="00B267EA" w:rsidP="00085BD6">
            <w:pPr>
              <w:pStyle w:val="TAL"/>
              <w:keepNext w:val="0"/>
            </w:pPr>
            <w:r w:rsidRPr="003D4ABF">
              <w:t>Yes</w:t>
            </w:r>
          </w:p>
        </w:tc>
        <w:tc>
          <w:tcPr>
            <w:tcW w:w="1627" w:type="dxa"/>
          </w:tcPr>
          <w:p w14:paraId="390C89ED" w14:textId="481FA6B9" w:rsidR="00B267EA" w:rsidRPr="003D4ABF" w:rsidRDefault="00B267EA" w:rsidP="00085BD6">
            <w:pPr>
              <w:pStyle w:val="TAL"/>
              <w:keepNext w:val="0"/>
            </w:pPr>
            <w:r w:rsidRPr="003D4ABF">
              <w:t>Added</w:t>
            </w:r>
          </w:p>
        </w:tc>
      </w:tr>
      <w:tr w:rsidR="00B267EA" w:rsidRPr="003D4ABF" w14:paraId="4BFD6273" w14:textId="77777777" w:rsidTr="00B267EA">
        <w:trPr>
          <w:cantSplit/>
        </w:trPr>
        <w:tc>
          <w:tcPr>
            <w:tcW w:w="1980" w:type="dxa"/>
          </w:tcPr>
          <w:p w14:paraId="48A7F0D3" w14:textId="55B52676" w:rsidR="00B267EA" w:rsidRPr="003D4ABF" w:rsidRDefault="00B267EA" w:rsidP="00085BD6">
            <w:pPr>
              <w:pStyle w:val="TAL"/>
              <w:keepNext w:val="0"/>
              <w:rPr>
                <w:szCs w:val="18"/>
              </w:rPr>
            </w:pPr>
            <w:r w:rsidRPr="003D4ABF">
              <w:rPr>
                <w:szCs w:val="18"/>
              </w:rPr>
              <w:t>Indication for Simultaneous Connectivity at Edge Relocation</w:t>
            </w:r>
          </w:p>
        </w:tc>
        <w:tc>
          <w:tcPr>
            <w:tcW w:w="2912" w:type="dxa"/>
          </w:tcPr>
          <w:p w14:paraId="6DCEA08C" w14:textId="08442414" w:rsidR="00B267EA" w:rsidRPr="003D4ABF" w:rsidRDefault="00B267EA" w:rsidP="00085BD6">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B267EA" w:rsidRPr="003D4ABF" w:rsidRDefault="00B267EA" w:rsidP="00085BD6">
            <w:pPr>
              <w:pStyle w:val="TAL"/>
              <w:keepNext w:val="0"/>
              <w:rPr>
                <w:szCs w:val="18"/>
              </w:rPr>
            </w:pPr>
          </w:p>
        </w:tc>
        <w:tc>
          <w:tcPr>
            <w:tcW w:w="1748" w:type="dxa"/>
          </w:tcPr>
          <w:p w14:paraId="22560565" w14:textId="222F994F" w:rsidR="00B267EA" w:rsidRPr="003D4ABF" w:rsidRDefault="00B267EA" w:rsidP="00085BD6">
            <w:pPr>
              <w:pStyle w:val="TAL"/>
              <w:keepNext w:val="0"/>
            </w:pPr>
            <w:r w:rsidRPr="003D4ABF">
              <w:t>Yes</w:t>
            </w:r>
          </w:p>
        </w:tc>
        <w:tc>
          <w:tcPr>
            <w:tcW w:w="1627" w:type="dxa"/>
          </w:tcPr>
          <w:p w14:paraId="5919C091" w14:textId="17192459" w:rsidR="00B267EA" w:rsidRPr="003D4ABF" w:rsidRDefault="00B267EA" w:rsidP="00085BD6">
            <w:pPr>
              <w:pStyle w:val="TAL"/>
              <w:keepNext w:val="0"/>
            </w:pPr>
            <w:r w:rsidRPr="003D4ABF">
              <w:t>Added</w:t>
            </w:r>
          </w:p>
        </w:tc>
      </w:tr>
      <w:tr w:rsidR="00B267EA" w:rsidRPr="003D4ABF" w14:paraId="729A6149" w14:textId="77777777" w:rsidTr="00B267EA">
        <w:trPr>
          <w:cantSplit/>
        </w:trPr>
        <w:tc>
          <w:tcPr>
            <w:tcW w:w="1980" w:type="dxa"/>
          </w:tcPr>
          <w:p w14:paraId="1472351E" w14:textId="144AAF83" w:rsidR="00B267EA" w:rsidRPr="003D4ABF" w:rsidRDefault="00B267EA" w:rsidP="00085BD6">
            <w:pPr>
              <w:pStyle w:val="TAL"/>
              <w:keepNext w:val="0"/>
              <w:rPr>
                <w:szCs w:val="18"/>
              </w:rPr>
            </w:pPr>
            <w:r w:rsidRPr="003D4ABF">
              <w:rPr>
                <w:szCs w:val="18"/>
              </w:rPr>
              <w:t>Information for EAS IP Replacement in 5GC</w:t>
            </w:r>
          </w:p>
        </w:tc>
        <w:tc>
          <w:tcPr>
            <w:tcW w:w="2912" w:type="dxa"/>
          </w:tcPr>
          <w:p w14:paraId="7C6C6DFA" w14:textId="3A4916B1" w:rsidR="00B267EA" w:rsidRPr="003D4ABF" w:rsidRDefault="00B267EA" w:rsidP="00085BD6">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B267EA" w:rsidRPr="003D4ABF" w:rsidRDefault="00B267EA" w:rsidP="00085BD6">
            <w:pPr>
              <w:pStyle w:val="TAL"/>
              <w:keepNext w:val="0"/>
              <w:rPr>
                <w:szCs w:val="18"/>
              </w:rPr>
            </w:pPr>
          </w:p>
        </w:tc>
        <w:tc>
          <w:tcPr>
            <w:tcW w:w="1748" w:type="dxa"/>
          </w:tcPr>
          <w:p w14:paraId="08FB3B46" w14:textId="0CBD402A" w:rsidR="00B267EA" w:rsidRPr="003D4ABF" w:rsidRDefault="00B267EA" w:rsidP="00085BD6">
            <w:pPr>
              <w:pStyle w:val="TAL"/>
              <w:keepNext w:val="0"/>
            </w:pPr>
            <w:r w:rsidRPr="003D4ABF">
              <w:t>Yes</w:t>
            </w:r>
          </w:p>
        </w:tc>
        <w:tc>
          <w:tcPr>
            <w:tcW w:w="1627" w:type="dxa"/>
          </w:tcPr>
          <w:p w14:paraId="291DAD9E" w14:textId="5353507E" w:rsidR="00B267EA" w:rsidRPr="003D4ABF" w:rsidRDefault="00B267EA" w:rsidP="00085BD6">
            <w:pPr>
              <w:pStyle w:val="TAL"/>
              <w:keepNext w:val="0"/>
            </w:pPr>
            <w:r w:rsidRPr="003D4ABF">
              <w:t>Added</w:t>
            </w:r>
          </w:p>
        </w:tc>
      </w:tr>
      <w:tr w:rsidR="00B267EA" w:rsidRPr="003D4ABF" w14:paraId="34276090" w14:textId="77777777" w:rsidTr="00B267EA">
        <w:trPr>
          <w:cantSplit/>
        </w:trPr>
        <w:tc>
          <w:tcPr>
            <w:tcW w:w="1980" w:type="dxa"/>
          </w:tcPr>
          <w:p w14:paraId="625FBE62" w14:textId="3F4C9026" w:rsidR="00B267EA" w:rsidRPr="003D4ABF" w:rsidRDefault="00B267EA" w:rsidP="00085BD6">
            <w:pPr>
              <w:pStyle w:val="TAL"/>
              <w:keepNext w:val="0"/>
              <w:rPr>
                <w:szCs w:val="18"/>
              </w:rPr>
            </w:pPr>
            <w:r>
              <w:rPr>
                <w:szCs w:val="18"/>
              </w:rPr>
              <w:t>EAS Correlation indication</w:t>
            </w:r>
          </w:p>
        </w:tc>
        <w:tc>
          <w:tcPr>
            <w:tcW w:w="2912" w:type="dxa"/>
          </w:tcPr>
          <w:p w14:paraId="0E17AED7" w14:textId="16B1F7F0" w:rsidR="00B267EA" w:rsidRPr="003D4ABF" w:rsidRDefault="00B267EA" w:rsidP="00085BD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B267EA" w:rsidRPr="003D4ABF" w:rsidRDefault="00B267EA" w:rsidP="00085BD6">
            <w:pPr>
              <w:pStyle w:val="TAL"/>
              <w:keepNext w:val="0"/>
              <w:rPr>
                <w:szCs w:val="18"/>
              </w:rPr>
            </w:pPr>
          </w:p>
        </w:tc>
        <w:tc>
          <w:tcPr>
            <w:tcW w:w="1748" w:type="dxa"/>
          </w:tcPr>
          <w:p w14:paraId="02C8E9CA" w14:textId="4CEF85F8" w:rsidR="00B267EA" w:rsidRPr="003D4ABF" w:rsidRDefault="00B267EA" w:rsidP="00085BD6">
            <w:pPr>
              <w:pStyle w:val="TAL"/>
              <w:keepNext w:val="0"/>
            </w:pPr>
            <w:r w:rsidRPr="003D4ABF">
              <w:t>Yes</w:t>
            </w:r>
          </w:p>
        </w:tc>
        <w:tc>
          <w:tcPr>
            <w:tcW w:w="1627" w:type="dxa"/>
          </w:tcPr>
          <w:p w14:paraId="70BD95C3" w14:textId="1BF35E01" w:rsidR="00B267EA" w:rsidRPr="003D4ABF" w:rsidRDefault="00B267EA" w:rsidP="00085BD6">
            <w:pPr>
              <w:pStyle w:val="TAL"/>
              <w:keepNext w:val="0"/>
            </w:pPr>
            <w:r w:rsidRPr="003D4ABF">
              <w:t>Added</w:t>
            </w:r>
          </w:p>
        </w:tc>
      </w:tr>
      <w:tr w:rsidR="00B267EA" w:rsidRPr="003D4ABF" w14:paraId="0732A317" w14:textId="77777777" w:rsidTr="00B267EA">
        <w:trPr>
          <w:cantSplit/>
        </w:trPr>
        <w:tc>
          <w:tcPr>
            <w:tcW w:w="1980" w:type="dxa"/>
          </w:tcPr>
          <w:p w14:paraId="03D2FAC3" w14:textId="5084632A" w:rsidR="00B267EA" w:rsidRPr="003D4ABF" w:rsidRDefault="00B267EA" w:rsidP="00085BD6">
            <w:pPr>
              <w:pStyle w:val="TAL"/>
              <w:keepNext w:val="0"/>
              <w:rPr>
                <w:szCs w:val="18"/>
              </w:rPr>
            </w:pPr>
            <w:r>
              <w:rPr>
                <w:szCs w:val="18"/>
              </w:rPr>
              <w:t>Traffic Correlation ID</w:t>
            </w:r>
          </w:p>
        </w:tc>
        <w:tc>
          <w:tcPr>
            <w:tcW w:w="2912" w:type="dxa"/>
          </w:tcPr>
          <w:p w14:paraId="4FEAB33A" w14:textId="1A3B4E58" w:rsidR="00B267EA" w:rsidRPr="003D4ABF" w:rsidRDefault="00B267EA" w:rsidP="00085BD6">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B267EA" w:rsidRPr="003D4ABF" w:rsidRDefault="00B267EA" w:rsidP="00085BD6">
            <w:pPr>
              <w:pStyle w:val="TAL"/>
              <w:keepNext w:val="0"/>
              <w:rPr>
                <w:szCs w:val="18"/>
              </w:rPr>
            </w:pPr>
          </w:p>
        </w:tc>
        <w:tc>
          <w:tcPr>
            <w:tcW w:w="1748" w:type="dxa"/>
          </w:tcPr>
          <w:p w14:paraId="365F8FA7" w14:textId="626A053B" w:rsidR="00B267EA" w:rsidRPr="003D4ABF" w:rsidRDefault="00B267EA" w:rsidP="00085BD6">
            <w:pPr>
              <w:pStyle w:val="TAL"/>
              <w:keepNext w:val="0"/>
            </w:pPr>
            <w:r w:rsidRPr="003D4ABF">
              <w:t>Yes</w:t>
            </w:r>
          </w:p>
        </w:tc>
        <w:tc>
          <w:tcPr>
            <w:tcW w:w="1627" w:type="dxa"/>
          </w:tcPr>
          <w:p w14:paraId="0B16DD40" w14:textId="1857A378" w:rsidR="00B267EA" w:rsidRPr="003D4ABF" w:rsidRDefault="00B267EA" w:rsidP="00085BD6">
            <w:pPr>
              <w:pStyle w:val="TAL"/>
              <w:keepNext w:val="0"/>
            </w:pPr>
            <w:r w:rsidRPr="003D4ABF">
              <w:t>Added</w:t>
            </w:r>
          </w:p>
        </w:tc>
      </w:tr>
      <w:tr w:rsidR="00B267EA" w:rsidRPr="003D4ABF" w14:paraId="015611AE" w14:textId="77777777" w:rsidTr="00B267EA">
        <w:trPr>
          <w:cantSplit/>
        </w:trPr>
        <w:tc>
          <w:tcPr>
            <w:tcW w:w="1980" w:type="dxa"/>
          </w:tcPr>
          <w:p w14:paraId="6442AEDA" w14:textId="349EC939" w:rsidR="00B267EA" w:rsidRPr="003D4ABF" w:rsidRDefault="00B267EA" w:rsidP="00085BD6">
            <w:pPr>
              <w:pStyle w:val="TAL"/>
              <w:keepNext w:val="0"/>
              <w:rPr>
                <w:szCs w:val="18"/>
              </w:rPr>
            </w:pPr>
            <w:r>
              <w:rPr>
                <w:szCs w:val="18"/>
              </w:rPr>
              <w:t>Common EAS IP address</w:t>
            </w:r>
          </w:p>
        </w:tc>
        <w:tc>
          <w:tcPr>
            <w:tcW w:w="2912" w:type="dxa"/>
          </w:tcPr>
          <w:p w14:paraId="6D3AC96B" w14:textId="657F3BF5" w:rsidR="00B267EA" w:rsidRPr="003D4ABF" w:rsidRDefault="00B267EA" w:rsidP="00085BD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B267EA" w:rsidRPr="003D4ABF" w:rsidRDefault="00B267EA" w:rsidP="00085BD6">
            <w:pPr>
              <w:pStyle w:val="TAL"/>
              <w:keepNext w:val="0"/>
              <w:rPr>
                <w:szCs w:val="18"/>
              </w:rPr>
            </w:pPr>
          </w:p>
        </w:tc>
        <w:tc>
          <w:tcPr>
            <w:tcW w:w="1748" w:type="dxa"/>
          </w:tcPr>
          <w:p w14:paraId="628D7718" w14:textId="30DAE7D0" w:rsidR="00B267EA" w:rsidRPr="003D4ABF" w:rsidRDefault="00B267EA" w:rsidP="00085BD6">
            <w:pPr>
              <w:pStyle w:val="TAL"/>
              <w:keepNext w:val="0"/>
            </w:pPr>
            <w:r w:rsidRPr="003D4ABF">
              <w:t>Yes</w:t>
            </w:r>
          </w:p>
        </w:tc>
        <w:tc>
          <w:tcPr>
            <w:tcW w:w="1627" w:type="dxa"/>
          </w:tcPr>
          <w:p w14:paraId="681ED173" w14:textId="58FBF618" w:rsidR="00B267EA" w:rsidRPr="003D4ABF" w:rsidRDefault="00B267EA" w:rsidP="00085BD6">
            <w:pPr>
              <w:pStyle w:val="TAL"/>
              <w:keepNext w:val="0"/>
            </w:pPr>
            <w:r w:rsidRPr="003D4ABF">
              <w:t>Added</w:t>
            </w:r>
          </w:p>
        </w:tc>
      </w:tr>
      <w:tr w:rsidR="00D20316" w:rsidRPr="003D4ABF" w14:paraId="1F2D0CA7" w14:textId="77777777" w:rsidTr="00F51A9E">
        <w:trPr>
          <w:cantSplit/>
        </w:trPr>
        <w:tc>
          <w:tcPr>
            <w:tcW w:w="1980" w:type="dxa"/>
          </w:tcPr>
          <w:p w14:paraId="1FCAD58E" w14:textId="3345363C" w:rsidR="00D20316" w:rsidRPr="003D4ABF" w:rsidRDefault="00D20316" w:rsidP="00085BD6">
            <w:pPr>
              <w:pStyle w:val="TAL"/>
              <w:keepNext w:val="0"/>
              <w:rPr>
                <w:szCs w:val="18"/>
              </w:rPr>
            </w:pPr>
            <w:r>
              <w:rPr>
                <w:szCs w:val="18"/>
              </w:rPr>
              <w:t>Common DNAI</w:t>
            </w:r>
          </w:p>
        </w:tc>
        <w:tc>
          <w:tcPr>
            <w:tcW w:w="2912" w:type="dxa"/>
          </w:tcPr>
          <w:p w14:paraId="436F6222" w14:textId="6059A70C" w:rsidR="00D20316" w:rsidRPr="003D4ABF" w:rsidRDefault="00D20316" w:rsidP="00085BD6">
            <w:pPr>
              <w:pStyle w:val="TAL"/>
              <w:keepNext w:val="0"/>
              <w:rPr>
                <w:szCs w:val="18"/>
              </w:rPr>
            </w:pPr>
            <w:r>
              <w:rPr>
                <w:szCs w:val="18"/>
              </w:rPr>
              <w:t>Common DNAI applicable to the set of UEs identified by a traffic correlation ID.</w:t>
            </w:r>
          </w:p>
        </w:tc>
        <w:tc>
          <w:tcPr>
            <w:tcW w:w="1364" w:type="dxa"/>
          </w:tcPr>
          <w:p w14:paraId="23147903" w14:textId="77777777" w:rsidR="00D20316" w:rsidRPr="003D4ABF" w:rsidRDefault="00D20316" w:rsidP="00085BD6">
            <w:pPr>
              <w:pStyle w:val="TAL"/>
              <w:keepNext w:val="0"/>
              <w:rPr>
                <w:szCs w:val="18"/>
              </w:rPr>
            </w:pPr>
          </w:p>
        </w:tc>
        <w:tc>
          <w:tcPr>
            <w:tcW w:w="1748" w:type="dxa"/>
          </w:tcPr>
          <w:p w14:paraId="63732694" w14:textId="00F8140B" w:rsidR="00D20316" w:rsidRPr="003D4ABF" w:rsidRDefault="00D20316" w:rsidP="00085BD6">
            <w:pPr>
              <w:pStyle w:val="TAL"/>
              <w:keepNext w:val="0"/>
            </w:pPr>
            <w:r w:rsidRPr="003D4ABF">
              <w:t>Yes</w:t>
            </w:r>
          </w:p>
        </w:tc>
        <w:tc>
          <w:tcPr>
            <w:tcW w:w="1627" w:type="dxa"/>
          </w:tcPr>
          <w:p w14:paraId="539BE856" w14:textId="4825A39E" w:rsidR="00D20316" w:rsidRPr="003D4ABF" w:rsidRDefault="00D20316" w:rsidP="00085BD6">
            <w:pPr>
              <w:pStyle w:val="TAL"/>
              <w:keepNext w:val="0"/>
            </w:pPr>
            <w:r w:rsidRPr="003D4ABF">
              <w:t>Added</w:t>
            </w:r>
          </w:p>
        </w:tc>
      </w:tr>
      <w:tr w:rsidR="00D20316" w:rsidRPr="003D4ABF" w14:paraId="110E4409" w14:textId="77777777" w:rsidTr="00B267EA">
        <w:trPr>
          <w:cantSplit/>
        </w:trPr>
        <w:tc>
          <w:tcPr>
            <w:tcW w:w="1980" w:type="dxa"/>
          </w:tcPr>
          <w:p w14:paraId="5DF0FF13" w14:textId="46832085" w:rsidR="00D20316" w:rsidRPr="003D4ABF" w:rsidRDefault="00D20316" w:rsidP="00085BD6">
            <w:pPr>
              <w:pStyle w:val="TAL"/>
              <w:keepNext w:val="0"/>
              <w:rPr>
                <w:szCs w:val="18"/>
              </w:rPr>
            </w:pPr>
            <w:r>
              <w:rPr>
                <w:szCs w:val="18"/>
              </w:rPr>
              <w:t>FQDN(s)</w:t>
            </w:r>
          </w:p>
        </w:tc>
        <w:tc>
          <w:tcPr>
            <w:tcW w:w="2912" w:type="dxa"/>
          </w:tcPr>
          <w:p w14:paraId="017664F5" w14:textId="3BF8E860" w:rsidR="00D20316" w:rsidRPr="003D4ABF" w:rsidRDefault="00D20316" w:rsidP="00085BD6">
            <w:pPr>
              <w:pStyle w:val="TAL"/>
              <w:keepNext w:val="0"/>
              <w:rPr>
                <w:szCs w:val="18"/>
              </w:rPr>
            </w:pPr>
            <w:r>
              <w:rPr>
                <w:szCs w:val="18"/>
              </w:rPr>
              <w:t>FQDN(s) for the application indicated in the PCC rule (see clause 5.6.7 of TS 23.501 [2]).</w:t>
            </w:r>
          </w:p>
        </w:tc>
        <w:tc>
          <w:tcPr>
            <w:tcW w:w="1364" w:type="dxa"/>
          </w:tcPr>
          <w:p w14:paraId="360BBCE8" w14:textId="77777777" w:rsidR="00D20316" w:rsidRPr="003D4ABF" w:rsidRDefault="00D20316" w:rsidP="00085BD6">
            <w:pPr>
              <w:pStyle w:val="TAL"/>
              <w:keepNext w:val="0"/>
              <w:rPr>
                <w:szCs w:val="18"/>
              </w:rPr>
            </w:pPr>
          </w:p>
        </w:tc>
        <w:tc>
          <w:tcPr>
            <w:tcW w:w="1748" w:type="dxa"/>
          </w:tcPr>
          <w:p w14:paraId="7B5AE912" w14:textId="71E9DEB8" w:rsidR="00D20316" w:rsidRPr="003D4ABF" w:rsidRDefault="00D20316" w:rsidP="00085BD6">
            <w:pPr>
              <w:pStyle w:val="TAL"/>
              <w:keepNext w:val="0"/>
            </w:pPr>
            <w:r w:rsidRPr="003D4ABF">
              <w:t>Yes</w:t>
            </w:r>
          </w:p>
        </w:tc>
        <w:tc>
          <w:tcPr>
            <w:tcW w:w="1627" w:type="dxa"/>
          </w:tcPr>
          <w:p w14:paraId="69AC4635" w14:textId="34121C80" w:rsidR="00D20316" w:rsidRPr="003D4ABF" w:rsidRDefault="00D20316" w:rsidP="00085BD6">
            <w:pPr>
              <w:pStyle w:val="TAL"/>
              <w:keepNext w:val="0"/>
            </w:pPr>
            <w:r w:rsidRPr="003D4ABF">
              <w:t>Added</w:t>
            </w:r>
          </w:p>
        </w:tc>
      </w:tr>
      <w:tr w:rsidR="00D20316" w:rsidRPr="003D4ABF" w14:paraId="3CF59F94" w14:textId="77777777" w:rsidTr="007953F3">
        <w:trPr>
          <w:cantSplit/>
        </w:trPr>
        <w:tc>
          <w:tcPr>
            <w:tcW w:w="1980" w:type="dxa"/>
          </w:tcPr>
          <w:p w14:paraId="21F11D66" w14:textId="661995F7" w:rsidR="00D20316" w:rsidRPr="003D4ABF" w:rsidRDefault="00D20316" w:rsidP="00085BD6">
            <w:pPr>
              <w:pStyle w:val="TAL"/>
              <w:keepNext w:val="0"/>
              <w:rPr>
                <w:szCs w:val="18"/>
              </w:rPr>
            </w:pPr>
            <w:r>
              <w:rPr>
                <w:szCs w:val="18"/>
              </w:rPr>
              <w:t>NEF information</w:t>
            </w:r>
          </w:p>
        </w:tc>
        <w:tc>
          <w:tcPr>
            <w:tcW w:w="2912" w:type="dxa"/>
          </w:tcPr>
          <w:p w14:paraId="3A01A813" w14:textId="28881F51" w:rsidR="00D20316" w:rsidRPr="003D4ABF" w:rsidRDefault="00D20316" w:rsidP="00085BD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D20316" w:rsidRPr="003D4ABF" w:rsidRDefault="00D20316" w:rsidP="00085BD6">
            <w:pPr>
              <w:pStyle w:val="TAL"/>
              <w:keepNext w:val="0"/>
              <w:rPr>
                <w:szCs w:val="18"/>
              </w:rPr>
            </w:pPr>
          </w:p>
        </w:tc>
        <w:tc>
          <w:tcPr>
            <w:tcW w:w="1748" w:type="dxa"/>
          </w:tcPr>
          <w:p w14:paraId="5DE07C40" w14:textId="4B87B3BA" w:rsidR="00D20316" w:rsidRPr="003D4ABF" w:rsidRDefault="00D20316" w:rsidP="00085BD6">
            <w:pPr>
              <w:pStyle w:val="TAL"/>
              <w:keepNext w:val="0"/>
            </w:pPr>
            <w:r w:rsidRPr="003D4ABF">
              <w:t>Yes</w:t>
            </w:r>
          </w:p>
        </w:tc>
        <w:tc>
          <w:tcPr>
            <w:tcW w:w="1627" w:type="dxa"/>
          </w:tcPr>
          <w:p w14:paraId="080B84E3" w14:textId="3006C9C7" w:rsidR="00D20316" w:rsidRPr="003D4ABF" w:rsidRDefault="00D20316" w:rsidP="00085BD6">
            <w:pPr>
              <w:pStyle w:val="TAL"/>
              <w:keepNext w:val="0"/>
            </w:pPr>
            <w:r w:rsidRPr="003D4ABF">
              <w:t>Added</w:t>
            </w:r>
          </w:p>
        </w:tc>
      </w:tr>
      <w:tr w:rsidR="00D20316" w:rsidRPr="003D4ABF" w14:paraId="14887F39" w14:textId="77777777" w:rsidTr="00B267EA">
        <w:trPr>
          <w:cantSplit/>
        </w:trPr>
        <w:tc>
          <w:tcPr>
            <w:tcW w:w="1980" w:type="dxa"/>
          </w:tcPr>
          <w:p w14:paraId="08FFF287" w14:textId="77777777" w:rsidR="00D20316" w:rsidRPr="003D4ABF" w:rsidRDefault="00D20316" w:rsidP="00085BD6">
            <w:pPr>
              <w:pStyle w:val="TAL"/>
              <w:keepNext w:val="0"/>
            </w:pPr>
            <w:r w:rsidRPr="003D4ABF">
              <w:rPr>
                <w:b/>
                <w:szCs w:val="18"/>
              </w:rPr>
              <w:t>NBIFOM related control Information</w:t>
            </w:r>
          </w:p>
        </w:tc>
        <w:tc>
          <w:tcPr>
            <w:tcW w:w="2912" w:type="dxa"/>
          </w:tcPr>
          <w:p w14:paraId="5E07E1E2" w14:textId="20F865A3" w:rsidR="00D20316" w:rsidRPr="003D4ABF" w:rsidRDefault="00D20316" w:rsidP="00085BD6">
            <w:pPr>
              <w:pStyle w:val="TAL"/>
              <w:keepNext w:val="0"/>
            </w:pPr>
            <w:r w:rsidRPr="003D4ABF">
              <w:rPr>
                <w:i/>
                <w:szCs w:val="18"/>
              </w:rPr>
              <w:t>This part describes PCC rule information related with NBIFOM.</w:t>
            </w:r>
          </w:p>
        </w:tc>
        <w:tc>
          <w:tcPr>
            <w:tcW w:w="1364" w:type="dxa"/>
          </w:tcPr>
          <w:p w14:paraId="6F7187D2" w14:textId="77777777" w:rsidR="00D20316" w:rsidRPr="003D4ABF" w:rsidRDefault="00D20316" w:rsidP="00085BD6">
            <w:pPr>
              <w:pStyle w:val="TAL"/>
              <w:keepNext w:val="0"/>
              <w:rPr>
                <w:szCs w:val="18"/>
              </w:rPr>
            </w:pPr>
          </w:p>
        </w:tc>
        <w:tc>
          <w:tcPr>
            <w:tcW w:w="1748" w:type="dxa"/>
          </w:tcPr>
          <w:p w14:paraId="717472A1" w14:textId="77777777" w:rsidR="00D20316" w:rsidRPr="003D4ABF" w:rsidRDefault="00D20316" w:rsidP="00085BD6">
            <w:pPr>
              <w:pStyle w:val="TAL"/>
              <w:keepNext w:val="0"/>
            </w:pPr>
          </w:p>
        </w:tc>
        <w:tc>
          <w:tcPr>
            <w:tcW w:w="1627" w:type="dxa"/>
          </w:tcPr>
          <w:p w14:paraId="1B5E87B2" w14:textId="77777777" w:rsidR="00D20316" w:rsidRPr="003D4ABF" w:rsidRDefault="00D20316" w:rsidP="00085BD6">
            <w:pPr>
              <w:pStyle w:val="TAL"/>
              <w:keepNext w:val="0"/>
            </w:pPr>
          </w:p>
        </w:tc>
      </w:tr>
      <w:tr w:rsidR="00D20316" w:rsidRPr="003D4ABF" w14:paraId="379FE828" w14:textId="77777777" w:rsidTr="00B267EA">
        <w:trPr>
          <w:cantSplit/>
        </w:trPr>
        <w:tc>
          <w:tcPr>
            <w:tcW w:w="1980" w:type="dxa"/>
          </w:tcPr>
          <w:p w14:paraId="53857317" w14:textId="77777777" w:rsidR="00D20316" w:rsidRPr="003D4ABF" w:rsidRDefault="00D20316" w:rsidP="00085BD6">
            <w:pPr>
              <w:pStyle w:val="TAL"/>
              <w:keepNext w:val="0"/>
            </w:pPr>
            <w:r w:rsidRPr="003D4ABF">
              <w:rPr>
                <w:szCs w:val="18"/>
              </w:rPr>
              <w:t>Allowed Access Type</w:t>
            </w:r>
          </w:p>
        </w:tc>
        <w:tc>
          <w:tcPr>
            <w:tcW w:w="2912" w:type="dxa"/>
          </w:tcPr>
          <w:p w14:paraId="419D1AD6" w14:textId="745FCFD1" w:rsidR="00D20316" w:rsidRPr="003D4ABF" w:rsidRDefault="00D20316" w:rsidP="00085BD6">
            <w:pPr>
              <w:pStyle w:val="TAL"/>
              <w:keepNext w:val="0"/>
            </w:pPr>
            <w:r w:rsidRPr="003D4ABF">
              <w:rPr>
                <w:szCs w:val="18"/>
              </w:rPr>
              <w:t>The access to be used for traffic identified by the PCC rule.</w:t>
            </w:r>
          </w:p>
        </w:tc>
        <w:tc>
          <w:tcPr>
            <w:tcW w:w="1364" w:type="dxa"/>
          </w:tcPr>
          <w:p w14:paraId="431B69A5" w14:textId="77777777" w:rsidR="00D20316" w:rsidRPr="003D4ABF" w:rsidRDefault="00D20316" w:rsidP="00085BD6">
            <w:pPr>
              <w:pStyle w:val="TAL"/>
              <w:keepNext w:val="0"/>
              <w:rPr>
                <w:szCs w:val="18"/>
              </w:rPr>
            </w:pPr>
          </w:p>
        </w:tc>
        <w:tc>
          <w:tcPr>
            <w:tcW w:w="1748" w:type="dxa"/>
          </w:tcPr>
          <w:p w14:paraId="0DB0B9FC" w14:textId="77777777" w:rsidR="00D20316" w:rsidRPr="003D4ABF" w:rsidRDefault="00D20316" w:rsidP="00085BD6">
            <w:pPr>
              <w:pStyle w:val="TAL"/>
              <w:keepNext w:val="0"/>
            </w:pPr>
          </w:p>
        </w:tc>
        <w:tc>
          <w:tcPr>
            <w:tcW w:w="1627" w:type="dxa"/>
          </w:tcPr>
          <w:p w14:paraId="4FDBA042" w14:textId="77777777" w:rsidR="00D20316" w:rsidRPr="003D4ABF" w:rsidRDefault="00D20316" w:rsidP="00085BD6">
            <w:pPr>
              <w:pStyle w:val="TAL"/>
              <w:keepNext w:val="0"/>
            </w:pPr>
            <w:r w:rsidRPr="003D4ABF">
              <w:t>Removed</w:t>
            </w:r>
          </w:p>
        </w:tc>
      </w:tr>
      <w:tr w:rsidR="00D20316" w:rsidRPr="003D4ABF" w14:paraId="216E16F9" w14:textId="77777777" w:rsidTr="00B267EA">
        <w:trPr>
          <w:cantSplit/>
        </w:trPr>
        <w:tc>
          <w:tcPr>
            <w:tcW w:w="1980" w:type="dxa"/>
          </w:tcPr>
          <w:p w14:paraId="0C9A1AC1" w14:textId="77777777" w:rsidR="00D20316" w:rsidRPr="003D4ABF" w:rsidRDefault="00D20316" w:rsidP="00085BD6">
            <w:pPr>
              <w:pStyle w:val="TAL"/>
              <w:keepNext w:val="0"/>
              <w:rPr>
                <w:szCs w:val="18"/>
              </w:rPr>
            </w:pPr>
            <w:r w:rsidRPr="003D4ABF">
              <w:rPr>
                <w:b/>
                <w:szCs w:val="18"/>
              </w:rPr>
              <w:t>RAN support information</w:t>
            </w:r>
          </w:p>
        </w:tc>
        <w:tc>
          <w:tcPr>
            <w:tcW w:w="2912" w:type="dxa"/>
          </w:tcPr>
          <w:p w14:paraId="0F0117E3" w14:textId="77777777" w:rsidR="00D20316" w:rsidRPr="003D4ABF" w:rsidRDefault="00D20316" w:rsidP="00085BD6">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20316" w:rsidRPr="003D4ABF" w:rsidRDefault="00D20316" w:rsidP="00085BD6">
            <w:pPr>
              <w:pStyle w:val="TAL"/>
              <w:keepNext w:val="0"/>
              <w:rPr>
                <w:szCs w:val="18"/>
              </w:rPr>
            </w:pPr>
          </w:p>
        </w:tc>
        <w:tc>
          <w:tcPr>
            <w:tcW w:w="1748" w:type="dxa"/>
          </w:tcPr>
          <w:p w14:paraId="296B9640" w14:textId="77777777" w:rsidR="00D20316" w:rsidRPr="003D4ABF" w:rsidRDefault="00D20316" w:rsidP="00085BD6">
            <w:pPr>
              <w:pStyle w:val="TAL"/>
              <w:keepNext w:val="0"/>
            </w:pPr>
          </w:p>
        </w:tc>
        <w:tc>
          <w:tcPr>
            <w:tcW w:w="1627" w:type="dxa"/>
          </w:tcPr>
          <w:p w14:paraId="1F6FDC96" w14:textId="77777777" w:rsidR="00D20316" w:rsidRPr="003D4ABF" w:rsidRDefault="00D20316" w:rsidP="00085BD6">
            <w:pPr>
              <w:pStyle w:val="TAL"/>
              <w:keepNext w:val="0"/>
            </w:pPr>
          </w:p>
        </w:tc>
      </w:tr>
      <w:tr w:rsidR="00D20316" w:rsidRPr="003D4ABF" w14:paraId="47470B49" w14:textId="77777777" w:rsidTr="00B267EA">
        <w:trPr>
          <w:cantSplit/>
        </w:trPr>
        <w:tc>
          <w:tcPr>
            <w:tcW w:w="1980" w:type="dxa"/>
          </w:tcPr>
          <w:p w14:paraId="177415F1" w14:textId="77777777" w:rsidR="00D20316" w:rsidRPr="003D4ABF" w:rsidRDefault="00D20316" w:rsidP="00085BD6">
            <w:pPr>
              <w:pStyle w:val="TAL"/>
              <w:keepNext w:val="0"/>
            </w:pPr>
            <w:r w:rsidRPr="003D4ABF">
              <w:t>UL Maximum Packet Loss Rate</w:t>
            </w:r>
          </w:p>
        </w:tc>
        <w:tc>
          <w:tcPr>
            <w:tcW w:w="2912" w:type="dxa"/>
          </w:tcPr>
          <w:p w14:paraId="5B7A7CF7" w14:textId="24F9C6C1"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D20316" w:rsidRPr="003D4ABF" w:rsidRDefault="00D20316" w:rsidP="00085BD6">
            <w:pPr>
              <w:pStyle w:val="TAL"/>
              <w:keepNext w:val="0"/>
            </w:pPr>
            <w:r w:rsidRPr="003D4ABF">
              <w:t>Yes</w:t>
            </w:r>
          </w:p>
        </w:tc>
        <w:tc>
          <w:tcPr>
            <w:tcW w:w="1627" w:type="dxa"/>
          </w:tcPr>
          <w:p w14:paraId="79F1AB56" w14:textId="77777777" w:rsidR="00D20316" w:rsidRPr="003D4ABF" w:rsidRDefault="00D20316" w:rsidP="00085BD6">
            <w:pPr>
              <w:pStyle w:val="TAL"/>
              <w:keepNext w:val="0"/>
            </w:pPr>
            <w:r w:rsidRPr="003D4ABF">
              <w:t>None</w:t>
            </w:r>
          </w:p>
        </w:tc>
      </w:tr>
      <w:tr w:rsidR="00D20316" w:rsidRPr="003D4ABF" w14:paraId="74EFBA82" w14:textId="77777777" w:rsidTr="00B267EA">
        <w:trPr>
          <w:cantSplit/>
        </w:trPr>
        <w:tc>
          <w:tcPr>
            <w:tcW w:w="1980" w:type="dxa"/>
          </w:tcPr>
          <w:p w14:paraId="0B88D1E7" w14:textId="77777777" w:rsidR="00D20316" w:rsidRPr="003D4ABF" w:rsidRDefault="00D20316" w:rsidP="00085BD6">
            <w:pPr>
              <w:pStyle w:val="TAL"/>
              <w:keepNext w:val="0"/>
            </w:pPr>
            <w:r w:rsidRPr="003D4ABF">
              <w:t>DL Maximum Packet Loss Rate</w:t>
            </w:r>
          </w:p>
        </w:tc>
        <w:tc>
          <w:tcPr>
            <w:tcW w:w="2912" w:type="dxa"/>
          </w:tcPr>
          <w:p w14:paraId="1AE9515A" w14:textId="7D8C4E3E"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D20316" w:rsidRPr="003D4ABF" w:rsidRDefault="00D20316" w:rsidP="00085BD6">
            <w:pPr>
              <w:pStyle w:val="TAL"/>
              <w:keepNext w:val="0"/>
            </w:pPr>
            <w:r w:rsidRPr="003D4ABF">
              <w:t>Yes</w:t>
            </w:r>
          </w:p>
        </w:tc>
        <w:tc>
          <w:tcPr>
            <w:tcW w:w="1627" w:type="dxa"/>
          </w:tcPr>
          <w:p w14:paraId="01249EE0" w14:textId="77777777" w:rsidR="00D20316" w:rsidRPr="003D4ABF" w:rsidRDefault="00D20316" w:rsidP="00085BD6">
            <w:pPr>
              <w:pStyle w:val="TAL"/>
              <w:keepNext w:val="0"/>
            </w:pPr>
            <w:r w:rsidRPr="003D4ABF">
              <w:t>None</w:t>
            </w:r>
          </w:p>
        </w:tc>
      </w:tr>
      <w:tr w:rsidR="00D20316" w:rsidRPr="003D4ABF" w14:paraId="5C0EE675" w14:textId="77777777" w:rsidTr="00B267EA">
        <w:trPr>
          <w:cantSplit/>
        </w:trPr>
        <w:tc>
          <w:tcPr>
            <w:tcW w:w="1980" w:type="dxa"/>
          </w:tcPr>
          <w:p w14:paraId="2BD303D7" w14:textId="77777777" w:rsidR="00D20316" w:rsidRPr="000050FB" w:rsidRDefault="00D20316" w:rsidP="00085BD6">
            <w:pPr>
              <w:pStyle w:val="TAL"/>
              <w:keepNext w:val="0"/>
              <w:rPr>
                <w:b/>
                <w:lang w:val="fr-FR"/>
              </w:rPr>
            </w:pPr>
            <w:r w:rsidRPr="000050FB">
              <w:rPr>
                <w:b/>
                <w:lang w:val="fr-FR"/>
              </w:rPr>
              <w:t>MA PDU Session Control</w:t>
            </w:r>
          </w:p>
          <w:p w14:paraId="594722CD" w14:textId="77777777" w:rsidR="00D20316" w:rsidRPr="000050FB" w:rsidRDefault="00D20316" w:rsidP="00085BD6">
            <w:pPr>
              <w:pStyle w:val="TAL"/>
              <w:keepNext w:val="0"/>
              <w:rPr>
                <w:b/>
                <w:lang w:val="fr-FR"/>
              </w:rPr>
            </w:pPr>
            <w:r w:rsidRPr="000050FB">
              <w:rPr>
                <w:b/>
                <w:lang w:val="fr-FR"/>
              </w:rPr>
              <w:t>(NOTE 20)</w:t>
            </w:r>
          </w:p>
        </w:tc>
        <w:tc>
          <w:tcPr>
            <w:tcW w:w="2912" w:type="dxa"/>
          </w:tcPr>
          <w:p w14:paraId="190EE831" w14:textId="77777777" w:rsidR="00D20316" w:rsidRPr="003D4ABF" w:rsidRDefault="00D20316" w:rsidP="00085BD6">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D20316" w:rsidRPr="003D4ABF" w:rsidRDefault="00D20316" w:rsidP="00085BD6">
            <w:pPr>
              <w:pStyle w:val="TAL"/>
              <w:keepNext w:val="0"/>
              <w:rPr>
                <w:szCs w:val="18"/>
              </w:rPr>
            </w:pPr>
          </w:p>
        </w:tc>
        <w:tc>
          <w:tcPr>
            <w:tcW w:w="1748" w:type="dxa"/>
          </w:tcPr>
          <w:p w14:paraId="359267B3" w14:textId="77777777" w:rsidR="00D20316" w:rsidRPr="003D4ABF" w:rsidRDefault="00D20316" w:rsidP="00085BD6">
            <w:pPr>
              <w:pStyle w:val="TAL"/>
              <w:keepNext w:val="0"/>
            </w:pPr>
            <w:r w:rsidRPr="003D4ABF">
              <w:t>Yes</w:t>
            </w:r>
          </w:p>
        </w:tc>
        <w:tc>
          <w:tcPr>
            <w:tcW w:w="1627" w:type="dxa"/>
          </w:tcPr>
          <w:p w14:paraId="4CA11E29" w14:textId="77777777" w:rsidR="00D20316" w:rsidRPr="003D4ABF" w:rsidRDefault="00D20316" w:rsidP="00085BD6">
            <w:pPr>
              <w:pStyle w:val="TAL"/>
              <w:keepNext w:val="0"/>
            </w:pPr>
            <w:r w:rsidRPr="003D4ABF">
              <w:t>New</w:t>
            </w:r>
          </w:p>
        </w:tc>
      </w:tr>
      <w:tr w:rsidR="00D20316" w:rsidRPr="003D4ABF" w14:paraId="77A9623B" w14:textId="77777777" w:rsidTr="00B267EA">
        <w:trPr>
          <w:cantSplit/>
        </w:trPr>
        <w:tc>
          <w:tcPr>
            <w:tcW w:w="1980" w:type="dxa"/>
          </w:tcPr>
          <w:p w14:paraId="42ABEEFF" w14:textId="77777777" w:rsidR="00D20316" w:rsidRPr="003D4ABF" w:rsidRDefault="00D20316" w:rsidP="00085BD6">
            <w:pPr>
              <w:pStyle w:val="TAL"/>
              <w:keepNext w:val="0"/>
            </w:pPr>
            <w:r w:rsidRPr="003D4ABF">
              <w:lastRenderedPageBreak/>
              <w:t>Application descriptors</w:t>
            </w:r>
          </w:p>
        </w:tc>
        <w:tc>
          <w:tcPr>
            <w:tcW w:w="2912" w:type="dxa"/>
          </w:tcPr>
          <w:p w14:paraId="58FC73F8" w14:textId="4B2CC4FE" w:rsidR="00D20316" w:rsidRPr="003D4ABF" w:rsidRDefault="00D20316" w:rsidP="00085BD6">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20316" w:rsidRPr="003D4ABF" w:rsidRDefault="00D20316" w:rsidP="00085BD6">
            <w:pPr>
              <w:pStyle w:val="TAL"/>
              <w:keepNext w:val="0"/>
              <w:rPr>
                <w:szCs w:val="18"/>
              </w:rPr>
            </w:pPr>
            <w:r w:rsidRPr="003D4ABF">
              <w:rPr>
                <w:szCs w:val="18"/>
              </w:rPr>
              <w:t>Conditional (NOTE 27)</w:t>
            </w:r>
          </w:p>
        </w:tc>
        <w:tc>
          <w:tcPr>
            <w:tcW w:w="1748" w:type="dxa"/>
          </w:tcPr>
          <w:p w14:paraId="747809AB" w14:textId="77777777" w:rsidR="00D20316" w:rsidRPr="003D4ABF" w:rsidRDefault="00D20316" w:rsidP="00085BD6">
            <w:pPr>
              <w:pStyle w:val="TAL"/>
              <w:keepNext w:val="0"/>
            </w:pPr>
            <w:r w:rsidRPr="003D4ABF">
              <w:t>Yes</w:t>
            </w:r>
          </w:p>
        </w:tc>
        <w:tc>
          <w:tcPr>
            <w:tcW w:w="1627" w:type="dxa"/>
          </w:tcPr>
          <w:p w14:paraId="3C17C9E6" w14:textId="77777777" w:rsidR="00D20316" w:rsidRPr="003D4ABF" w:rsidRDefault="00D20316" w:rsidP="00085BD6">
            <w:pPr>
              <w:pStyle w:val="TAL"/>
              <w:keepNext w:val="0"/>
            </w:pPr>
            <w:r w:rsidRPr="003D4ABF">
              <w:t>New</w:t>
            </w:r>
          </w:p>
        </w:tc>
      </w:tr>
      <w:tr w:rsidR="00D20316" w:rsidRPr="003D4ABF" w14:paraId="46D90063" w14:textId="77777777" w:rsidTr="00B267EA">
        <w:trPr>
          <w:cantSplit/>
        </w:trPr>
        <w:tc>
          <w:tcPr>
            <w:tcW w:w="1980" w:type="dxa"/>
          </w:tcPr>
          <w:p w14:paraId="382A5DEE" w14:textId="77777777" w:rsidR="00D20316" w:rsidRPr="003D4ABF" w:rsidRDefault="00D20316" w:rsidP="00085BD6">
            <w:pPr>
              <w:pStyle w:val="TAL"/>
              <w:keepNext w:val="0"/>
            </w:pPr>
            <w:r w:rsidRPr="003D4ABF">
              <w:t>Steering Functionality</w:t>
            </w:r>
          </w:p>
        </w:tc>
        <w:tc>
          <w:tcPr>
            <w:tcW w:w="2912" w:type="dxa"/>
          </w:tcPr>
          <w:p w14:paraId="4C624DE6" w14:textId="77777777" w:rsidR="00D20316" w:rsidRPr="003D4ABF" w:rsidRDefault="00D20316" w:rsidP="00085BD6">
            <w:pPr>
              <w:pStyle w:val="TAL"/>
              <w:keepNext w:val="0"/>
              <w:rPr>
                <w:lang w:eastAsia="ja-JP"/>
              </w:rPr>
            </w:pPr>
            <w:r w:rsidRPr="003D4ABF">
              <w:rPr>
                <w:lang w:eastAsia="ja-JP"/>
              </w:rPr>
              <w:t>Indicates the applicable traffic steering functionality.</w:t>
            </w:r>
          </w:p>
        </w:tc>
        <w:tc>
          <w:tcPr>
            <w:tcW w:w="1364" w:type="dxa"/>
          </w:tcPr>
          <w:p w14:paraId="7253539B" w14:textId="6CBACE61"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D20316" w:rsidRPr="003D4ABF" w:rsidRDefault="00D20316" w:rsidP="00085BD6">
            <w:pPr>
              <w:pStyle w:val="TAL"/>
              <w:keepNext w:val="0"/>
            </w:pPr>
            <w:r w:rsidRPr="003D4ABF">
              <w:t>Yes</w:t>
            </w:r>
          </w:p>
        </w:tc>
        <w:tc>
          <w:tcPr>
            <w:tcW w:w="1627" w:type="dxa"/>
          </w:tcPr>
          <w:p w14:paraId="0D5667CE" w14:textId="77777777" w:rsidR="00D20316" w:rsidRPr="003D4ABF" w:rsidRDefault="00D20316" w:rsidP="00085BD6">
            <w:pPr>
              <w:pStyle w:val="TAL"/>
              <w:keepNext w:val="0"/>
            </w:pPr>
            <w:r w:rsidRPr="003D4ABF">
              <w:t>New</w:t>
            </w:r>
          </w:p>
        </w:tc>
      </w:tr>
      <w:tr w:rsidR="00D20316" w:rsidRPr="003D4ABF" w14:paraId="7CD38E69" w14:textId="77777777" w:rsidTr="00B267EA">
        <w:trPr>
          <w:cantSplit/>
        </w:trPr>
        <w:tc>
          <w:tcPr>
            <w:tcW w:w="1980" w:type="dxa"/>
          </w:tcPr>
          <w:p w14:paraId="0DF0A96E" w14:textId="0F8E2216" w:rsidR="00D20316" w:rsidRPr="003D4ABF" w:rsidRDefault="00D20316" w:rsidP="00085BD6">
            <w:pPr>
              <w:pStyle w:val="TAL"/>
              <w:keepNext w:val="0"/>
            </w:pPr>
            <w:r w:rsidRPr="003D4ABF">
              <w:t>Steering Mode</w:t>
            </w:r>
          </w:p>
        </w:tc>
        <w:tc>
          <w:tcPr>
            <w:tcW w:w="2912" w:type="dxa"/>
          </w:tcPr>
          <w:p w14:paraId="64A0927D" w14:textId="53EAE504" w:rsidR="00D20316" w:rsidRPr="003D4ABF" w:rsidRDefault="00D20316" w:rsidP="00085BD6">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D20316" w:rsidRPr="003D4ABF" w:rsidRDefault="00D20316" w:rsidP="00085BD6">
            <w:pPr>
              <w:pStyle w:val="TAL"/>
              <w:keepNext w:val="0"/>
            </w:pPr>
            <w:r w:rsidRPr="003D4ABF">
              <w:t>Yes</w:t>
            </w:r>
          </w:p>
        </w:tc>
        <w:tc>
          <w:tcPr>
            <w:tcW w:w="1627" w:type="dxa"/>
          </w:tcPr>
          <w:p w14:paraId="03D77C98" w14:textId="77777777" w:rsidR="00D20316" w:rsidRPr="003D4ABF" w:rsidRDefault="00D20316" w:rsidP="00085BD6">
            <w:pPr>
              <w:pStyle w:val="TAL"/>
              <w:keepNext w:val="0"/>
            </w:pPr>
            <w:r w:rsidRPr="003D4ABF">
              <w:t>New</w:t>
            </w:r>
          </w:p>
        </w:tc>
      </w:tr>
      <w:tr w:rsidR="00D20316" w:rsidRPr="003D4ABF" w14:paraId="7200776E" w14:textId="77777777" w:rsidTr="00B267EA">
        <w:trPr>
          <w:cantSplit/>
        </w:trPr>
        <w:tc>
          <w:tcPr>
            <w:tcW w:w="1980" w:type="dxa"/>
          </w:tcPr>
          <w:p w14:paraId="1677B263" w14:textId="2925FE2F" w:rsidR="00D20316" w:rsidRPr="003D4ABF" w:rsidRDefault="00D20316" w:rsidP="00085BD6">
            <w:pPr>
              <w:pStyle w:val="TAL"/>
              <w:keepNext w:val="0"/>
            </w:pPr>
            <w:r w:rsidRPr="003D4ABF">
              <w:t>Steering Mode Indicator</w:t>
            </w:r>
          </w:p>
        </w:tc>
        <w:tc>
          <w:tcPr>
            <w:tcW w:w="2912" w:type="dxa"/>
          </w:tcPr>
          <w:p w14:paraId="09032D73" w14:textId="3908BEF1" w:rsidR="00D20316" w:rsidRPr="003D4ABF" w:rsidRDefault="00D20316" w:rsidP="00085BD6">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20316" w:rsidRPr="003D4ABF" w:rsidRDefault="00D20316" w:rsidP="00085BD6">
            <w:pPr>
              <w:pStyle w:val="TAL"/>
              <w:keepNext w:val="0"/>
              <w:rPr>
                <w:szCs w:val="18"/>
              </w:rPr>
            </w:pPr>
          </w:p>
        </w:tc>
        <w:tc>
          <w:tcPr>
            <w:tcW w:w="1748" w:type="dxa"/>
          </w:tcPr>
          <w:p w14:paraId="66A04657" w14:textId="2AB071B0" w:rsidR="00D20316" w:rsidRPr="003D4ABF" w:rsidRDefault="00D20316" w:rsidP="00085BD6">
            <w:pPr>
              <w:pStyle w:val="TAL"/>
              <w:keepNext w:val="0"/>
            </w:pPr>
            <w:r w:rsidRPr="003D4ABF">
              <w:t>Yes</w:t>
            </w:r>
          </w:p>
        </w:tc>
        <w:tc>
          <w:tcPr>
            <w:tcW w:w="1627" w:type="dxa"/>
          </w:tcPr>
          <w:p w14:paraId="2DB77496" w14:textId="4E06346B" w:rsidR="00D20316" w:rsidRPr="003D4ABF" w:rsidRDefault="00D20316" w:rsidP="00085BD6">
            <w:pPr>
              <w:pStyle w:val="TAL"/>
              <w:keepNext w:val="0"/>
            </w:pPr>
            <w:r w:rsidRPr="003D4ABF">
              <w:t>New</w:t>
            </w:r>
          </w:p>
        </w:tc>
      </w:tr>
      <w:tr w:rsidR="00D20316" w:rsidRPr="003D4ABF" w14:paraId="14A53916" w14:textId="77777777" w:rsidTr="00B267EA">
        <w:trPr>
          <w:cantSplit/>
        </w:trPr>
        <w:tc>
          <w:tcPr>
            <w:tcW w:w="1980" w:type="dxa"/>
          </w:tcPr>
          <w:p w14:paraId="528A41F6" w14:textId="77777777" w:rsidR="00D20316" w:rsidRDefault="00D20316" w:rsidP="00085BD6">
            <w:pPr>
              <w:pStyle w:val="TAL"/>
              <w:keepNext w:val="0"/>
            </w:pPr>
            <w:r w:rsidRPr="003D4ABF">
              <w:t>Threshold Values</w:t>
            </w:r>
          </w:p>
          <w:p w14:paraId="16F2A81B" w14:textId="5F5EDDFF" w:rsidR="00D20316" w:rsidRPr="003D4ABF" w:rsidRDefault="00D20316" w:rsidP="00085BD6">
            <w:pPr>
              <w:pStyle w:val="TAL"/>
              <w:keepNext w:val="0"/>
            </w:pPr>
            <w:r>
              <w:rPr>
                <w:szCs w:val="18"/>
              </w:rPr>
              <w:t>(NOTE 30)</w:t>
            </w:r>
          </w:p>
        </w:tc>
        <w:tc>
          <w:tcPr>
            <w:tcW w:w="2912" w:type="dxa"/>
          </w:tcPr>
          <w:p w14:paraId="7627D212" w14:textId="0FC8B779" w:rsidR="00D20316" w:rsidRPr="003D4ABF" w:rsidRDefault="00D20316" w:rsidP="00085BD6">
            <w:pPr>
              <w:pStyle w:val="TAL"/>
              <w:keepNext w:val="0"/>
              <w:rPr>
                <w:lang w:eastAsia="ja-JP"/>
              </w:rPr>
            </w:pPr>
            <w:r w:rsidRPr="003D4ABF">
              <w:rPr>
                <w:lang w:eastAsia="ja-JP"/>
              </w:rPr>
              <w:t>A Maximum RTT or a Maximum Packet Loss Rate or both.</w:t>
            </w:r>
          </w:p>
        </w:tc>
        <w:tc>
          <w:tcPr>
            <w:tcW w:w="1364" w:type="dxa"/>
          </w:tcPr>
          <w:p w14:paraId="70B2FA91" w14:textId="462D5482" w:rsidR="00D20316" w:rsidRPr="003D4ABF" w:rsidRDefault="00D20316" w:rsidP="00085BD6">
            <w:pPr>
              <w:pStyle w:val="TAL"/>
              <w:keepNext w:val="0"/>
              <w:rPr>
                <w:szCs w:val="18"/>
              </w:rPr>
            </w:pPr>
          </w:p>
        </w:tc>
        <w:tc>
          <w:tcPr>
            <w:tcW w:w="1748" w:type="dxa"/>
          </w:tcPr>
          <w:p w14:paraId="1D437A99" w14:textId="5F15D1A6" w:rsidR="00D20316" w:rsidRPr="003D4ABF" w:rsidRDefault="00D20316" w:rsidP="00085BD6">
            <w:pPr>
              <w:pStyle w:val="TAL"/>
              <w:keepNext w:val="0"/>
            </w:pPr>
            <w:r w:rsidRPr="003D4ABF">
              <w:t>Yes</w:t>
            </w:r>
          </w:p>
        </w:tc>
        <w:tc>
          <w:tcPr>
            <w:tcW w:w="1627" w:type="dxa"/>
          </w:tcPr>
          <w:p w14:paraId="40C3050A" w14:textId="6318B2E8" w:rsidR="00D20316" w:rsidRPr="003D4ABF" w:rsidRDefault="00D20316" w:rsidP="00085BD6">
            <w:pPr>
              <w:pStyle w:val="TAL"/>
              <w:keepNext w:val="0"/>
            </w:pPr>
            <w:r w:rsidRPr="003D4ABF">
              <w:t>New</w:t>
            </w:r>
          </w:p>
        </w:tc>
      </w:tr>
      <w:tr w:rsidR="00D20316" w:rsidRPr="003D4ABF" w14:paraId="7D319A11" w14:textId="77777777" w:rsidTr="00B21F3D">
        <w:trPr>
          <w:cantSplit/>
        </w:trPr>
        <w:tc>
          <w:tcPr>
            <w:tcW w:w="1980" w:type="dxa"/>
          </w:tcPr>
          <w:p w14:paraId="4B9150F3" w14:textId="77777777" w:rsidR="00D20316" w:rsidRDefault="00D20316" w:rsidP="00085BD6">
            <w:pPr>
              <w:pStyle w:val="TAL"/>
              <w:keepNext w:val="0"/>
            </w:pPr>
            <w:r>
              <w:t>Transport Mode</w:t>
            </w:r>
          </w:p>
          <w:p w14:paraId="469122C4" w14:textId="0FFA5B10" w:rsidR="00D20316" w:rsidRPr="003D4ABF" w:rsidRDefault="00D20316" w:rsidP="00085BD6">
            <w:pPr>
              <w:pStyle w:val="TAL"/>
              <w:keepNext w:val="0"/>
            </w:pPr>
            <w:r>
              <w:t>(NOTE 33)</w:t>
            </w:r>
          </w:p>
        </w:tc>
        <w:tc>
          <w:tcPr>
            <w:tcW w:w="2912" w:type="dxa"/>
          </w:tcPr>
          <w:p w14:paraId="48EF81A9" w14:textId="669872D2" w:rsidR="00D20316" w:rsidRPr="003D4ABF" w:rsidRDefault="00D20316" w:rsidP="00085BD6">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D20316" w:rsidRPr="003D4ABF" w:rsidRDefault="00D20316" w:rsidP="00085BD6">
            <w:pPr>
              <w:pStyle w:val="TAL"/>
              <w:keepNext w:val="0"/>
              <w:rPr>
                <w:szCs w:val="18"/>
              </w:rPr>
            </w:pPr>
          </w:p>
        </w:tc>
        <w:tc>
          <w:tcPr>
            <w:tcW w:w="1748" w:type="dxa"/>
          </w:tcPr>
          <w:p w14:paraId="75E328E0" w14:textId="6CF0D32D" w:rsidR="00D20316" w:rsidRPr="003D4ABF" w:rsidRDefault="00D20316" w:rsidP="00085BD6">
            <w:pPr>
              <w:pStyle w:val="TAL"/>
              <w:keepNext w:val="0"/>
            </w:pPr>
            <w:r w:rsidRPr="003D4ABF">
              <w:t>Yes</w:t>
            </w:r>
          </w:p>
        </w:tc>
        <w:tc>
          <w:tcPr>
            <w:tcW w:w="1627" w:type="dxa"/>
          </w:tcPr>
          <w:p w14:paraId="26A403C6" w14:textId="6DE26480" w:rsidR="00D20316" w:rsidRPr="003D4ABF" w:rsidRDefault="00D20316" w:rsidP="00085BD6">
            <w:pPr>
              <w:pStyle w:val="TAL"/>
              <w:keepNext w:val="0"/>
            </w:pPr>
            <w:r w:rsidRPr="003D4ABF">
              <w:t>New</w:t>
            </w:r>
          </w:p>
        </w:tc>
      </w:tr>
      <w:tr w:rsidR="00D20316" w:rsidRPr="003D4ABF" w14:paraId="348FFDFF" w14:textId="77777777" w:rsidTr="00B267EA">
        <w:trPr>
          <w:cantSplit/>
        </w:trPr>
        <w:tc>
          <w:tcPr>
            <w:tcW w:w="1980" w:type="dxa"/>
          </w:tcPr>
          <w:p w14:paraId="5B0B3F04" w14:textId="77777777" w:rsidR="00D20316" w:rsidRPr="003D4ABF" w:rsidRDefault="00D20316" w:rsidP="00085BD6">
            <w:pPr>
              <w:pStyle w:val="TAL"/>
              <w:keepNext w:val="0"/>
            </w:pPr>
            <w:r w:rsidRPr="003D4ABF">
              <w:t>Charging key for Non-3GPP access</w:t>
            </w:r>
          </w:p>
          <w:p w14:paraId="597D5372" w14:textId="77777777" w:rsidR="00D20316" w:rsidRPr="003D4ABF" w:rsidRDefault="00D20316" w:rsidP="00085BD6">
            <w:pPr>
              <w:pStyle w:val="TAL"/>
              <w:keepNext w:val="0"/>
            </w:pPr>
            <w:r w:rsidRPr="003D4ABF">
              <w:t>(NOTE 22)</w:t>
            </w:r>
          </w:p>
        </w:tc>
        <w:tc>
          <w:tcPr>
            <w:tcW w:w="2912" w:type="dxa"/>
          </w:tcPr>
          <w:p w14:paraId="37F711D5" w14:textId="77777777" w:rsidR="00D20316" w:rsidRPr="003D4ABF" w:rsidRDefault="00D20316" w:rsidP="00085BD6">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20316" w:rsidRPr="003D4ABF" w:rsidRDefault="00D20316" w:rsidP="00085BD6">
            <w:pPr>
              <w:pStyle w:val="TAL"/>
              <w:keepNext w:val="0"/>
              <w:rPr>
                <w:szCs w:val="18"/>
              </w:rPr>
            </w:pPr>
          </w:p>
        </w:tc>
        <w:tc>
          <w:tcPr>
            <w:tcW w:w="1748" w:type="dxa"/>
          </w:tcPr>
          <w:p w14:paraId="27879B5D" w14:textId="77777777" w:rsidR="00D20316" w:rsidRPr="003D4ABF" w:rsidRDefault="00D20316" w:rsidP="00085BD6">
            <w:pPr>
              <w:pStyle w:val="TAL"/>
              <w:keepNext w:val="0"/>
            </w:pPr>
            <w:r w:rsidRPr="003D4ABF">
              <w:t>Yes</w:t>
            </w:r>
          </w:p>
        </w:tc>
        <w:tc>
          <w:tcPr>
            <w:tcW w:w="1627" w:type="dxa"/>
          </w:tcPr>
          <w:p w14:paraId="185FF6E9" w14:textId="77777777" w:rsidR="00D20316" w:rsidRPr="003D4ABF" w:rsidRDefault="00D20316" w:rsidP="00085BD6">
            <w:pPr>
              <w:pStyle w:val="TAL"/>
              <w:keepNext w:val="0"/>
            </w:pPr>
            <w:r w:rsidRPr="003D4ABF">
              <w:t>New</w:t>
            </w:r>
          </w:p>
        </w:tc>
      </w:tr>
      <w:tr w:rsidR="00D20316" w:rsidRPr="003D4ABF" w14:paraId="73955006" w14:textId="77777777" w:rsidTr="00B267EA">
        <w:trPr>
          <w:cantSplit/>
        </w:trPr>
        <w:tc>
          <w:tcPr>
            <w:tcW w:w="1980" w:type="dxa"/>
          </w:tcPr>
          <w:p w14:paraId="130FDFB4" w14:textId="77777777" w:rsidR="00D20316" w:rsidRPr="003D4ABF" w:rsidRDefault="00D20316" w:rsidP="00085BD6">
            <w:pPr>
              <w:pStyle w:val="TAL"/>
              <w:keepNext w:val="0"/>
            </w:pPr>
            <w:r w:rsidRPr="003D4ABF">
              <w:t>Monitoring key for Non-3GPP access</w:t>
            </w:r>
          </w:p>
          <w:p w14:paraId="6305BB7A" w14:textId="77777777" w:rsidR="00D20316" w:rsidRPr="003D4ABF" w:rsidRDefault="00D20316" w:rsidP="00085BD6">
            <w:pPr>
              <w:pStyle w:val="TAL"/>
              <w:keepNext w:val="0"/>
            </w:pPr>
            <w:r w:rsidRPr="003D4ABF">
              <w:t>(NOTE 23)</w:t>
            </w:r>
          </w:p>
        </w:tc>
        <w:tc>
          <w:tcPr>
            <w:tcW w:w="2912" w:type="dxa"/>
          </w:tcPr>
          <w:p w14:paraId="6DF63546" w14:textId="77777777" w:rsidR="00D20316" w:rsidRPr="003D4ABF" w:rsidRDefault="00D20316" w:rsidP="00085BD6">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20316" w:rsidRPr="003D4ABF" w:rsidRDefault="00D20316" w:rsidP="00085BD6">
            <w:pPr>
              <w:pStyle w:val="TAL"/>
              <w:keepNext w:val="0"/>
              <w:rPr>
                <w:szCs w:val="18"/>
              </w:rPr>
            </w:pPr>
          </w:p>
        </w:tc>
        <w:tc>
          <w:tcPr>
            <w:tcW w:w="1748" w:type="dxa"/>
          </w:tcPr>
          <w:p w14:paraId="11DDAA5E" w14:textId="77777777" w:rsidR="00D20316" w:rsidRPr="003D4ABF" w:rsidRDefault="00D20316" w:rsidP="00085BD6">
            <w:pPr>
              <w:pStyle w:val="TAL"/>
              <w:keepNext w:val="0"/>
            </w:pPr>
            <w:r w:rsidRPr="003D4ABF">
              <w:t>Yes</w:t>
            </w:r>
          </w:p>
        </w:tc>
        <w:tc>
          <w:tcPr>
            <w:tcW w:w="1627" w:type="dxa"/>
          </w:tcPr>
          <w:p w14:paraId="7FDD9B21" w14:textId="77777777" w:rsidR="00D20316" w:rsidRPr="003D4ABF" w:rsidRDefault="00D20316" w:rsidP="00085BD6">
            <w:pPr>
              <w:pStyle w:val="TAL"/>
              <w:keepNext w:val="0"/>
            </w:pPr>
            <w:r w:rsidRPr="003D4ABF">
              <w:t>New</w:t>
            </w:r>
          </w:p>
        </w:tc>
      </w:tr>
      <w:tr w:rsidR="00D20316" w:rsidRPr="003D4ABF" w14:paraId="25E6EF0A" w14:textId="77777777" w:rsidTr="00B267EA">
        <w:trPr>
          <w:cantSplit/>
        </w:trPr>
        <w:tc>
          <w:tcPr>
            <w:tcW w:w="1980" w:type="dxa"/>
          </w:tcPr>
          <w:p w14:paraId="422BECF1" w14:textId="70394608" w:rsidR="00D20316" w:rsidRPr="003D4ABF" w:rsidRDefault="00D20316" w:rsidP="00085BD6">
            <w:pPr>
              <w:pStyle w:val="TAL"/>
              <w:keepNext w:val="0"/>
              <w:rPr>
                <w:b/>
              </w:rPr>
            </w:pPr>
            <w:r w:rsidRPr="003D4ABF">
              <w:rPr>
                <w:b/>
              </w:rPr>
              <w:t>QoS Monitoring</w:t>
            </w:r>
          </w:p>
        </w:tc>
        <w:tc>
          <w:tcPr>
            <w:tcW w:w="2912" w:type="dxa"/>
          </w:tcPr>
          <w:p w14:paraId="2A2DAFA5" w14:textId="6040865C" w:rsidR="00D20316" w:rsidRPr="003D4ABF" w:rsidRDefault="00D20316" w:rsidP="00085BD6">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D20316" w:rsidRPr="003D4ABF" w:rsidRDefault="00D20316" w:rsidP="00085BD6">
            <w:pPr>
              <w:pStyle w:val="TAL"/>
              <w:keepNext w:val="0"/>
              <w:rPr>
                <w:szCs w:val="18"/>
              </w:rPr>
            </w:pPr>
          </w:p>
        </w:tc>
        <w:tc>
          <w:tcPr>
            <w:tcW w:w="1748" w:type="dxa"/>
          </w:tcPr>
          <w:p w14:paraId="73028BDA" w14:textId="77777777" w:rsidR="00D20316" w:rsidRPr="003D4ABF" w:rsidRDefault="00D20316" w:rsidP="00085BD6">
            <w:pPr>
              <w:pStyle w:val="TAL"/>
              <w:keepNext w:val="0"/>
            </w:pPr>
          </w:p>
        </w:tc>
        <w:tc>
          <w:tcPr>
            <w:tcW w:w="1627" w:type="dxa"/>
          </w:tcPr>
          <w:p w14:paraId="43BC326A" w14:textId="77777777" w:rsidR="00D20316" w:rsidRPr="003D4ABF" w:rsidRDefault="00D20316" w:rsidP="00085BD6">
            <w:pPr>
              <w:pStyle w:val="TAL"/>
              <w:keepNext w:val="0"/>
            </w:pPr>
          </w:p>
        </w:tc>
      </w:tr>
      <w:tr w:rsidR="00D20316" w:rsidRPr="003D4ABF" w14:paraId="582EC8B9" w14:textId="77777777" w:rsidTr="00B267EA">
        <w:trPr>
          <w:cantSplit/>
        </w:trPr>
        <w:tc>
          <w:tcPr>
            <w:tcW w:w="1980" w:type="dxa"/>
          </w:tcPr>
          <w:p w14:paraId="276D2701" w14:textId="456221EF" w:rsidR="00D20316" w:rsidRPr="003D4ABF" w:rsidRDefault="00D20316" w:rsidP="00085BD6">
            <w:pPr>
              <w:pStyle w:val="TAL"/>
              <w:keepNext w:val="0"/>
            </w:pPr>
            <w:r w:rsidRPr="003D4ABF">
              <w:t>QoS</w:t>
            </w:r>
            <w:r w:rsidR="00560D40">
              <w:t xml:space="preserve"> Monitoring</w:t>
            </w:r>
            <w:r w:rsidRPr="003D4ABF">
              <w:t xml:space="preserve"> parameter(s)</w:t>
            </w:r>
          </w:p>
        </w:tc>
        <w:tc>
          <w:tcPr>
            <w:tcW w:w="2912" w:type="dxa"/>
          </w:tcPr>
          <w:p w14:paraId="217E1912" w14:textId="0BA8EADE" w:rsidR="00D20316" w:rsidRPr="003D4ABF" w:rsidRDefault="00D20316" w:rsidP="00085BD6">
            <w:pPr>
              <w:pStyle w:val="TAL"/>
              <w:keepNext w:val="0"/>
              <w:rPr>
                <w:lang w:eastAsia="ja-JP"/>
              </w:rPr>
            </w:pPr>
            <w:r>
              <w:rPr>
                <w:lang w:eastAsia="ja-JP"/>
              </w:rPr>
              <w:t>Indicates the QoS</w:t>
            </w:r>
            <w:r w:rsidR="00560D40">
              <w:rPr>
                <w:lang w:eastAsia="ja-JP"/>
              </w:rPr>
              <w:t xml:space="preserve"> Monitoring</w:t>
            </w:r>
            <w:r>
              <w:rPr>
                <w:lang w:eastAsia="ja-JP"/>
              </w:rPr>
              <w:t xml:space="preserve"> parameter(s) for which QoS Monitoring can be enabled as defined in clause 5.45 of TS 23.501 [2]</w:t>
            </w:r>
            <w:r w:rsidRPr="003D4ABF">
              <w:rPr>
                <w:lang w:eastAsia="ja-JP"/>
              </w:rPr>
              <w:t>.</w:t>
            </w:r>
          </w:p>
        </w:tc>
        <w:tc>
          <w:tcPr>
            <w:tcW w:w="1364" w:type="dxa"/>
          </w:tcPr>
          <w:p w14:paraId="7D949ADB" w14:textId="77777777" w:rsidR="00D20316" w:rsidRPr="003D4ABF" w:rsidRDefault="00D20316" w:rsidP="00085BD6">
            <w:pPr>
              <w:pStyle w:val="TAL"/>
              <w:keepNext w:val="0"/>
              <w:rPr>
                <w:szCs w:val="18"/>
              </w:rPr>
            </w:pPr>
          </w:p>
        </w:tc>
        <w:tc>
          <w:tcPr>
            <w:tcW w:w="1748" w:type="dxa"/>
          </w:tcPr>
          <w:p w14:paraId="4905C329" w14:textId="77777777" w:rsidR="00D20316" w:rsidRPr="003D4ABF" w:rsidRDefault="00D20316" w:rsidP="00085BD6">
            <w:pPr>
              <w:pStyle w:val="TAL"/>
              <w:keepNext w:val="0"/>
            </w:pPr>
            <w:r w:rsidRPr="003D4ABF">
              <w:t>Yes</w:t>
            </w:r>
          </w:p>
        </w:tc>
        <w:tc>
          <w:tcPr>
            <w:tcW w:w="1627" w:type="dxa"/>
          </w:tcPr>
          <w:p w14:paraId="7D1CE29E" w14:textId="77777777" w:rsidR="00D20316" w:rsidRPr="003D4ABF" w:rsidRDefault="00D20316" w:rsidP="00085BD6">
            <w:pPr>
              <w:pStyle w:val="TAL"/>
              <w:keepNext w:val="0"/>
            </w:pPr>
            <w:r w:rsidRPr="003D4ABF">
              <w:t>Added</w:t>
            </w:r>
          </w:p>
        </w:tc>
      </w:tr>
      <w:tr w:rsidR="00D20316" w:rsidRPr="003D4ABF" w14:paraId="6ADDD84E" w14:textId="77777777" w:rsidTr="00B267EA">
        <w:trPr>
          <w:cantSplit/>
        </w:trPr>
        <w:tc>
          <w:tcPr>
            <w:tcW w:w="1980" w:type="dxa"/>
          </w:tcPr>
          <w:p w14:paraId="15D74ED4" w14:textId="77777777" w:rsidR="00D20316" w:rsidRPr="003D4ABF" w:rsidRDefault="00D20316" w:rsidP="00085BD6">
            <w:pPr>
              <w:pStyle w:val="TAL"/>
              <w:keepNext w:val="0"/>
            </w:pPr>
            <w:r w:rsidRPr="003D4ABF">
              <w:t>Reporting frequency</w:t>
            </w:r>
          </w:p>
        </w:tc>
        <w:tc>
          <w:tcPr>
            <w:tcW w:w="2912" w:type="dxa"/>
          </w:tcPr>
          <w:p w14:paraId="7FF7EAE3" w14:textId="266F4F2A" w:rsidR="00D20316" w:rsidRPr="003D4ABF" w:rsidRDefault="00D20316" w:rsidP="00085BD6">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D20316" w:rsidRPr="003D4ABF" w:rsidRDefault="00D20316" w:rsidP="00085BD6">
            <w:pPr>
              <w:pStyle w:val="TAL"/>
              <w:keepNext w:val="0"/>
              <w:rPr>
                <w:szCs w:val="18"/>
              </w:rPr>
            </w:pPr>
          </w:p>
        </w:tc>
        <w:tc>
          <w:tcPr>
            <w:tcW w:w="1748" w:type="dxa"/>
          </w:tcPr>
          <w:p w14:paraId="0B197871" w14:textId="77777777" w:rsidR="00D20316" w:rsidRPr="003D4ABF" w:rsidRDefault="00D20316" w:rsidP="00085BD6">
            <w:pPr>
              <w:pStyle w:val="TAL"/>
              <w:keepNext w:val="0"/>
            </w:pPr>
            <w:r w:rsidRPr="003D4ABF">
              <w:t>Yes</w:t>
            </w:r>
          </w:p>
        </w:tc>
        <w:tc>
          <w:tcPr>
            <w:tcW w:w="1627" w:type="dxa"/>
          </w:tcPr>
          <w:p w14:paraId="6B2E50C7" w14:textId="77777777" w:rsidR="00D20316" w:rsidRPr="003D4ABF" w:rsidRDefault="00D20316" w:rsidP="00085BD6">
            <w:pPr>
              <w:pStyle w:val="TAL"/>
              <w:keepNext w:val="0"/>
            </w:pPr>
            <w:r w:rsidRPr="003D4ABF">
              <w:t>Added</w:t>
            </w:r>
          </w:p>
        </w:tc>
      </w:tr>
      <w:tr w:rsidR="00D20316" w:rsidRPr="003D4ABF" w14:paraId="0C0E2FB4" w14:textId="77777777" w:rsidTr="00B267EA">
        <w:trPr>
          <w:cantSplit/>
        </w:trPr>
        <w:tc>
          <w:tcPr>
            <w:tcW w:w="1980" w:type="dxa"/>
          </w:tcPr>
          <w:p w14:paraId="5BC00578" w14:textId="77777777" w:rsidR="00D20316" w:rsidRPr="003D4ABF" w:rsidRDefault="00D20316" w:rsidP="00085BD6">
            <w:pPr>
              <w:pStyle w:val="TAL"/>
              <w:keepNext w:val="0"/>
            </w:pPr>
            <w:r w:rsidRPr="003D4ABF">
              <w:t>Target of reporting</w:t>
            </w:r>
          </w:p>
        </w:tc>
        <w:tc>
          <w:tcPr>
            <w:tcW w:w="2912" w:type="dxa"/>
          </w:tcPr>
          <w:p w14:paraId="709EC467" w14:textId="49CF715C" w:rsidR="00D20316" w:rsidRPr="003D4ABF" w:rsidRDefault="00D20316" w:rsidP="00085BD6">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D20316" w:rsidRPr="003D4ABF" w:rsidRDefault="00D20316" w:rsidP="00085BD6">
            <w:pPr>
              <w:pStyle w:val="TAL"/>
              <w:keepNext w:val="0"/>
              <w:rPr>
                <w:szCs w:val="18"/>
              </w:rPr>
            </w:pPr>
          </w:p>
        </w:tc>
        <w:tc>
          <w:tcPr>
            <w:tcW w:w="1748" w:type="dxa"/>
          </w:tcPr>
          <w:p w14:paraId="091BA172" w14:textId="77777777" w:rsidR="00D20316" w:rsidRPr="003D4ABF" w:rsidRDefault="00D20316" w:rsidP="00085BD6">
            <w:pPr>
              <w:pStyle w:val="TAL"/>
              <w:keepNext w:val="0"/>
            </w:pPr>
            <w:r w:rsidRPr="003D4ABF">
              <w:t>Yes</w:t>
            </w:r>
          </w:p>
        </w:tc>
        <w:tc>
          <w:tcPr>
            <w:tcW w:w="1627" w:type="dxa"/>
          </w:tcPr>
          <w:p w14:paraId="040D449F" w14:textId="77777777" w:rsidR="00D20316" w:rsidRPr="003D4ABF" w:rsidRDefault="00D20316" w:rsidP="00085BD6">
            <w:pPr>
              <w:pStyle w:val="TAL"/>
              <w:keepNext w:val="0"/>
            </w:pPr>
            <w:r w:rsidRPr="003D4ABF">
              <w:t>Added</w:t>
            </w:r>
          </w:p>
        </w:tc>
      </w:tr>
      <w:tr w:rsidR="00D20316" w:rsidRPr="003D4ABF" w14:paraId="0F198391" w14:textId="77777777" w:rsidTr="00B267EA">
        <w:trPr>
          <w:cantSplit/>
        </w:trPr>
        <w:tc>
          <w:tcPr>
            <w:tcW w:w="1980" w:type="dxa"/>
          </w:tcPr>
          <w:p w14:paraId="068C7428" w14:textId="6E5C3377" w:rsidR="00D20316" w:rsidRPr="003D4ABF" w:rsidRDefault="00D20316" w:rsidP="00085BD6">
            <w:pPr>
              <w:pStyle w:val="TAL"/>
              <w:keepNext w:val="0"/>
            </w:pPr>
            <w:r w:rsidRPr="003D4ABF">
              <w:t>Indication of direct event notification</w:t>
            </w:r>
          </w:p>
        </w:tc>
        <w:tc>
          <w:tcPr>
            <w:tcW w:w="2912" w:type="dxa"/>
          </w:tcPr>
          <w:p w14:paraId="5550DF99" w14:textId="06198E9A" w:rsidR="00D20316" w:rsidRPr="003D4ABF" w:rsidRDefault="00D20316" w:rsidP="00085BD6">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20316" w:rsidRPr="003D4ABF" w:rsidRDefault="00D20316" w:rsidP="00085BD6">
            <w:pPr>
              <w:pStyle w:val="TAL"/>
              <w:keepNext w:val="0"/>
              <w:rPr>
                <w:szCs w:val="18"/>
              </w:rPr>
            </w:pPr>
          </w:p>
        </w:tc>
        <w:tc>
          <w:tcPr>
            <w:tcW w:w="1748" w:type="dxa"/>
          </w:tcPr>
          <w:p w14:paraId="58FF0073" w14:textId="45F0102B" w:rsidR="00D20316" w:rsidRPr="003D4ABF" w:rsidRDefault="00D20316" w:rsidP="00085BD6">
            <w:pPr>
              <w:pStyle w:val="TAL"/>
              <w:keepNext w:val="0"/>
            </w:pPr>
            <w:r w:rsidRPr="003D4ABF">
              <w:t>Yes</w:t>
            </w:r>
          </w:p>
        </w:tc>
        <w:tc>
          <w:tcPr>
            <w:tcW w:w="1627" w:type="dxa"/>
          </w:tcPr>
          <w:p w14:paraId="49C11398" w14:textId="25A9123F" w:rsidR="00D20316" w:rsidRPr="003D4ABF" w:rsidRDefault="00D20316" w:rsidP="00085BD6">
            <w:pPr>
              <w:pStyle w:val="TAL"/>
              <w:keepNext w:val="0"/>
            </w:pPr>
            <w:r w:rsidRPr="003D4ABF">
              <w:t>Added</w:t>
            </w:r>
          </w:p>
        </w:tc>
      </w:tr>
      <w:tr w:rsidR="00D20316" w:rsidRPr="003D4ABF" w14:paraId="56D6CE68" w14:textId="77777777" w:rsidTr="00F3561E">
        <w:trPr>
          <w:cantSplit/>
        </w:trPr>
        <w:tc>
          <w:tcPr>
            <w:tcW w:w="1980" w:type="dxa"/>
          </w:tcPr>
          <w:p w14:paraId="5EA893DA" w14:textId="06C7710F" w:rsidR="00D20316" w:rsidRPr="003D4ABF" w:rsidRDefault="00D20316" w:rsidP="00085BD6">
            <w:pPr>
              <w:pStyle w:val="TAL"/>
              <w:keepNext w:val="0"/>
              <w:rPr>
                <w:b/>
              </w:rPr>
            </w:pPr>
            <w:r>
              <w:rPr>
                <w:b/>
              </w:rPr>
              <w:t>DataCollection_ApplicationIdentifier</w:t>
            </w:r>
          </w:p>
        </w:tc>
        <w:tc>
          <w:tcPr>
            <w:tcW w:w="2912" w:type="dxa"/>
          </w:tcPr>
          <w:p w14:paraId="043CF8B4" w14:textId="2D7293B3" w:rsidR="00D20316" w:rsidRPr="0086681B" w:rsidRDefault="00D20316" w:rsidP="00085BD6">
            <w:pPr>
              <w:pStyle w:val="TAL"/>
              <w:keepNext w:val="0"/>
            </w:pPr>
            <w:r>
              <w:t>Identifier used in SMF to decide whether this PCC Rule corresponds to an event exposure subscription (see clause 4.15.4.</w:t>
            </w:r>
            <w:r w:rsidR="00F33FD1">
              <w:t>5.1</w:t>
            </w:r>
            <w:r>
              <w:t xml:space="preserve"> of TS 23.502 [3]).</w:t>
            </w:r>
          </w:p>
        </w:tc>
        <w:tc>
          <w:tcPr>
            <w:tcW w:w="1364" w:type="dxa"/>
          </w:tcPr>
          <w:p w14:paraId="321DB116" w14:textId="77777777" w:rsidR="00D20316" w:rsidRPr="003D4ABF" w:rsidRDefault="00D20316" w:rsidP="00085BD6">
            <w:pPr>
              <w:pStyle w:val="TAL"/>
              <w:keepNext w:val="0"/>
              <w:rPr>
                <w:szCs w:val="18"/>
              </w:rPr>
            </w:pPr>
          </w:p>
        </w:tc>
        <w:tc>
          <w:tcPr>
            <w:tcW w:w="1748" w:type="dxa"/>
          </w:tcPr>
          <w:p w14:paraId="381F6C77" w14:textId="5EB3B18C" w:rsidR="00D20316" w:rsidRPr="003D4ABF" w:rsidRDefault="00D20316" w:rsidP="00085BD6">
            <w:pPr>
              <w:pStyle w:val="TAL"/>
              <w:keepNext w:val="0"/>
            </w:pPr>
            <w:r w:rsidRPr="003D4ABF">
              <w:t>No</w:t>
            </w:r>
          </w:p>
        </w:tc>
        <w:tc>
          <w:tcPr>
            <w:tcW w:w="1627" w:type="dxa"/>
          </w:tcPr>
          <w:p w14:paraId="2890D20C" w14:textId="2EAF33E8" w:rsidR="00D20316" w:rsidRPr="003D4ABF" w:rsidRDefault="00D20316" w:rsidP="00085BD6">
            <w:pPr>
              <w:pStyle w:val="TAL"/>
              <w:keepNext w:val="0"/>
            </w:pPr>
            <w:r w:rsidRPr="003D4ABF">
              <w:t>Added</w:t>
            </w:r>
          </w:p>
        </w:tc>
      </w:tr>
      <w:tr w:rsidR="00D20316" w:rsidRPr="003D4ABF" w14:paraId="584C40EC" w14:textId="77777777" w:rsidTr="00B267EA">
        <w:trPr>
          <w:cantSplit/>
        </w:trPr>
        <w:tc>
          <w:tcPr>
            <w:tcW w:w="1980" w:type="dxa"/>
          </w:tcPr>
          <w:p w14:paraId="1748B8C0" w14:textId="77777777" w:rsidR="00D20316" w:rsidRPr="003D4ABF" w:rsidRDefault="00D20316" w:rsidP="00085BD6">
            <w:pPr>
              <w:pStyle w:val="TAL"/>
              <w:keepNext w:val="0"/>
              <w:rPr>
                <w:b/>
              </w:rPr>
            </w:pPr>
            <w:r w:rsidRPr="003D4ABF">
              <w:rPr>
                <w:b/>
              </w:rPr>
              <w:t>Alternative QoS Parameter Sets</w:t>
            </w:r>
          </w:p>
          <w:p w14:paraId="5BE4659B" w14:textId="77777777" w:rsidR="00D20316" w:rsidRPr="003D4ABF" w:rsidRDefault="00D20316" w:rsidP="00085BD6">
            <w:pPr>
              <w:pStyle w:val="TAL"/>
              <w:keepNext w:val="0"/>
              <w:rPr>
                <w:b/>
              </w:rPr>
            </w:pPr>
            <w:r w:rsidRPr="003D4ABF">
              <w:rPr>
                <w:b/>
              </w:rPr>
              <w:t>(NOTE 24)</w:t>
            </w:r>
          </w:p>
          <w:p w14:paraId="641ACC90" w14:textId="77777777" w:rsidR="00D20316" w:rsidRPr="003D4ABF" w:rsidRDefault="00D20316" w:rsidP="00085BD6">
            <w:pPr>
              <w:pStyle w:val="TAL"/>
              <w:keepNext w:val="0"/>
              <w:rPr>
                <w:b/>
              </w:rPr>
            </w:pPr>
            <w:r w:rsidRPr="003D4ABF">
              <w:rPr>
                <w:b/>
              </w:rPr>
              <w:t>(NOTE 26)</w:t>
            </w:r>
          </w:p>
        </w:tc>
        <w:tc>
          <w:tcPr>
            <w:tcW w:w="2912" w:type="dxa"/>
          </w:tcPr>
          <w:p w14:paraId="7326A7AC" w14:textId="77777777" w:rsidR="00D20316" w:rsidRPr="003D4ABF" w:rsidRDefault="00D20316" w:rsidP="00085BD6">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D20316" w:rsidRPr="003D4ABF" w:rsidRDefault="00D20316" w:rsidP="00085BD6">
            <w:pPr>
              <w:pStyle w:val="TAL"/>
              <w:keepNext w:val="0"/>
              <w:rPr>
                <w:szCs w:val="18"/>
              </w:rPr>
            </w:pPr>
          </w:p>
        </w:tc>
        <w:tc>
          <w:tcPr>
            <w:tcW w:w="1748" w:type="dxa"/>
          </w:tcPr>
          <w:p w14:paraId="418DC96B" w14:textId="77777777" w:rsidR="00D20316" w:rsidRPr="003D4ABF" w:rsidRDefault="00D20316" w:rsidP="00085BD6">
            <w:pPr>
              <w:pStyle w:val="TAL"/>
              <w:keepNext w:val="0"/>
            </w:pPr>
          </w:p>
        </w:tc>
        <w:tc>
          <w:tcPr>
            <w:tcW w:w="1627" w:type="dxa"/>
          </w:tcPr>
          <w:p w14:paraId="7774D640" w14:textId="77777777" w:rsidR="00D20316" w:rsidRPr="003D4ABF" w:rsidRDefault="00D20316" w:rsidP="00085BD6">
            <w:pPr>
              <w:pStyle w:val="TAL"/>
              <w:keepNext w:val="0"/>
            </w:pPr>
          </w:p>
        </w:tc>
      </w:tr>
      <w:tr w:rsidR="00D20316" w:rsidRPr="003D4ABF" w14:paraId="55C02A8D" w14:textId="77777777" w:rsidTr="00B267EA">
        <w:trPr>
          <w:cantSplit/>
        </w:trPr>
        <w:tc>
          <w:tcPr>
            <w:tcW w:w="1980" w:type="dxa"/>
          </w:tcPr>
          <w:p w14:paraId="00637854" w14:textId="77777777" w:rsidR="00D20316" w:rsidRPr="003D4ABF" w:rsidRDefault="00D20316" w:rsidP="00085BD6">
            <w:pPr>
              <w:pStyle w:val="TAL"/>
              <w:keepNext w:val="0"/>
            </w:pPr>
            <w:r w:rsidRPr="003D4ABF">
              <w:t>Packet Delay Budget</w:t>
            </w:r>
          </w:p>
        </w:tc>
        <w:tc>
          <w:tcPr>
            <w:tcW w:w="2912" w:type="dxa"/>
          </w:tcPr>
          <w:p w14:paraId="030BD2C9" w14:textId="77777777" w:rsidR="00D20316" w:rsidRPr="003D4ABF" w:rsidRDefault="00D20316" w:rsidP="00085BD6">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D20316" w:rsidRPr="003D4ABF" w:rsidRDefault="00D20316" w:rsidP="00085BD6">
            <w:pPr>
              <w:pStyle w:val="TAL"/>
              <w:keepNext w:val="0"/>
              <w:rPr>
                <w:szCs w:val="18"/>
              </w:rPr>
            </w:pPr>
          </w:p>
        </w:tc>
        <w:tc>
          <w:tcPr>
            <w:tcW w:w="1748" w:type="dxa"/>
          </w:tcPr>
          <w:p w14:paraId="20AD99E0" w14:textId="77777777" w:rsidR="00D20316" w:rsidRPr="003D4ABF" w:rsidRDefault="00D20316" w:rsidP="00085BD6">
            <w:pPr>
              <w:pStyle w:val="TAL"/>
              <w:keepNext w:val="0"/>
            </w:pPr>
            <w:r w:rsidRPr="003D4ABF">
              <w:t>Yes</w:t>
            </w:r>
          </w:p>
        </w:tc>
        <w:tc>
          <w:tcPr>
            <w:tcW w:w="1627" w:type="dxa"/>
          </w:tcPr>
          <w:p w14:paraId="3EF4F0A1" w14:textId="77777777" w:rsidR="00D20316" w:rsidRPr="003D4ABF" w:rsidRDefault="00D20316" w:rsidP="00085BD6">
            <w:pPr>
              <w:pStyle w:val="TAL"/>
              <w:keepNext w:val="0"/>
            </w:pPr>
            <w:r w:rsidRPr="003D4ABF">
              <w:t>Added</w:t>
            </w:r>
          </w:p>
        </w:tc>
      </w:tr>
      <w:tr w:rsidR="00D20316" w:rsidRPr="003D4ABF" w14:paraId="0CDDB661" w14:textId="77777777" w:rsidTr="00B267EA">
        <w:trPr>
          <w:cantSplit/>
        </w:trPr>
        <w:tc>
          <w:tcPr>
            <w:tcW w:w="1980" w:type="dxa"/>
          </w:tcPr>
          <w:p w14:paraId="482D49CD" w14:textId="77777777" w:rsidR="00D20316" w:rsidRPr="003D4ABF" w:rsidRDefault="00D20316" w:rsidP="00085BD6">
            <w:pPr>
              <w:pStyle w:val="TAL"/>
              <w:keepNext w:val="0"/>
            </w:pPr>
            <w:r w:rsidRPr="003D4ABF">
              <w:lastRenderedPageBreak/>
              <w:t>Packet Error Rate</w:t>
            </w:r>
          </w:p>
        </w:tc>
        <w:tc>
          <w:tcPr>
            <w:tcW w:w="2912" w:type="dxa"/>
          </w:tcPr>
          <w:p w14:paraId="0C750A81" w14:textId="77777777" w:rsidR="00D20316" w:rsidRPr="003D4ABF" w:rsidRDefault="00D20316" w:rsidP="00085BD6">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D20316" w:rsidRPr="003D4ABF" w:rsidRDefault="00D20316" w:rsidP="00085BD6">
            <w:pPr>
              <w:pStyle w:val="TAL"/>
              <w:keepNext w:val="0"/>
              <w:rPr>
                <w:szCs w:val="18"/>
              </w:rPr>
            </w:pPr>
          </w:p>
        </w:tc>
        <w:tc>
          <w:tcPr>
            <w:tcW w:w="1748" w:type="dxa"/>
          </w:tcPr>
          <w:p w14:paraId="5BA12F62" w14:textId="77777777" w:rsidR="00D20316" w:rsidRPr="003D4ABF" w:rsidRDefault="00D20316" w:rsidP="00085BD6">
            <w:pPr>
              <w:pStyle w:val="TAL"/>
              <w:keepNext w:val="0"/>
            </w:pPr>
            <w:r w:rsidRPr="003D4ABF">
              <w:t>Yes</w:t>
            </w:r>
          </w:p>
        </w:tc>
        <w:tc>
          <w:tcPr>
            <w:tcW w:w="1627" w:type="dxa"/>
          </w:tcPr>
          <w:p w14:paraId="51A39D7D" w14:textId="77777777" w:rsidR="00D20316" w:rsidRPr="003D4ABF" w:rsidRDefault="00D20316" w:rsidP="00085BD6">
            <w:pPr>
              <w:pStyle w:val="TAL"/>
              <w:keepNext w:val="0"/>
            </w:pPr>
            <w:r w:rsidRPr="003D4ABF">
              <w:t>Added</w:t>
            </w:r>
          </w:p>
        </w:tc>
      </w:tr>
      <w:tr w:rsidR="00D20316" w:rsidRPr="003D4ABF" w14:paraId="05652E3C" w14:textId="77777777" w:rsidTr="00B267EA">
        <w:trPr>
          <w:cantSplit/>
        </w:trPr>
        <w:tc>
          <w:tcPr>
            <w:tcW w:w="1980" w:type="dxa"/>
          </w:tcPr>
          <w:p w14:paraId="30AA6548" w14:textId="77777777" w:rsidR="00D20316" w:rsidRPr="003D4ABF" w:rsidRDefault="00D20316" w:rsidP="00085BD6">
            <w:pPr>
              <w:pStyle w:val="TAL"/>
              <w:keepNext w:val="0"/>
            </w:pPr>
            <w:r w:rsidRPr="003D4ABF">
              <w:t>UL-guaranteed bitrate</w:t>
            </w:r>
          </w:p>
        </w:tc>
        <w:tc>
          <w:tcPr>
            <w:tcW w:w="2912" w:type="dxa"/>
          </w:tcPr>
          <w:p w14:paraId="13FC3DEC" w14:textId="77777777" w:rsidR="00D20316" w:rsidRPr="003D4ABF" w:rsidRDefault="00D20316" w:rsidP="00085BD6">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D20316" w:rsidRPr="003D4ABF" w:rsidRDefault="00D20316" w:rsidP="00085BD6">
            <w:pPr>
              <w:pStyle w:val="TAL"/>
              <w:keepNext w:val="0"/>
              <w:rPr>
                <w:szCs w:val="18"/>
              </w:rPr>
            </w:pPr>
          </w:p>
        </w:tc>
        <w:tc>
          <w:tcPr>
            <w:tcW w:w="1748" w:type="dxa"/>
          </w:tcPr>
          <w:p w14:paraId="0A3D25C5" w14:textId="77777777" w:rsidR="00D20316" w:rsidRPr="003D4ABF" w:rsidRDefault="00D20316" w:rsidP="00085BD6">
            <w:pPr>
              <w:pStyle w:val="TAL"/>
              <w:keepNext w:val="0"/>
            </w:pPr>
            <w:r w:rsidRPr="003D4ABF">
              <w:t>Yes</w:t>
            </w:r>
          </w:p>
        </w:tc>
        <w:tc>
          <w:tcPr>
            <w:tcW w:w="1627" w:type="dxa"/>
          </w:tcPr>
          <w:p w14:paraId="66DE9E20" w14:textId="77777777" w:rsidR="00D20316" w:rsidRPr="003D4ABF" w:rsidRDefault="00D20316" w:rsidP="00085BD6">
            <w:pPr>
              <w:pStyle w:val="TAL"/>
              <w:keepNext w:val="0"/>
            </w:pPr>
            <w:r w:rsidRPr="003D4ABF">
              <w:t>Added</w:t>
            </w:r>
          </w:p>
        </w:tc>
      </w:tr>
      <w:tr w:rsidR="00D20316" w:rsidRPr="003D4ABF" w14:paraId="2A711E89" w14:textId="77777777" w:rsidTr="00B267EA">
        <w:trPr>
          <w:cantSplit/>
        </w:trPr>
        <w:tc>
          <w:tcPr>
            <w:tcW w:w="1980" w:type="dxa"/>
          </w:tcPr>
          <w:p w14:paraId="15AB69E6" w14:textId="77777777" w:rsidR="00D20316" w:rsidRPr="003D4ABF" w:rsidRDefault="00D20316" w:rsidP="00085BD6">
            <w:pPr>
              <w:pStyle w:val="TAL"/>
              <w:keepNext w:val="0"/>
            </w:pPr>
            <w:r w:rsidRPr="003D4ABF">
              <w:t>DL-guaranteed bitrate</w:t>
            </w:r>
          </w:p>
        </w:tc>
        <w:tc>
          <w:tcPr>
            <w:tcW w:w="2912" w:type="dxa"/>
          </w:tcPr>
          <w:p w14:paraId="6C0A5593" w14:textId="77777777" w:rsidR="00D20316" w:rsidRPr="003D4ABF" w:rsidRDefault="00D20316" w:rsidP="00085BD6">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D20316" w:rsidRPr="003D4ABF" w:rsidRDefault="00D20316" w:rsidP="00085BD6">
            <w:pPr>
              <w:pStyle w:val="TAL"/>
              <w:keepNext w:val="0"/>
              <w:rPr>
                <w:szCs w:val="18"/>
              </w:rPr>
            </w:pPr>
          </w:p>
        </w:tc>
        <w:tc>
          <w:tcPr>
            <w:tcW w:w="1748" w:type="dxa"/>
          </w:tcPr>
          <w:p w14:paraId="0555E711" w14:textId="77777777" w:rsidR="00D20316" w:rsidRPr="003D4ABF" w:rsidRDefault="00D20316" w:rsidP="00085BD6">
            <w:pPr>
              <w:pStyle w:val="TAL"/>
              <w:keepNext w:val="0"/>
            </w:pPr>
            <w:r w:rsidRPr="003D4ABF">
              <w:t>Yes</w:t>
            </w:r>
          </w:p>
        </w:tc>
        <w:tc>
          <w:tcPr>
            <w:tcW w:w="1627" w:type="dxa"/>
          </w:tcPr>
          <w:p w14:paraId="4B8E3AC3" w14:textId="77777777" w:rsidR="00D20316" w:rsidRPr="003D4ABF" w:rsidRDefault="00D20316" w:rsidP="00085BD6">
            <w:pPr>
              <w:pStyle w:val="TAL"/>
              <w:keepNext w:val="0"/>
            </w:pPr>
            <w:r w:rsidRPr="003D4ABF">
              <w:t>Added</w:t>
            </w:r>
          </w:p>
        </w:tc>
      </w:tr>
      <w:tr w:rsidR="00CB6DF1" w:rsidRPr="003D4ABF" w14:paraId="525B357A" w14:textId="77777777" w:rsidTr="00BC0198">
        <w:trPr>
          <w:cantSplit/>
        </w:trPr>
        <w:tc>
          <w:tcPr>
            <w:tcW w:w="1980" w:type="dxa"/>
          </w:tcPr>
          <w:p w14:paraId="73796C0F" w14:textId="20A420D5" w:rsidR="00CB6DF1" w:rsidRPr="003D4ABF" w:rsidRDefault="00CB6DF1" w:rsidP="00CB6DF1">
            <w:pPr>
              <w:pStyle w:val="TAL"/>
              <w:keepNext w:val="0"/>
            </w:pPr>
            <w:r>
              <w:t>Maximum Data Burst Volume (MDBV)</w:t>
            </w:r>
          </w:p>
        </w:tc>
        <w:tc>
          <w:tcPr>
            <w:tcW w:w="2912" w:type="dxa"/>
          </w:tcPr>
          <w:p w14:paraId="143382FF" w14:textId="2AA843D5" w:rsidR="00CB6DF1" w:rsidRPr="003D4ABF" w:rsidRDefault="00CB6DF1" w:rsidP="00CB6DF1">
            <w:pPr>
              <w:pStyle w:val="TAL"/>
              <w:keepNext w:val="0"/>
              <w:rPr>
                <w:lang w:eastAsia="ja-JP"/>
              </w:rPr>
            </w:pPr>
            <w:r>
              <w:rPr>
                <w:lang w:eastAsia="ja-JP"/>
              </w:rPr>
              <w:t>The Maximum Data Burst Volume (MDBV) in this Alternative QoS Parameter Set.</w:t>
            </w:r>
          </w:p>
        </w:tc>
        <w:tc>
          <w:tcPr>
            <w:tcW w:w="1364" w:type="dxa"/>
          </w:tcPr>
          <w:p w14:paraId="17353ABE" w14:textId="77777777" w:rsidR="00CB6DF1" w:rsidRPr="003D4ABF" w:rsidRDefault="00CB6DF1" w:rsidP="00CB6DF1">
            <w:pPr>
              <w:pStyle w:val="TAL"/>
              <w:keepNext w:val="0"/>
              <w:rPr>
                <w:szCs w:val="18"/>
              </w:rPr>
            </w:pPr>
          </w:p>
        </w:tc>
        <w:tc>
          <w:tcPr>
            <w:tcW w:w="1748" w:type="dxa"/>
          </w:tcPr>
          <w:p w14:paraId="701B5726" w14:textId="6CFF8A74" w:rsidR="00CB6DF1" w:rsidRPr="003D4ABF" w:rsidRDefault="00CB6DF1" w:rsidP="00CB6DF1">
            <w:pPr>
              <w:pStyle w:val="TAL"/>
              <w:keepNext w:val="0"/>
            </w:pPr>
            <w:r w:rsidRPr="003D4ABF">
              <w:t>Yes</w:t>
            </w:r>
          </w:p>
        </w:tc>
        <w:tc>
          <w:tcPr>
            <w:tcW w:w="1627" w:type="dxa"/>
          </w:tcPr>
          <w:p w14:paraId="63EB3B9F" w14:textId="226F6BB2" w:rsidR="00CB6DF1" w:rsidRPr="003D4ABF" w:rsidRDefault="00CB6DF1" w:rsidP="00CB6DF1">
            <w:pPr>
              <w:pStyle w:val="TAL"/>
              <w:keepNext w:val="0"/>
            </w:pPr>
            <w:r w:rsidRPr="003D4ABF">
              <w:t>Added</w:t>
            </w:r>
          </w:p>
        </w:tc>
      </w:tr>
      <w:tr w:rsidR="00CB6DF1" w:rsidRPr="003D4ABF" w14:paraId="6CB70EA7" w14:textId="77777777" w:rsidTr="00B267EA">
        <w:trPr>
          <w:cantSplit/>
        </w:trPr>
        <w:tc>
          <w:tcPr>
            <w:tcW w:w="1980" w:type="dxa"/>
          </w:tcPr>
          <w:p w14:paraId="50AD437D" w14:textId="77777777" w:rsidR="00CB6DF1" w:rsidRPr="003D4ABF" w:rsidRDefault="00CB6DF1" w:rsidP="00CB6DF1">
            <w:pPr>
              <w:pStyle w:val="TAL"/>
              <w:keepNext w:val="0"/>
              <w:rPr>
                <w:b/>
              </w:rPr>
            </w:pPr>
            <w:r w:rsidRPr="003D4ABF">
              <w:rPr>
                <w:b/>
              </w:rPr>
              <w:t>TSC Assistance Container</w:t>
            </w:r>
          </w:p>
        </w:tc>
        <w:tc>
          <w:tcPr>
            <w:tcW w:w="2912" w:type="dxa"/>
          </w:tcPr>
          <w:p w14:paraId="2A8D43C4" w14:textId="5ABE695A" w:rsidR="00CB6DF1" w:rsidRPr="003D4ABF" w:rsidRDefault="00CB6DF1" w:rsidP="00CB6DF1">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CB6DF1" w:rsidRPr="003D4ABF" w:rsidRDefault="00CB6DF1" w:rsidP="00CB6DF1">
            <w:pPr>
              <w:pStyle w:val="TAL"/>
              <w:keepNext w:val="0"/>
              <w:rPr>
                <w:szCs w:val="18"/>
              </w:rPr>
            </w:pPr>
          </w:p>
        </w:tc>
        <w:tc>
          <w:tcPr>
            <w:tcW w:w="1748" w:type="dxa"/>
          </w:tcPr>
          <w:p w14:paraId="69847DFC" w14:textId="77777777" w:rsidR="00CB6DF1" w:rsidRPr="003D4ABF" w:rsidRDefault="00CB6DF1" w:rsidP="00CB6DF1">
            <w:pPr>
              <w:pStyle w:val="TAL"/>
              <w:keepNext w:val="0"/>
            </w:pPr>
            <w:r w:rsidRPr="003D4ABF">
              <w:t>No</w:t>
            </w:r>
          </w:p>
        </w:tc>
        <w:tc>
          <w:tcPr>
            <w:tcW w:w="1627" w:type="dxa"/>
          </w:tcPr>
          <w:p w14:paraId="1AE20A6F" w14:textId="77777777" w:rsidR="00CB6DF1" w:rsidRPr="003D4ABF" w:rsidRDefault="00CB6DF1" w:rsidP="00CB6DF1">
            <w:pPr>
              <w:pStyle w:val="TAL"/>
              <w:keepNext w:val="0"/>
            </w:pPr>
            <w:r w:rsidRPr="003D4ABF">
              <w:t>Added</w:t>
            </w:r>
          </w:p>
        </w:tc>
      </w:tr>
      <w:tr w:rsidR="00CB6DF1" w:rsidRPr="003D4ABF" w14:paraId="373E12A2" w14:textId="77777777" w:rsidTr="00B267EA">
        <w:trPr>
          <w:cantSplit/>
        </w:trPr>
        <w:tc>
          <w:tcPr>
            <w:tcW w:w="1980" w:type="dxa"/>
          </w:tcPr>
          <w:p w14:paraId="5554C941" w14:textId="24479693" w:rsidR="00CB6DF1" w:rsidRPr="003D4ABF" w:rsidRDefault="00CB6DF1" w:rsidP="00CB6DF1">
            <w:pPr>
              <w:pStyle w:val="TAL"/>
              <w:keepNext w:val="0"/>
              <w:rPr>
                <w:b/>
              </w:rPr>
            </w:pPr>
            <w:r>
              <w:rPr>
                <w:b/>
              </w:rPr>
              <w:t>Traffic Parameter Information</w:t>
            </w:r>
          </w:p>
        </w:tc>
        <w:tc>
          <w:tcPr>
            <w:tcW w:w="2912" w:type="dxa"/>
          </w:tcPr>
          <w:p w14:paraId="30B99808" w14:textId="603DCBAF" w:rsidR="00CB6DF1" w:rsidRPr="003D4ABF" w:rsidRDefault="00CB6DF1" w:rsidP="00CB6DF1">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CB6DF1" w:rsidRPr="003D4ABF" w:rsidRDefault="00CB6DF1" w:rsidP="00CB6DF1">
            <w:pPr>
              <w:pStyle w:val="TAL"/>
              <w:keepNext w:val="0"/>
              <w:rPr>
                <w:szCs w:val="18"/>
              </w:rPr>
            </w:pPr>
          </w:p>
        </w:tc>
        <w:tc>
          <w:tcPr>
            <w:tcW w:w="1748" w:type="dxa"/>
          </w:tcPr>
          <w:p w14:paraId="3463A067" w14:textId="36740F41" w:rsidR="00CB6DF1" w:rsidRPr="003D4ABF" w:rsidRDefault="00CB6DF1" w:rsidP="00CB6DF1">
            <w:pPr>
              <w:pStyle w:val="TAL"/>
              <w:keepNext w:val="0"/>
            </w:pPr>
          </w:p>
        </w:tc>
        <w:tc>
          <w:tcPr>
            <w:tcW w:w="1627" w:type="dxa"/>
          </w:tcPr>
          <w:p w14:paraId="6D0D6DE6" w14:textId="7B74447B" w:rsidR="00CB6DF1" w:rsidRPr="003D4ABF" w:rsidRDefault="00CB6DF1" w:rsidP="00CB6DF1">
            <w:pPr>
              <w:pStyle w:val="TAL"/>
              <w:keepNext w:val="0"/>
            </w:pPr>
          </w:p>
        </w:tc>
      </w:tr>
      <w:tr w:rsidR="00CB6DF1" w:rsidRPr="003D4ABF" w14:paraId="556BA3EC" w14:textId="77777777" w:rsidTr="006D4696">
        <w:trPr>
          <w:cantSplit/>
        </w:trPr>
        <w:tc>
          <w:tcPr>
            <w:tcW w:w="1980" w:type="dxa"/>
          </w:tcPr>
          <w:p w14:paraId="4E6B2B49" w14:textId="7F28D58D" w:rsidR="00CB6DF1" w:rsidRPr="003D4ABF" w:rsidRDefault="00CB6DF1" w:rsidP="00CB6DF1">
            <w:pPr>
              <w:pStyle w:val="TAL"/>
              <w:keepNext w:val="0"/>
            </w:pPr>
            <w:r>
              <w:t>Periodicity</w:t>
            </w:r>
          </w:p>
        </w:tc>
        <w:tc>
          <w:tcPr>
            <w:tcW w:w="2912" w:type="dxa"/>
          </w:tcPr>
          <w:p w14:paraId="00687042" w14:textId="5887CC59" w:rsidR="00CB6DF1" w:rsidRPr="003D4ABF" w:rsidRDefault="00CB6DF1" w:rsidP="00CB6DF1">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CB6DF1" w:rsidRPr="003D4ABF" w:rsidRDefault="00CB6DF1" w:rsidP="00CB6DF1">
            <w:pPr>
              <w:pStyle w:val="TAL"/>
              <w:keepNext w:val="0"/>
              <w:rPr>
                <w:szCs w:val="18"/>
              </w:rPr>
            </w:pPr>
          </w:p>
        </w:tc>
        <w:tc>
          <w:tcPr>
            <w:tcW w:w="1748" w:type="dxa"/>
          </w:tcPr>
          <w:p w14:paraId="468A400D" w14:textId="19B74318" w:rsidR="00CB6DF1" w:rsidRPr="003D4ABF" w:rsidRDefault="00CB6DF1" w:rsidP="00CB6DF1">
            <w:pPr>
              <w:pStyle w:val="TAL"/>
              <w:keepNext w:val="0"/>
            </w:pPr>
            <w:r w:rsidRPr="003D4ABF">
              <w:t>Yes</w:t>
            </w:r>
          </w:p>
        </w:tc>
        <w:tc>
          <w:tcPr>
            <w:tcW w:w="1627" w:type="dxa"/>
          </w:tcPr>
          <w:p w14:paraId="40C80B70" w14:textId="2695BE2C" w:rsidR="00CB6DF1" w:rsidRPr="003D4ABF" w:rsidRDefault="00CB6DF1" w:rsidP="00CB6DF1">
            <w:pPr>
              <w:pStyle w:val="TAL"/>
              <w:keepNext w:val="0"/>
            </w:pPr>
            <w:r w:rsidRPr="003D4ABF">
              <w:t>Added</w:t>
            </w:r>
          </w:p>
        </w:tc>
      </w:tr>
      <w:tr w:rsidR="00CB6DF1" w:rsidRPr="003D4ABF" w14:paraId="5851633E" w14:textId="77777777" w:rsidTr="006D4696">
        <w:trPr>
          <w:cantSplit/>
        </w:trPr>
        <w:tc>
          <w:tcPr>
            <w:tcW w:w="1980" w:type="dxa"/>
          </w:tcPr>
          <w:p w14:paraId="1D7C8594" w14:textId="7BDE8B18" w:rsidR="00CB6DF1" w:rsidRPr="003D4ABF" w:rsidRDefault="00CB6DF1" w:rsidP="00CB6DF1">
            <w:pPr>
              <w:pStyle w:val="TAL"/>
              <w:keepNext w:val="0"/>
              <w:rPr>
                <w:b/>
              </w:rPr>
            </w:pPr>
            <w:r>
              <w:rPr>
                <w:b/>
              </w:rPr>
              <w:t>Traffic Parameter Measurement</w:t>
            </w:r>
          </w:p>
        </w:tc>
        <w:tc>
          <w:tcPr>
            <w:tcW w:w="2912" w:type="dxa"/>
          </w:tcPr>
          <w:p w14:paraId="4D1D475F" w14:textId="0218A91A" w:rsidR="00CB6DF1" w:rsidRPr="003D4ABF" w:rsidRDefault="00CB6DF1" w:rsidP="00CB6DF1">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CB6DF1" w:rsidRPr="003D4ABF" w:rsidRDefault="00CB6DF1" w:rsidP="00CB6DF1">
            <w:pPr>
              <w:pStyle w:val="TAL"/>
              <w:keepNext w:val="0"/>
              <w:rPr>
                <w:szCs w:val="18"/>
              </w:rPr>
            </w:pPr>
          </w:p>
        </w:tc>
        <w:tc>
          <w:tcPr>
            <w:tcW w:w="1748" w:type="dxa"/>
          </w:tcPr>
          <w:p w14:paraId="1BAB6AB9" w14:textId="77777777" w:rsidR="00CB6DF1" w:rsidRPr="003D4ABF" w:rsidRDefault="00CB6DF1" w:rsidP="00CB6DF1">
            <w:pPr>
              <w:pStyle w:val="TAL"/>
              <w:keepNext w:val="0"/>
            </w:pPr>
          </w:p>
        </w:tc>
        <w:tc>
          <w:tcPr>
            <w:tcW w:w="1627" w:type="dxa"/>
          </w:tcPr>
          <w:p w14:paraId="1A2A0012" w14:textId="77777777" w:rsidR="00CB6DF1" w:rsidRPr="003D4ABF" w:rsidRDefault="00CB6DF1" w:rsidP="00CB6DF1">
            <w:pPr>
              <w:pStyle w:val="TAL"/>
              <w:keepNext w:val="0"/>
            </w:pPr>
          </w:p>
        </w:tc>
      </w:tr>
      <w:tr w:rsidR="00CB6DF1" w:rsidRPr="003D4ABF" w14:paraId="50510F0E" w14:textId="77777777" w:rsidTr="00B267EA">
        <w:trPr>
          <w:cantSplit/>
        </w:trPr>
        <w:tc>
          <w:tcPr>
            <w:tcW w:w="1980" w:type="dxa"/>
          </w:tcPr>
          <w:p w14:paraId="635D90EA" w14:textId="3DBBD02A" w:rsidR="00CB6DF1" w:rsidRPr="003D4ABF" w:rsidRDefault="00CB6DF1" w:rsidP="00CB6DF1">
            <w:pPr>
              <w:pStyle w:val="TAL"/>
              <w:keepNext w:val="0"/>
            </w:pPr>
            <w:r>
              <w:t>Traffic Parameter to be measured</w:t>
            </w:r>
          </w:p>
        </w:tc>
        <w:tc>
          <w:tcPr>
            <w:tcW w:w="2912" w:type="dxa"/>
          </w:tcPr>
          <w:p w14:paraId="178D4677" w14:textId="692DC20F" w:rsidR="00CB6DF1" w:rsidRPr="003D4ABF" w:rsidRDefault="00CB6DF1" w:rsidP="00CB6DF1">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CB6DF1" w:rsidRPr="003D4ABF" w:rsidRDefault="00CB6DF1" w:rsidP="00CB6DF1">
            <w:pPr>
              <w:pStyle w:val="TAL"/>
              <w:keepNext w:val="0"/>
              <w:rPr>
                <w:szCs w:val="18"/>
              </w:rPr>
            </w:pPr>
          </w:p>
        </w:tc>
        <w:tc>
          <w:tcPr>
            <w:tcW w:w="1748" w:type="dxa"/>
          </w:tcPr>
          <w:p w14:paraId="01B3134F" w14:textId="6EE13C10" w:rsidR="00CB6DF1" w:rsidRPr="003D4ABF" w:rsidRDefault="00CB6DF1" w:rsidP="00CB6DF1">
            <w:pPr>
              <w:pStyle w:val="TAL"/>
              <w:keepNext w:val="0"/>
            </w:pPr>
            <w:r w:rsidRPr="003D4ABF">
              <w:t>Yes</w:t>
            </w:r>
          </w:p>
        </w:tc>
        <w:tc>
          <w:tcPr>
            <w:tcW w:w="1627" w:type="dxa"/>
          </w:tcPr>
          <w:p w14:paraId="4DF87944" w14:textId="51CA316A" w:rsidR="00CB6DF1" w:rsidRPr="003D4ABF" w:rsidRDefault="00CB6DF1" w:rsidP="00CB6DF1">
            <w:pPr>
              <w:pStyle w:val="TAL"/>
              <w:keepNext w:val="0"/>
            </w:pPr>
            <w:r w:rsidRPr="003D4ABF">
              <w:t>Added</w:t>
            </w:r>
          </w:p>
        </w:tc>
      </w:tr>
      <w:tr w:rsidR="00CB6DF1" w:rsidRPr="003D4ABF" w14:paraId="32FD8912" w14:textId="77777777" w:rsidTr="00B267EA">
        <w:trPr>
          <w:cantSplit/>
        </w:trPr>
        <w:tc>
          <w:tcPr>
            <w:tcW w:w="1980" w:type="dxa"/>
          </w:tcPr>
          <w:p w14:paraId="50BB6566" w14:textId="009B7729" w:rsidR="00CB6DF1" w:rsidRPr="003D4ABF" w:rsidRDefault="00CB6DF1" w:rsidP="00CB6DF1">
            <w:pPr>
              <w:pStyle w:val="TAL"/>
              <w:keepNext w:val="0"/>
            </w:pPr>
            <w:r>
              <w:t>Reporting condition</w:t>
            </w:r>
          </w:p>
        </w:tc>
        <w:tc>
          <w:tcPr>
            <w:tcW w:w="2912" w:type="dxa"/>
          </w:tcPr>
          <w:p w14:paraId="402DE7AD" w14:textId="22172831" w:rsidR="00CB6DF1" w:rsidRPr="003D4ABF" w:rsidRDefault="00CB6DF1" w:rsidP="00CB6DF1">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CB6DF1" w:rsidRPr="003D4ABF" w:rsidRDefault="00CB6DF1" w:rsidP="00CB6DF1">
            <w:pPr>
              <w:pStyle w:val="TAL"/>
              <w:keepNext w:val="0"/>
              <w:rPr>
                <w:szCs w:val="18"/>
              </w:rPr>
            </w:pPr>
          </w:p>
        </w:tc>
        <w:tc>
          <w:tcPr>
            <w:tcW w:w="1748" w:type="dxa"/>
          </w:tcPr>
          <w:p w14:paraId="58B82FCF" w14:textId="04B7C3DF" w:rsidR="00CB6DF1" w:rsidRPr="003D4ABF" w:rsidRDefault="00CB6DF1" w:rsidP="00CB6DF1">
            <w:pPr>
              <w:pStyle w:val="TAL"/>
              <w:keepNext w:val="0"/>
            </w:pPr>
            <w:r w:rsidRPr="003D4ABF">
              <w:t>Yes</w:t>
            </w:r>
          </w:p>
        </w:tc>
        <w:tc>
          <w:tcPr>
            <w:tcW w:w="1627" w:type="dxa"/>
          </w:tcPr>
          <w:p w14:paraId="2D0EFC9B" w14:textId="18E1E335" w:rsidR="00CB6DF1" w:rsidRPr="003D4ABF" w:rsidRDefault="00CB6DF1" w:rsidP="00CB6DF1">
            <w:pPr>
              <w:pStyle w:val="TAL"/>
              <w:keepNext w:val="0"/>
            </w:pPr>
            <w:r w:rsidRPr="003D4ABF">
              <w:t>Added</w:t>
            </w:r>
          </w:p>
        </w:tc>
      </w:tr>
      <w:tr w:rsidR="00CB6DF1" w:rsidRPr="003D4ABF" w14:paraId="36E291BF" w14:textId="77777777" w:rsidTr="00B267EA">
        <w:trPr>
          <w:cantSplit/>
        </w:trPr>
        <w:tc>
          <w:tcPr>
            <w:tcW w:w="1980" w:type="dxa"/>
          </w:tcPr>
          <w:p w14:paraId="45B9FDB3" w14:textId="77777777" w:rsidR="00CB6DF1" w:rsidRPr="003D4ABF" w:rsidRDefault="00CB6DF1" w:rsidP="00CB6DF1">
            <w:pPr>
              <w:pStyle w:val="TAL"/>
              <w:keepNext w:val="0"/>
              <w:rPr>
                <w:b/>
              </w:rPr>
            </w:pPr>
            <w:r w:rsidRPr="003D4ABF">
              <w:rPr>
                <w:b/>
              </w:rPr>
              <w:t>Downlink Data Notification Control</w:t>
            </w:r>
          </w:p>
        </w:tc>
        <w:tc>
          <w:tcPr>
            <w:tcW w:w="2912" w:type="dxa"/>
          </w:tcPr>
          <w:p w14:paraId="0B469E90" w14:textId="77B99040" w:rsidR="00CB6DF1" w:rsidRPr="003D4ABF" w:rsidRDefault="00CB6DF1" w:rsidP="00CB6DF1">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CB6DF1" w:rsidRPr="003D4ABF" w:rsidRDefault="00CB6DF1" w:rsidP="00CB6DF1">
            <w:pPr>
              <w:pStyle w:val="TAL"/>
              <w:keepNext w:val="0"/>
              <w:rPr>
                <w:szCs w:val="18"/>
              </w:rPr>
            </w:pPr>
          </w:p>
        </w:tc>
        <w:tc>
          <w:tcPr>
            <w:tcW w:w="1748" w:type="dxa"/>
          </w:tcPr>
          <w:p w14:paraId="6B6F197E" w14:textId="77777777" w:rsidR="00CB6DF1" w:rsidRPr="003D4ABF" w:rsidRDefault="00CB6DF1" w:rsidP="00CB6DF1">
            <w:pPr>
              <w:pStyle w:val="TAL"/>
              <w:keepNext w:val="0"/>
            </w:pPr>
          </w:p>
        </w:tc>
        <w:tc>
          <w:tcPr>
            <w:tcW w:w="1627" w:type="dxa"/>
          </w:tcPr>
          <w:p w14:paraId="2031F076" w14:textId="77777777" w:rsidR="00CB6DF1" w:rsidRPr="003D4ABF" w:rsidRDefault="00CB6DF1" w:rsidP="00CB6DF1">
            <w:pPr>
              <w:pStyle w:val="TAL"/>
              <w:keepNext w:val="0"/>
            </w:pPr>
          </w:p>
        </w:tc>
      </w:tr>
      <w:tr w:rsidR="00CB6DF1" w:rsidRPr="003D4ABF" w14:paraId="6DECD19A" w14:textId="77777777" w:rsidTr="00B267EA">
        <w:trPr>
          <w:cantSplit/>
        </w:trPr>
        <w:tc>
          <w:tcPr>
            <w:tcW w:w="1980" w:type="dxa"/>
          </w:tcPr>
          <w:p w14:paraId="2CFE0CAD" w14:textId="24DFE7E7" w:rsidR="00CB6DF1" w:rsidRPr="003D4ABF" w:rsidRDefault="00CB6DF1" w:rsidP="00CB6DF1">
            <w:pPr>
              <w:pStyle w:val="TAL"/>
              <w:keepNext w:val="0"/>
            </w:pPr>
            <w:r w:rsidRPr="003D4ABF">
              <w:t>Notification control for DDD status</w:t>
            </w:r>
          </w:p>
        </w:tc>
        <w:tc>
          <w:tcPr>
            <w:tcW w:w="2912" w:type="dxa"/>
          </w:tcPr>
          <w:p w14:paraId="29391CD8" w14:textId="320BABF9" w:rsidR="00CB6DF1" w:rsidRPr="003D4ABF" w:rsidRDefault="00CB6DF1" w:rsidP="00CB6DF1">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CB6DF1" w:rsidRPr="003D4ABF" w:rsidRDefault="00CB6DF1" w:rsidP="00CB6DF1">
            <w:pPr>
              <w:pStyle w:val="TAL"/>
              <w:keepNext w:val="0"/>
              <w:rPr>
                <w:szCs w:val="18"/>
              </w:rPr>
            </w:pPr>
          </w:p>
        </w:tc>
        <w:tc>
          <w:tcPr>
            <w:tcW w:w="1748" w:type="dxa"/>
          </w:tcPr>
          <w:p w14:paraId="1A287598" w14:textId="77777777" w:rsidR="00CB6DF1" w:rsidRPr="003D4ABF" w:rsidRDefault="00CB6DF1" w:rsidP="00CB6DF1">
            <w:pPr>
              <w:pStyle w:val="TAL"/>
              <w:keepNext w:val="0"/>
            </w:pPr>
            <w:r w:rsidRPr="003D4ABF">
              <w:t>Yes</w:t>
            </w:r>
          </w:p>
        </w:tc>
        <w:tc>
          <w:tcPr>
            <w:tcW w:w="1627" w:type="dxa"/>
          </w:tcPr>
          <w:p w14:paraId="1D33F939" w14:textId="77777777" w:rsidR="00CB6DF1" w:rsidRPr="003D4ABF" w:rsidRDefault="00CB6DF1" w:rsidP="00CB6DF1">
            <w:pPr>
              <w:pStyle w:val="TAL"/>
              <w:keepNext w:val="0"/>
            </w:pPr>
            <w:r w:rsidRPr="003D4ABF">
              <w:t>Added</w:t>
            </w:r>
          </w:p>
        </w:tc>
      </w:tr>
      <w:tr w:rsidR="00CB6DF1" w:rsidRPr="003D4ABF" w14:paraId="77DA768B" w14:textId="77777777" w:rsidTr="00B267EA">
        <w:trPr>
          <w:cantSplit/>
        </w:trPr>
        <w:tc>
          <w:tcPr>
            <w:tcW w:w="1980" w:type="dxa"/>
          </w:tcPr>
          <w:p w14:paraId="3131EF3E" w14:textId="04D14CD2" w:rsidR="00CB6DF1" w:rsidRPr="003D4ABF" w:rsidRDefault="00CB6DF1" w:rsidP="00CB6DF1">
            <w:pPr>
              <w:pStyle w:val="TAL"/>
              <w:keepNext w:val="0"/>
            </w:pPr>
            <w:r w:rsidRPr="003D4ABF">
              <w:t>Notification Control for DDN Failure</w:t>
            </w:r>
          </w:p>
        </w:tc>
        <w:tc>
          <w:tcPr>
            <w:tcW w:w="2912" w:type="dxa"/>
          </w:tcPr>
          <w:p w14:paraId="63B3DF62" w14:textId="0BE5A669" w:rsidR="00CB6DF1" w:rsidRPr="003D4ABF" w:rsidRDefault="00CB6DF1" w:rsidP="00CB6DF1">
            <w:pPr>
              <w:pStyle w:val="TAL"/>
              <w:keepNext w:val="0"/>
              <w:rPr>
                <w:lang w:eastAsia="ja-JP"/>
              </w:rPr>
            </w:pPr>
            <w:r w:rsidRPr="003D4ABF">
              <w:rPr>
                <w:lang w:eastAsia="ja-JP"/>
              </w:rPr>
              <w:t>Indicates that notifications of DDN Failure are required.</w:t>
            </w:r>
          </w:p>
        </w:tc>
        <w:tc>
          <w:tcPr>
            <w:tcW w:w="1364" w:type="dxa"/>
          </w:tcPr>
          <w:p w14:paraId="068DA5D8" w14:textId="77777777" w:rsidR="00CB6DF1" w:rsidRPr="003D4ABF" w:rsidRDefault="00CB6DF1" w:rsidP="00CB6DF1">
            <w:pPr>
              <w:pStyle w:val="TAL"/>
              <w:keepNext w:val="0"/>
              <w:rPr>
                <w:szCs w:val="18"/>
              </w:rPr>
            </w:pPr>
          </w:p>
        </w:tc>
        <w:tc>
          <w:tcPr>
            <w:tcW w:w="1748" w:type="dxa"/>
          </w:tcPr>
          <w:p w14:paraId="032010E3" w14:textId="77777777" w:rsidR="00CB6DF1" w:rsidRPr="003D4ABF" w:rsidRDefault="00CB6DF1" w:rsidP="00CB6DF1">
            <w:pPr>
              <w:pStyle w:val="TAL"/>
              <w:keepNext w:val="0"/>
            </w:pPr>
            <w:r w:rsidRPr="003D4ABF">
              <w:t>Yes</w:t>
            </w:r>
          </w:p>
        </w:tc>
        <w:tc>
          <w:tcPr>
            <w:tcW w:w="1627" w:type="dxa"/>
          </w:tcPr>
          <w:p w14:paraId="00347789" w14:textId="77777777" w:rsidR="00CB6DF1" w:rsidRPr="003D4ABF" w:rsidRDefault="00CB6DF1" w:rsidP="00CB6DF1">
            <w:pPr>
              <w:pStyle w:val="TAL"/>
              <w:keepNext w:val="0"/>
            </w:pPr>
            <w:r w:rsidRPr="003D4ABF">
              <w:t>Added</w:t>
            </w:r>
          </w:p>
        </w:tc>
      </w:tr>
      <w:tr w:rsidR="00CB6DF1" w:rsidRPr="003D4ABF" w14:paraId="1D6F01A1" w14:textId="77777777" w:rsidTr="00B267EA">
        <w:trPr>
          <w:cantSplit/>
        </w:trPr>
        <w:tc>
          <w:tcPr>
            <w:tcW w:w="1980" w:type="dxa"/>
          </w:tcPr>
          <w:p w14:paraId="4C38A12A" w14:textId="2517EAB5" w:rsidR="00CB6DF1" w:rsidRPr="003D4ABF" w:rsidRDefault="00CB6DF1" w:rsidP="00CB6DF1">
            <w:pPr>
              <w:pStyle w:val="TAL"/>
              <w:rPr>
                <w:b/>
              </w:rPr>
            </w:pPr>
            <w:r>
              <w:rPr>
                <w:b/>
              </w:rPr>
              <w:t>PDU Set Control Information</w:t>
            </w:r>
          </w:p>
        </w:tc>
        <w:tc>
          <w:tcPr>
            <w:tcW w:w="2912" w:type="dxa"/>
          </w:tcPr>
          <w:p w14:paraId="338BA818" w14:textId="3051B3B0" w:rsidR="00CB6DF1" w:rsidRPr="0086681B" w:rsidRDefault="00CB6DF1" w:rsidP="00CB6DF1">
            <w:pPr>
              <w:pStyle w:val="TAL"/>
            </w:pPr>
            <w:r w:rsidRPr="0086681B">
              <w:t>Information needed to support the delivery of PDU Sets of a service data flow.</w:t>
            </w:r>
          </w:p>
        </w:tc>
        <w:tc>
          <w:tcPr>
            <w:tcW w:w="1364" w:type="dxa"/>
          </w:tcPr>
          <w:p w14:paraId="0FBC6069" w14:textId="77777777" w:rsidR="00CB6DF1" w:rsidRPr="003D4ABF" w:rsidRDefault="00CB6DF1" w:rsidP="00CB6DF1">
            <w:pPr>
              <w:pStyle w:val="TAL"/>
              <w:rPr>
                <w:szCs w:val="18"/>
              </w:rPr>
            </w:pPr>
          </w:p>
        </w:tc>
        <w:tc>
          <w:tcPr>
            <w:tcW w:w="1748" w:type="dxa"/>
          </w:tcPr>
          <w:p w14:paraId="48CB5EC1" w14:textId="77777777" w:rsidR="00CB6DF1" w:rsidRPr="003D4ABF" w:rsidRDefault="00CB6DF1" w:rsidP="00CB6DF1">
            <w:pPr>
              <w:pStyle w:val="TAL"/>
            </w:pPr>
          </w:p>
        </w:tc>
        <w:tc>
          <w:tcPr>
            <w:tcW w:w="1627" w:type="dxa"/>
          </w:tcPr>
          <w:p w14:paraId="3CFEFE4F" w14:textId="77777777" w:rsidR="00CB6DF1" w:rsidRPr="003D4ABF" w:rsidRDefault="00CB6DF1" w:rsidP="00CB6DF1">
            <w:pPr>
              <w:pStyle w:val="TAL"/>
            </w:pPr>
          </w:p>
        </w:tc>
      </w:tr>
      <w:tr w:rsidR="00CB6DF1" w:rsidRPr="003D4ABF" w14:paraId="69AA5294" w14:textId="77777777" w:rsidTr="00B267EA">
        <w:trPr>
          <w:cantSplit/>
        </w:trPr>
        <w:tc>
          <w:tcPr>
            <w:tcW w:w="1980" w:type="dxa"/>
          </w:tcPr>
          <w:p w14:paraId="469E4AAA" w14:textId="2F4B9AE4" w:rsidR="00CB6DF1" w:rsidRPr="003D4ABF" w:rsidRDefault="00CB6DF1" w:rsidP="00CB6DF1">
            <w:pPr>
              <w:pStyle w:val="TAL"/>
            </w:pPr>
            <w:r>
              <w:t>PDU Set QoS Parameters</w:t>
            </w:r>
            <w:r w:rsidR="00862191">
              <w:t xml:space="preserve"> (UL/DL)</w:t>
            </w:r>
          </w:p>
        </w:tc>
        <w:tc>
          <w:tcPr>
            <w:tcW w:w="2912" w:type="dxa"/>
          </w:tcPr>
          <w:p w14:paraId="41A3390B" w14:textId="414CD99D" w:rsidR="00CB6DF1" w:rsidRPr="003D4ABF" w:rsidRDefault="00CB6DF1" w:rsidP="00CB6DF1">
            <w:pPr>
              <w:pStyle w:val="TAL"/>
              <w:rPr>
                <w:lang w:eastAsia="ja-JP"/>
              </w:rPr>
            </w:pPr>
            <w:r>
              <w:rPr>
                <w:lang w:eastAsia="ja-JP"/>
              </w:rPr>
              <w:t>See clause 5.7.7 of TS 23.501 [2].</w:t>
            </w:r>
          </w:p>
        </w:tc>
        <w:tc>
          <w:tcPr>
            <w:tcW w:w="1364" w:type="dxa"/>
          </w:tcPr>
          <w:p w14:paraId="2DD03A4E" w14:textId="77777777" w:rsidR="00CB6DF1" w:rsidRPr="003D4ABF" w:rsidRDefault="00CB6DF1" w:rsidP="00CB6DF1">
            <w:pPr>
              <w:pStyle w:val="TAL"/>
              <w:rPr>
                <w:szCs w:val="18"/>
              </w:rPr>
            </w:pPr>
          </w:p>
        </w:tc>
        <w:tc>
          <w:tcPr>
            <w:tcW w:w="1748" w:type="dxa"/>
          </w:tcPr>
          <w:p w14:paraId="28599DFA" w14:textId="79662EEB" w:rsidR="00CB6DF1" w:rsidRPr="003D4ABF" w:rsidRDefault="00CB6DF1" w:rsidP="00CB6DF1">
            <w:pPr>
              <w:pStyle w:val="TAL"/>
            </w:pPr>
            <w:r w:rsidRPr="003D4ABF">
              <w:t>Yes</w:t>
            </w:r>
          </w:p>
        </w:tc>
        <w:tc>
          <w:tcPr>
            <w:tcW w:w="1627" w:type="dxa"/>
          </w:tcPr>
          <w:p w14:paraId="110E38EB" w14:textId="6022EF5F" w:rsidR="00CB6DF1" w:rsidRPr="003D4ABF" w:rsidRDefault="00CB6DF1" w:rsidP="00CB6DF1">
            <w:pPr>
              <w:pStyle w:val="TAL"/>
            </w:pPr>
            <w:r w:rsidRPr="003D4ABF">
              <w:t>Added</w:t>
            </w:r>
          </w:p>
        </w:tc>
      </w:tr>
      <w:tr w:rsidR="00CB6DF1" w:rsidRPr="003D4ABF" w14:paraId="6EBFEB35" w14:textId="77777777" w:rsidTr="00870CB9">
        <w:trPr>
          <w:cantSplit/>
        </w:trPr>
        <w:tc>
          <w:tcPr>
            <w:tcW w:w="1980" w:type="dxa"/>
          </w:tcPr>
          <w:p w14:paraId="478290F9" w14:textId="6FC5CABC" w:rsidR="00CB6DF1" w:rsidRPr="003D4ABF" w:rsidRDefault="00CB6DF1" w:rsidP="00CB6DF1">
            <w:pPr>
              <w:pStyle w:val="TAL"/>
              <w:keepNext w:val="0"/>
              <w:rPr>
                <w:b/>
              </w:rPr>
            </w:pPr>
            <w:r>
              <w:rPr>
                <w:b/>
              </w:rPr>
              <w:t>Data Burst Handling Information</w:t>
            </w:r>
          </w:p>
        </w:tc>
        <w:tc>
          <w:tcPr>
            <w:tcW w:w="2912" w:type="dxa"/>
          </w:tcPr>
          <w:p w14:paraId="77006D2E" w14:textId="3B42429A" w:rsidR="00CB6DF1" w:rsidRPr="003D4ABF" w:rsidRDefault="00CB6DF1" w:rsidP="00CB6DF1">
            <w:pPr>
              <w:pStyle w:val="TAL"/>
              <w:keepNext w:val="0"/>
              <w:rPr>
                <w:i/>
                <w:lang w:eastAsia="ja-JP"/>
              </w:rPr>
            </w:pPr>
            <w:r>
              <w:rPr>
                <w:i/>
                <w:lang w:eastAsia="ja-JP"/>
              </w:rPr>
              <w:t>This part describes Data Burst Handling Information</w:t>
            </w:r>
          </w:p>
        </w:tc>
        <w:tc>
          <w:tcPr>
            <w:tcW w:w="1364" w:type="dxa"/>
          </w:tcPr>
          <w:p w14:paraId="66697DE9" w14:textId="77777777" w:rsidR="00CB6DF1" w:rsidRPr="003D4ABF" w:rsidRDefault="00CB6DF1" w:rsidP="00CB6DF1">
            <w:pPr>
              <w:pStyle w:val="TAL"/>
              <w:keepNext w:val="0"/>
              <w:rPr>
                <w:szCs w:val="18"/>
              </w:rPr>
            </w:pPr>
          </w:p>
        </w:tc>
        <w:tc>
          <w:tcPr>
            <w:tcW w:w="1748" w:type="dxa"/>
          </w:tcPr>
          <w:p w14:paraId="78104BC0" w14:textId="77777777" w:rsidR="00CB6DF1" w:rsidRPr="003D4ABF" w:rsidRDefault="00CB6DF1" w:rsidP="00CB6DF1">
            <w:pPr>
              <w:pStyle w:val="TAL"/>
              <w:keepNext w:val="0"/>
            </w:pPr>
          </w:p>
        </w:tc>
        <w:tc>
          <w:tcPr>
            <w:tcW w:w="1627" w:type="dxa"/>
          </w:tcPr>
          <w:p w14:paraId="24370B79" w14:textId="77777777" w:rsidR="00CB6DF1" w:rsidRPr="003D4ABF" w:rsidRDefault="00CB6DF1" w:rsidP="00CB6DF1">
            <w:pPr>
              <w:pStyle w:val="TAL"/>
              <w:keepNext w:val="0"/>
            </w:pPr>
          </w:p>
        </w:tc>
      </w:tr>
      <w:tr w:rsidR="00CB6DF1" w:rsidRPr="003D4ABF" w14:paraId="60B9D4C7" w14:textId="77777777" w:rsidTr="00870CB9">
        <w:trPr>
          <w:cantSplit/>
        </w:trPr>
        <w:tc>
          <w:tcPr>
            <w:tcW w:w="1980" w:type="dxa"/>
          </w:tcPr>
          <w:p w14:paraId="53AF50AE" w14:textId="509445F2" w:rsidR="00CB6DF1" w:rsidRPr="003D4ABF" w:rsidRDefault="00CB6DF1" w:rsidP="00CB6DF1">
            <w:pPr>
              <w:pStyle w:val="TAL"/>
              <w:keepNext w:val="0"/>
            </w:pPr>
            <w:r>
              <w:t>End of Data Burst Marking Indication</w:t>
            </w:r>
          </w:p>
        </w:tc>
        <w:tc>
          <w:tcPr>
            <w:tcW w:w="2912" w:type="dxa"/>
          </w:tcPr>
          <w:p w14:paraId="07B709F1" w14:textId="251443E1" w:rsidR="00CB6DF1" w:rsidRPr="003D4ABF" w:rsidRDefault="00CB6DF1" w:rsidP="00CB6DF1">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CB6DF1" w:rsidRPr="003D4ABF" w:rsidRDefault="00CB6DF1" w:rsidP="00CB6DF1">
            <w:pPr>
              <w:pStyle w:val="TAL"/>
              <w:keepNext w:val="0"/>
              <w:rPr>
                <w:szCs w:val="18"/>
              </w:rPr>
            </w:pPr>
          </w:p>
        </w:tc>
        <w:tc>
          <w:tcPr>
            <w:tcW w:w="1748" w:type="dxa"/>
          </w:tcPr>
          <w:p w14:paraId="2255FA47" w14:textId="191B0875" w:rsidR="00CB6DF1" w:rsidRPr="003D4ABF" w:rsidRDefault="00CB6DF1" w:rsidP="00CB6DF1">
            <w:pPr>
              <w:pStyle w:val="TAL"/>
              <w:keepNext w:val="0"/>
            </w:pPr>
            <w:r w:rsidRPr="003D4ABF">
              <w:t>Yes</w:t>
            </w:r>
          </w:p>
        </w:tc>
        <w:tc>
          <w:tcPr>
            <w:tcW w:w="1627" w:type="dxa"/>
          </w:tcPr>
          <w:p w14:paraId="576F37BB" w14:textId="3D20416D" w:rsidR="00CB6DF1" w:rsidRPr="003D4ABF" w:rsidRDefault="00CB6DF1" w:rsidP="00CB6DF1">
            <w:pPr>
              <w:pStyle w:val="TAL"/>
              <w:keepNext w:val="0"/>
            </w:pPr>
            <w:r w:rsidRPr="003D4ABF">
              <w:t>Added</w:t>
            </w:r>
          </w:p>
        </w:tc>
      </w:tr>
      <w:tr w:rsidR="00CB6DF1" w:rsidRPr="003D4ABF" w14:paraId="6C50EFDB" w14:textId="77777777" w:rsidTr="00F11C45">
        <w:trPr>
          <w:cantSplit/>
        </w:trPr>
        <w:tc>
          <w:tcPr>
            <w:tcW w:w="1980" w:type="dxa"/>
          </w:tcPr>
          <w:p w14:paraId="68B422C1" w14:textId="5CB89DA0" w:rsidR="00CB6DF1" w:rsidRPr="003D4ABF" w:rsidRDefault="00CB6DF1" w:rsidP="00CB6DF1">
            <w:pPr>
              <w:pStyle w:val="TAL"/>
              <w:keepNext w:val="0"/>
              <w:rPr>
                <w:b/>
              </w:rPr>
            </w:pPr>
            <w:r>
              <w:rPr>
                <w:b/>
              </w:rPr>
              <w:t>Protocol Description Information</w:t>
            </w:r>
          </w:p>
        </w:tc>
        <w:tc>
          <w:tcPr>
            <w:tcW w:w="2912" w:type="dxa"/>
          </w:tcPr>
          <w:p w14:paraId="61A63C93" w14:textId="47E03F64" w:rsidR="00CB6DF1" w:rsidRPr="00FE15C8" w:rsidRDefault="00CB6DF1" w:rsidP="00CB6DF1">
            <w:pPr>
              <w:pStyle w:val="TAL"/>
              <w:keepNext w:val="0"/>
            </w:pPr>
            <w:r>
              <w:t>Information needed to support identifying PDU Set Information for packets and/or last packet of a Data Burst.</w:t>
            </w:r>
          </w:p>
        </w:tc>
        <w:tc>
          <w:tcPr>
            <w:tcW w:w="1364" w:type="dxa"/>
          </w:tcPr>
          <w:p w14:paraId="416EB3E9" w14:textId="77777777" w:rsidR="00CB6DF1" w:rsidRPr="003D4ABF" w:rsidRDefault="00CB6DF1" w:rsidP="00CB6DF1">
            <w:pPr>
              <w:pStyle w:val="TAL"/>
              <w:keepNext w:val="0"/>
              <w:rPr>
                <w:szCs w:val="18"/>
              </w:rPr>
            </w:pPr>
          </w:p>
        </w:tc>
        <w:tc>
          <w:tcPr>
            <w:tcW w:w="1748" w:type="dxa"/>
          </w:tcPr>
          <w:p w14:paraId="4EF8C9AF" w14:textId="77777777" w:rsidR="00CB6DF1" w:rsidRPr="003D4ABF" w:rsidRDefault="00CB6DF1" w:rsidP="00CB6DF1">
            <w:pPr>
              <w:pStyle w:val="TAL"/>
              <w:keepNext w:val="0"/>
            </w:pPr>
          </w:p>
        </w:tc>
        <w:tc>
          <w:tcPr>
            <w:tcW w:w="1627" w:type="dxa"/>
          </w:tcPr>
          <w:p w14:paraId="395E28D3" w14:textId="77777777" w:rsidR="00CB6DF1" w:rsidRPr="003D4ABF" w:rsidRDefault="00CB6DF1" w:rsidP="00CB6DF1">
            <w:pPr>
              <w:pStyle w:val="TAL"/>
              <w:keepNext w:val="0"/>
            </w:pPr>
          </w:p>
        </w:tc>
      </w:tr>
      <w:tr w:rsidR="00CB6DF1" w:rsidRPr="003D4ABF" w14:paraId="71867FDF" w14:textId="77777777" w:rsidTr="00B267EA">
        <w:trPr>
          <w:cantSplit/>
        </w:trPr>
        <w:tc>
          <w:tcPr>
            <w:tcW w:w="1980" w:type="dxa"/>
          </w:tcPr>
          <w:p w14:paraId="462EF558" w14:textId="479BEF0A" w:rsidR="00CB6DF1" w:rsidRPr="003D4ABF" w:rsidRDefault="00CB6DF1" w:rsidP="00CB6DF1">
            <w:pPr>
              <w:pStyle w:val="TAL"/>
            </w:pPr>
            <w:r>
              <w:lastRenderedPageBreak/>
              <w:t>Protocol Description</w:t>
            </w:r>
            <w:r w:rsidR="00862191">
              <w:t xml:space="preserve"> (UL/DL)</w:t>
            </w:r>
          </w:p>
        </w:tc>
        <w:tc>
          <w:tcPr>
            <w:tcW w:w="2912" w:type="dxa"/>
          </w:tcPr>
          <w:p w14:paraId="66B31FAC" w14:textId="11210D2F" w:rsidR="00862191" w:rsidRDefault="00CB6DF1" w:rsidP="00CB6DF1">
            <w:pPr>
              <w:pStyle w:val="TAL"/>
              <w:rPr>
                <w:lang w:eastAsia="ja-JP"/>
              </w:rPr>
            </w:pPr>
            <w:r>
              <w:rPr>
                <w:lang w:eastAsia="ja-JP"/>
              </w:rPr>
              <w:t>Indicates the protocol, e.g. which is used to detect PDU Set Information of packets and/or last packet of the Data Burst</w:t>
            </w:r>
            <w:r w:rsidR="00862191">
              <w:rPr>
                <w:lang w:eastAsia="ja-JP"/>
              </w:rPr>
              <w:t>.</w:t>
            </w:r>
          </w:p>
          <w:p w14:paraId="12871B4C" w14:textId="023C847B" w:rsidR="00CB6DF1" w:rsidRPr="003D4ABF" w:rsidRDefault="00CB6DF1" w:rsidP="00CB6DF1">
            <w:pPr>
              <w:pStyle w:val="TAL"/>
              <w:rPr>
                <w:lang w:eastAsia="ja-JP"/>
              </w:rPr>
            </w:pPr>
            <w:r>
              <w:rPr>
                <w:lang w:eastAsia="ja-JP"/>
              </w:rPr>
              <w:t>(See TS 23.501 [2] clause 5.37.5, clause 5.37.8 and TS 26.522 [40]).</w:t>
            </w:r>
          </w:p>
        </w:tc>
        <w:tc>
          <w:tcPr>
            <w:tcW w:w="1364" w:type="dxa"/>
          </w:tcPr>
          <w:p w14:paraId="642EDC6B" w14:textId="77777777" w:rsidR="00CB6DF1" w:rsidRPr="003D4ABF" w:rsidRDefault="00CB6DF1" w:rsidP="00CB6DF1">
            <w:pPr>
              <w:pStyle w:val="TAL"/>
              <w:rPr>
                <w:szCs w:val="18"/>
              </w:rPr>
            </w:pPr>
          </w:p>
        </w:tc>
        <w:tc>
          <w:tcPr>
            <w:tcW w:w="1748" w:type="dxa"/>
          </w:tcPr>
          <w:p w14:paraId="74CADC58" w14:textId="6FD487C8" w:rsidR="00CB6DF1" w:rsidRPr="003D4ABF" w:rsidRDefault="00CB6DF1" w:rsidP="00CB6DF1">
            <w:pPr>
              <w:pStyle w:val="TAL"/>
            </w:pPr>
            <w:r>
              <w:t>No</w:t>
            </w:r>
          </w:p>
        </w:tc>
        <w:tc>
          <w:tcPr>
            <w:tcW w:w="1627" w:type="dxa"/>
          </w:tcPr>
          <w:p w14:paraId="25741641" w14:textId="176D12E9" w:rsidR="00CB6DF1" w:rsidRPr="003D4ABF" w:rsidRDefault="00CB6DF1" w:rsidP="00CB6DF1">
            <w:pPr>
              <w:pStyle w:val="TAL"/>
            </w:pPr>
            <w:r w:rsidRPr="003D4ABF">
              <w:t>Added</w:t>
            </w:r>
          </w:p>
        </w:tc>
      </w:tr>
      <w:tr w:rsidR="00CB6DF1" w:rsidRPr="003D4ABF" w14:paraId="44C0EF17" w14:textId="77777777" w:rsidTr="00B267EA">
        <w:trPr>
          <w:cantSplit/>
        </w:trPr>
        <w:tc>
          <w:tcPr>
            <w:tcW w:w="9631" w:type="dxa"/>
            <w:gridSpan w:val="5"/>
          </w:tcPr>
          <w:p w14:paraId="1302B70B" w14:textId="77777777" w:rsidR="00CB6DF1" w:rsidRPr="003D4ABF" w:rsidRDefault="00CB6DF1" w:rsidP="00CB6DF1">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CB6DF1" w:rsidRPr="003D4ABF" w:rsidRDefault="00CB6DF1" w:rsidP="00CB6DF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CB6DF1" w:rsidRPr="003D4ABF" w:rsidRDefault="00CB6DF1" w:rsidP="00CB6DF1">
            <w:pPr>
              <w:pStyle w:val="TAN"/>
            </w:pPr>
            <w:r w:rsidRPr="003D4ABF">
              <w:t>NOTE 3:</w:t>
            </w:r>
            <w:r w:rsidRPr="003D4ABF">
              <w:tab/>
              <w:t>Either service data flow filter(s) or application identifier shall be defined per each rule.</w:t>
            </w:r>
          </w:p>
          <w:p w14:paraId="13B30659" w14:textId="77777777" w:rsidR="00CB6DF1" w:rsidRPr="003D4ABF" w:rsidRDefault="00CB6DF1" w:rsidP="00CB6DF1">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CB6DF1" w:rsidRPr="003D4ABF" w:rsidRDefault="00CB6DF1" w:rsidP="00CB6DF1">
            <w:pPr>
              <w:pStyle w:val="TAN"/>
            </w:pPr>
            <w:r w:rsidRPr="003D4ABF">
              <w:t>NOTE 5:</w:t>
            </w:r>
            <w:r w:rsidRPr="003D4ABF">
              <w:tab/>
              <w:t>Optional and applicable only if application identifier exists within the rule.</w:t>
            </w:r>
          </w:p>
          <w:p w14:paraId="6F286408" w14:textId="77777777" w:rsidR="00CB6DF1" w:rsidRPr="003D4ABF" w:rsidRDefault="00CB6DF1" w:rsidP="00CB6DF1">
            <w:pPr>
              <w:pStyle w:val="TAN"/>
            </w:pPr>
            <w:r w:rsidRPr="003D4ABF">
              <w:t>NOTE 6:</w:t>
            </w:r>
            <w:r w:rsidRPr="003D4ABF">
              <w:tab/>
              <w:t>Applicable to sponsored data connectivity.</w:t>
            </w:r>
          </w:p>
          <w:p w14:paraId="7B9273B3" w14:textId="77777777" w:rsidR="00CB6DF1" w:rsidRPr="003D4ABF" w:rsidRDefault="00CB6DF1" w:rsidP="00CB6DF1">
            <w:pPr>
              <w:pStyle w:val="TAN"/>
            </w:pPr>
            <w:r w:rsidRPr="003D4ABF">
              <w:t>NOTE 7:</w:t>
            </w:r>
            <w:r w:rsidRPr="003D4ABF">
              <w:tab/>
              <w:t>Mandatory if there is no default charging method for the PDU Session.</w:t>
            </w:r>
          </w:p>
          <w:p w14:paraId="3C6D9057" w14:textId="77777777" w:rsidR="00CB6DF1" w:rsidRPr="003D4ABF" w:rsidRDefault="00CB6DF1" w:rsidP="00CB6DF1">
            <w:pPr>
              <w:pStyle w:val="TAN"/>
            </w:pPr>
            <w:r w:rsidRPr="003D4ABF">
              <w:t>NOTE 8:</w:t>
            </w:r>
            <w:r w:rsidRPr="003D4ABF">
              <w:tab/>
              <w:t>Optional and applicable only if application identifier exists within the rule.</w:t>
            </w:r>
          </w:p>
          <w:p w14:paraId="52472C40" w14:textId="77777777" w:rsidR="00CB6DF1" w:rsidRPr="003D4ABF" w:rsidRDefault="00CB6DF1" w:rsidP="00CB6DF1">
            <w:pPr>
              <w:pStyle w:val="TAN"/>
            </w:pPr>
            <w:r w:rsidRPr="003D4ABF">
              <w:t>NOTE 9:</w:t>
            </w:r>
            <w:r w:rsidRPr="003D4ABF">
              <w:tab/>
              <w:t>If Redirect is enabled.</w:t>
            </w:r>
          </w:p>
          <w:p w14:paraId="0F797A81" w14:textId="77777777" w:rsidR="00CB6DF1" w:rsidRPr="003D4ABF" w:rsidRDefault="00CB6DF1" w:rsidP="00CB6DF1">
            <w:pPr>
              <w:pStyle w:val="TAN"/>
            </w:pPr>
            <w:r w:rsidRPr="003D4ABF">
              <w:t>NOTE 10:</w:t>
            </w:r>
            <w:r w:rsidRPr="003D4ABF">
              <w:tab/>
              <w:t>Mandatory when Bind to QoS Flow associated with the default QoS rule is not present.</w:t>
            </w:r>
          </w:p>
          <w:p w14:paraId="425D65E1" w14:textId="77777777" w:rsidR="00CB6DF1" w:rsidRPr="003D4ABF" w:rsidRDefault="00CB6DF1" w:rsidP="00CB6DF1">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CB6DF1" w:rsidRPr="003D4ABF" w:rsidRDefault="00CB6DF1" w:rsidP="00CB6DF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CB6DF1" w:rsidRPr="003D4ABF" w:rsidRDefault="00CB6DF1" w:rsidP="00CB6DF1">
            <w:pPr>
              <w:pStyle w:val="TAN"/>
            </w:pPr>
            <w:r w:rsidRPr="003D4ABF">
              <w:t>NOTE 13:</w:t>
            </w:r>
            <w:r w:rsidRPr="003D4ABF">
              <w:tab/>
              <w:t>Optional and applicable only for voice service data flow in this release.</w:t>
            </w:r>
          </w:p>
          <w:p w14:paraId="16313687" w14:textId="77777777" w:rsidR="00CB6DF1" w:rsidRPr="003D4ABF" w:rsidRDefault="00CB6DF1" w:rsidP="00CB6DF1">
            <w:pPr>
              <w:pStyle w:val="TAN"/>
            </w:pPr>
            <w:r w:rsidRPr="003D4ABF">
              <w:t>NOTE 14:</w:t>
            </w:r>
            <w:r w:rsidRPr="003D4ABF">
              <w:tab/>
              <w:t>Optional and applicable only when a value different from the standardized value for this 5QI in Table 5.7.4-1 TS 23.501 [2] is required.</w:t>
            </w:r>
          </w:p>
          <w:p w14:paraId="79059F8C" w14:textId="77777777" w:rsidR="00CB6DF1" w:rsidRPr="003D4ABF" w:rsidRDefault="00CB6DF1" w:rsidP="00CB6DF1">
            <w:pPr>
              <w:pStyle w:val="TAN"/>
            </w:pPr>
            <w:r w:rsidRPr="003D4ABF">
              <w:t>NOTE 15:</w:t>
            </w:r>
            <w:r w:rsidRPr="003D4ABF">
              <w:tab/>
              <w:t>Optional and applicable only for GBR service data flow.</w:t>
            </w:r>
          </w:p>
          <w:p w14:paraId="67C6BB23" w14:textId="77777777" w:rsidR="00CB6DF1" w:rsidRPr="003D4ABF" w:rsidRDefault="00CB6DF1" w:rsidP="00CB6DF1">
            <w:pPr>
              <w:pStyle w:val="TAN"/>
            </w:pPr>
            <w:r w:rsidRPr="003D4ABF">
              <w:t>NOTE 16:</w:t>
            </w:r>
            <w:r w:rsidRPr="003D4ABF">
              <w:tab/>
              <w:t>Usage of the charging information in described in TS 32.255 [21].</w:t>
            </w:r>
          </w:p>
          <w:p w14:paraId="4E062287" w14:textId="77777777" w:rsidR="00CB6DF1" w:rsidRPr="003D4ABF" w:rsidRDefault="00CB6DF1" w:rsidP="00CB6DF1">
            <w:pPr>
              <w:pStyle w:val="TAN"/>
            </w:pPr>
            <w:r w:rsidRPr="003D4ABF">
              <w:t>NOTE 17:</w:t>
            </w:r>
            <w:r w:rsidRPr="003D4ABF">
              <w:tab/>
              <w:t>Only one PCC rule can contain this attribute and this PCC rule shall not contain the attribute Bind to QoS Flow associated with the default QoS rule.</w:t>
            </w:r>
          </w:p>
          <w:p w14:paraId="5C6775B3" w14:textId="12833C8B" w:rsidR="00CB6DF1" w:rsidRPr="003D4ABF" w:rsidRDefault="00CB6DF1" w:rsidP="00CB6DF1">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1B3A02" w14:textId="77777777" w:rsidR="00CB6DF1" w:rsidRPr="003D4ABF" w:rsidRDefault="00CB6DF1" w:rsidP="00CB6DF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CB6DF1" w:rsidRPr="003D4ABF" w:rsidRDefault="00CB6DF1" w:rsidP="00CB6DF1">
            <w:pPr>
              <w:pStyle w:val="TAN"/>
            </w:pPr>
            <w:r w:rsidRPr="003D4ABF">
              <w:t>NOTE 20:</w:t>
            </w:r>
            <w:r w:rsidRPr="003D4ABF">
              <w:tab/>
              <w:t>Only applicable to a PCC Rules provided to a MA PDU Session.</w:t>
            </w:r>
          </w:p>
          <w:p w14:paraId="1B397878" w14:textId="77777777" w:rsidR="00CB6DF1" w:rsidRPr="003D4ABF" w:rsidRDefault="00CB6DF1" w:rsidP="00CB6DF1">
            <w:pPr>
              <w:pStyle w:val="TAN"/>
            </w:pPr>
            <w:r w:rsidRPr="003D4ABF">
              <w:t>NOTE 21:</w:t>
            </w:r>
            <w:r w:rsidRPr="003D4ABF">
              <w:tab/>
              <w:t>Mandatory when MA PDU Session Control information is provided.</w:t>
            </w:r>
          </w:p>
          <w:p w14:paraId="06CF51CA" w14:textId="77777777" w:rsidR="00CB6DF1" w:rsidRPr="003D4ABF" w:rsidRDefault="00CB6DF1" w:rsidP="00CB6DF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CB6DF1" w:rsidRPr="003D4ABF" w:rsidRDefault="00CB6DF1" w:rsidP="00CB6DF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CB6DF1" w:rsidRPr="003D4ABF" w:rsidRDefault="00CB6DF1" w:rsidP="00CB6DF1">
            <w:pPr>
              <w:pStyle w:val="TAN"/>
            </w:pPr>
            <w:r w:rsidRPr="003D4ABF">
              <w:t>NOTE 24:</w:t>
            </w:r>
            <w:r w:rsidRPr="003D4ABF">
              <w:tab/>
              <w:t>Optional and applicable only for GBR service data flow with QoS Notification Control enabled.</w:t>
            </w:r>
          </w:p>
          <w:p w14:paraId="2B367BF3" w14:textId="77777777" w:rsidR="00CB6DF1" w:rsidRPr="003D4ABF" w:rsidRDefault="00CB6DF1" w:rsidP="00CB6DF1">
            <w:pPr>
              <w:pStyle w:val="TAN"/>
            </w:pPr>
            <w:r w:rsidRPr="003D4ABF">
              <w:t>NOTE 25:</w:t>
            </w:r>
            <w:r w:rsidRPr="003D4ABF">
              <w:tab/>
              <w:t>Optional and applicable only for GBR service data flow for which Alternative QoS Parameter Set(s) are provided.</w:t>
            </w:r>
          </w:p>
          <w:p w14:paraId="643DE028" w14:textId="77777777" w:rsidR="00CB6DF1" w:rsidRPr="003D4ABF" w:rsidRDefault="00CB6DF1" w:rsidP="00CB6DF1">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CB6DF1" w:rsidRDefault="00CB6DF1" w:rsidP="00CB6DF1">
            <w:pPr>
              <w:pStyle w:val="TAN"/>
            </w:pPr>
            <w:r w:rsidRPr="003D4ABF">
              <w:t>NOTE 27:</w:t>
            </w:r>
            <w:r w:rsidRPr="003D4ABF">
              <w:tab/>
              <w:t>Mandatory in MA PDU Session Control information only when there is application identifier in the service data flow template.</w:t>
            </w:r>
          </w:p>
          <w:p w14:paraId="1EE91CC3" w14:textId="77777777" w:rsidR="00CB6DF1" w:rsidRDefault="00CB6DF1" w:rsidP="00CB6DF1">
            <w:pPr>
              <w:pStyle w:val="TAN"/>
            </w:pPr>
            <w:r>
              <w:t>NOTE 28:</w:t>
            </w:r>
            <w:r>
              <w:tab/>
              <w:t>If this parameter is used, it has to be present in every PCC rule of the PDU Session.</w:t>
            </w:r>
          </w:p>
          <w:p w14:paraId="495C2082" w14:textId="77777777" w:rsidR="00CB6DF1" w:rsidRDefault="00CB6DF1" w:rsidP="00CB6DF1">
            <w:pPr>
              <w:pStyle w:val="TAN"/>
            </w:pPr>
            <w:r>
              <w:t>NOTE 29:</w:t>
            </w:r>
            <w:r>
              <w:tab/>
              <w:t>The use of traffic correlation is defined in TS 23.501 [2], clauses 5.6.7.1 and 5.29.</w:t>
            </w:r>
          </w:p>
          <w:p w14:paraId="409D909F" w14:textId="791A82F4" w:rsidR="00CB6DF1" w:rsidRDefault="00CB6DF1" w:rsidP="00CB6DF1">
            <w:pPr>
              <w:pStyle w:val="TAN"/>
            </w:pPr>
            <w:r>
              <w:t>NOTE 30:</w:t>
            </w:r>
            <w:r>
              <w:tab/>
              <w:t>If Steering Mode is set to "Redundant", either a Maximum RTT or a Maximum Packet Loss Rate may be provided, but not both.</w:t>
            </w:r>
          </w:p>
          <w:p w14:paraId="777A932D" w14:textId="77777777" w:rsidR="00CB6DF1" w:rsidRDefault="00CB6DF1" w:rsidP="00CB6DF1">
            <w:pPr>
              <w:pStyle w:val="TAN"/>
            </w:pPr>
            <w:r>
              <w:t>NOTE 31:</w:t>
            </w:r>
            <w:r>
              <w:tab/>
              <w:t>The Steering functionality "ATSSS-LL" shall not be provided together with Steering Mode "Redundant".</w:t>
            </w:r>
          </w:p>
          <w:p w14:paraId="528DD3B8" w14:textId="77777777" w:rsidR="00CB6DF1" w:rsidRDefault="00CB6DF1" w:rsidP="00CB6DF1">
            <w:pPr>
              <w:pStyle w:val="TAN"/>
            </w:pPr>
            <w:r>
              <w:t>NOTE 32:</w:t>
            </w:r>
            <w:r>
              <w:tab/>
              <w:t>This parameter is only provided when the PCF is configured to provide an explicit indicator to the SMF to enable ECN marking for L4S for the traffic identified by the SDF template.</w:t>
            </w:r>
          </w:p>
          <w:p w14:paraId="34CD584A" w14:textId="5D2325B6" w:rsidR="00CB6DF1" w:rsidRPr="003D4ABF" w:rsidRDefault="00CB6DF1" w:rsidP="00CB6DF1">
            <w:pPr>
              <w:pStyle w:val="TAN"/>
            </w:pPr>
            <w:r>
              <w:t>NOTE 33:</w:t>
            </w:r>
            <w:r>
              <w:tab/>
              <w:t>The Transport Mode may be included when the Steering Functionality is the MPQUIC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5A73F638"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10D095E9"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7A120CA" w14:textId="7C394928"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B73BF4C" w14:textId="53F2A6C9"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B930299"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86681B">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383CE3A4"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5FEF99FC"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86681B">
        <w:t>TS 23.501 [</w:t>
      </w:r>
      <w:r w:rsidR="00EB452C">
        <w:t>2]</w:t>
      </w:r>
      <w:r w:rsidRPr="003D4ABF">
        <w:t>.</w:t>
      </w:r>
    </w:p>
    <w:p w14:paraId="2F89DC91" w14:textId="02693A55" w:rsidR="00B267EA" w:rsidRDefault="00B267EA" w:rsidP="00787F8E">
      <w:r>
        <w:t xml:space="preserve">The </w:t>
      </w:r>
      <w:r w:rsidRPr="0086681B">
        <w:rPr>
          <w:i/>
          <w:iCs/>
        </w:rPr>
        <w:t>ECN marking for L4S</w:t>
      </w:r>
      <w:r>
        <w:t xml:space="preserve"> indicates that the service data flow supports ECN marking for L4S to be performed.</w:t>
      </w:r>
    </w:p>
    <w:p w14:paraId="478D9CA4" w14:textId="226C4B1A"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6290CEFC" w:rsidR="00787F8E" w:rsidRPr="003D4ABF" w:rsidRDefault="00787F8E" w:rsidP="00787F8E">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or;</w:t>
      </w:r>
    </w:p>
    <w:p w14:paraId="12C23000" w14:textId="570F9015"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0004FD2A" w14:textId="56415124"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86681B" w:rsidRPr="003D4ABF">
        <w:t>TS</w:t>
      </w:r>
      <w:r w:rsidR="0086681B">
        <w:t> </w:t>
      </w:r>
      <w:r w:rsidR="0086681B" w:rsidRPr="003D4ABF">
        <w:t>23.548</w:t>
      </w:r>
      <w:r w:rsidR="0086681B">
        <w:t> </w:t>
      </w:r>
      <w:r w:rsidR="0086681B" w:rsidRPr="003D4ABF">
        <w:t>[</w:t>
      </w:r>
      <w:r w:rsidRPr="003D4ABF">
        <w:t>33].</w:t>
      </w:r>
    </w:p>
    <w:p w14:paraId="632F22DF" w14:textId="6300A9F7"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86681B" w:rsidRPr="003D4ABF">
        <w:t>TS</w:t>
      </w:r>
      <w:r w:rsidR="0086681B">
        <w:t> </w:t>
      </w:r>
      <w:r w:rsidR="0086681B" w:rsidRPr="003D4ABF">
        <w:t>23.548</w:t>
      </w:r>
      <w:r w:rsidR="0086681B">
        <w:t> </w:t>
      </w:r>
      <w:r w:rsidR="0086681B"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3A89D909"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86681B">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363B1D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86681B">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3EB83CF4" w14:textId="784DDFC1"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0AB2923A"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 MPQUIC indicates that traffic matching the SDF template is sent over the MA PDU Session using MPQUIC.</w:t>
      </w:r>
    </w:p>
    <w:p w14:paraId="49CF6645" w14:textId="28E8080A"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86681B" w:rsidRPr="003D4ABF">
        <w:t>TS</w:t>
      </w:r>
      <w:r w:rsidR="0086681B">
        <w:t> </w:t>
      </w:r>
      <w:r w:rsidR="0086681B" w:rsidRPr="003D4ABF">
        <w:t>23.501</w:t>
      </w:r>
      <w:r w:rsidR="0086681B">
        <w:t> </w:t>
      </w:r>
      <w:r w:rsidR="0086681B" w:rsidRPr="003D4ABF">
        <w:t>[</w:t>
      </w:r>
      <w:r w:rsidRPr="003D4ABF">
        <w:t>2].</w:t>
      </w:r>
    </w:p>
    <w:p w14:paraId="777F6594" w14:textId="7EE30C52"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86681B">
        <w:t>TS 23.501 [</w:t>
      </w:r>
      <w:r>
        <w:t xml:space="preserve">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6D02D32"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86681B">
        <w:t>TS 23.501 [</w:t>
      </w:r>
      <w:r>
        <w:t>2].</w:t>
      </w:r>
    </w:p>
    <w:p w14:paraId="5821010A" w14:textId="5F2915E3" w:rsidR="000C48DD" w:rsidRDefault="000C48DD" w:rsidP="00787F8E">
      <w:r>
        <w:t xml:space="preserve">The </w:t>
      </w:r>
      <w:r w:rsidRPr="0086681B">
        <w:rPr>
          <w:i/>
          <w:iCs/>
        </w:rPr>
        <w:t>Transport Mode</w:t>
      </w:r>
      <w:r>
        <w:t xml:space="preserve"> indicates one of the Transport Modes as defined in </w:t>
      </w:r>
      <w:r w:rsidR="0086681B">
        <w:t>TS 23.501 [</w:t>
      </w:r>
      <w:r>
        <w:t>2] that should be applied for transmitting a UDP flow between UE and UPF. The Transport Mode may be included when the MPQUIC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0ED5D635"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86681B">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68594B"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D9D6F25" w14:textId="003CC0AB"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25DCB6C3"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86681B">
        <w:t>TS 23.501 [</w:t>
      </w:r>
      <w:r w:rsidR="00AF69A9">
        <w:t>2]</w:t>
      </w:r>
      <w:r>
        <w:t>).</w:t>
      </w:r>
    </w:p>
    <w:p w14:paraId="43234E33" w14:textId="1F98FA65"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w:t>
      </w:r>
      <w:r w:rsidR="00F33FD1">
        <w:t>5.1</w:t>
      </w:r>
      <w:r>
        <w:t xml:space="preserve"> of </w:t>
      </w:r>
      <w:r w:rsidR="0086681B">
        <w:t>TS 23.502 [</w:t>
      </w:r>
      <w:r>
        <w:t>3]).</w:t>
      </w:r>
    </w:p>
    <w:p w14:paraId="644E6220" w14:textId="06A0B3AD"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rsidR="00CB78C9">
        <w:t xml:space="preserve"> For delay-critical service data flow, every Alternative QoS Parameter Set may also include a Maximum Data Burst Volume (MDBV).</w:t>
      </w:r>
    </w:p>
    <w:p w14:paraId="2E17508D" w14:textId="47EA8E6A"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86681B" w:rsidRPr="003D4ABF">
        <w:t>TS</w:t>
      </w:r>
      <w:r w:rsidR="0086681B">
        <w:t> </w:t>
      </w:r>
      <w:r w:rsidR="0086681B" w:rsidRPr="003D4ABF">
        <w:t>23.501</w:t>
      </w:r>
      <w:r w:rsidR="0086681B">
        <w:t> </w:t>
      </w:r>
      <w:r w:rsidR="0086681B" w:rsidRPr="003D4ABF">
        <w:t>[</w:t>
      </w:r>
      <w:r w:rsidR="00D34673" w:rsidRPr="003D4ABF">
        <w:t>2].</w:t>
      </w:r>
    </w:p>
    <w:p w14:paraId="3E048C77" w14:textId="4F3A68B2" w:rsidR="00CC463D" w:rsidRDefault="00CC463D" w:rsidP="00787F8E">
      <w:bookmarkStart w:id="1249" w:name="_Toc19197385"/>
      <w:bookmarkStart w:id="1250" w:name="_Toc27896538"/>
      <w:bookmarkStart w:id="1251" w:name="_Toc36192706"/>
      <w:bookmarkStart w:id="1252" w:name="_Toc37076437"/>
      <w:bookmarkStart w:id="1253" w:name="_Toc45194887"/>
      <w:bookmarkStart w:id="1254"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86681B">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414E648E"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86681B">
        <w:t>TS 23.501 [</w:t>
      </w:r>
      <w:r>
        <w:t>2]. The following parameters are included:</w:t>
      </w:r>
    </w:p>
    <w:p w14:paraId="71B656D6" w14:textId="77777777" w:rsidR="00CC463D" w:rsidRDefault="00CC463D" w:rsidP="0086681B">
      <w:pPr>
        <w:pStyle w:val="B1"/>
      </w:pPr>
      <w:r>
        <w:lastRenderedPageBreak/>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085E76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86681B" w:rsidRPr="003D4ABF">
        <w:t>TS</w:t>
      </w:r>
      <w:r w:rsidR="0086681B">
        <w:t> </w:t>
      </w:r>
      <w:r w:rsidR="0086681B" w:rsidRPr="003D4ABF">
        <w:t>23.502</w:t>
      </w:r>
      <w:r w:rsidR="0086681B">
        <w:t> </w:t>
      </w:r>
      <w:r w:rsidR="0086681B" w:rsidRPr="003D4ABF">
        <w:t>[</w:t>
      </w:r>
      <w:r w:rsidRPr="003D4ABF">
        <w:t xml:space="preserve">3]. The </w:t>
      </w:r>
      <w:r w:rsidR="009D0ABB" w:rsidRPr="003D4ABF">
        <w:t>f</w:t>
      </w:r>
      <w:r w:rsidRPr="003D4ABF">
        <w:t>ollowing parameters are included:</w:t>
      </w:r>
    </w:p>
    <w:p w14:paraId="7072B0D7" w14:textId="47E9381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0246FEC9"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255"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4ACAA94A"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r w:rsidR="00F33FD1">
        <w:t xml:space="preserve">7.7 </w:t>
      </w:r>
      <w:r>
        <w:t xml:space="preserve">of </w:t>
      </w:r>
      <w:r w:rsidR="0086681B">
        <w:t>TS 23.501 [</w:t>
      </w:r>
      <w:r>
        <w:t>2]).</w:t>
      </w:r>
    </w:p>
    <w:p w14:paraId="3B29B7AF" w14:textId="6586EAF2" w:rsidR="00D1719A" w:rsidRDefault="00D1719A" w:rsidP="00D1719A">
      <w:bookmarkStart w:id="1256" w:name="_CR6_3_2"/>
      <w:bookmarkEnd w:id="1256"/>
      <w:r>
        <w:t xml:space="preserve">The </w:t>
      </w:r>
      <w:r w:rsidRPr="00FE15C8">
        <w:rPr>
          <w:i/>
          <w:iCs/>
        </w:rPr>
        <w:t>Protocol Description Information</w:t>
      </w:r>
      <w:r>
        <w:t xml:space="preserve"> needed to support identifying PDU Set Information for</w:t>
      </w:r>
      <w:r w:rsidR="00862191">
        <w:t xml:space="preserve"> DL/UL</w:t>
      </w:r>
      <w:r>
        <w:t xml:space="preserve"> packets and/or last packet of a</w:t>
      </w:r>
      <w:r w:rsidR="00862191">
        <w:t xml:space="preserve"> DL</w:t>
      </w:r>
      <w:r>
        <w:t xml:space="preserve"> Data Burst.</w:t>
      </w:r>
      <w:r w:rsidR="00862191">
        <w:t xml:space="preserve"> The Protocol Descriptions for UL and DL may be different (see clause 5.37.5 of TS 23.501 [2]).</w:t>
      </w:r>
    </w:p>
    <w:p w14:paraId="26A38556" w14:textId="77777777" w:rsidR="00D1719A" w:rsidRDefault="00D1719A" w:rsidP="00D1719A">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70632702" w14:textId="5C0E0A46" w:rsidR="00787F8E" w:rsidRPr="003D4ABF" w:rsidRDefault="00787F8E" w:rsidP="00787F8E">
      <w:pPr>
        <w:pStyle w:val="Heading3"/>
      </w:pPr>
      <w:bookmarkStart w:id="1257" w:name="_Toc178072867"/>
      <w:r w:rsidRPr="003D4ABF">
        <w:t>6.3.2</w:t>
      </w:r>
      <w:r w:rsidRPr="003D4ABF">
        <w:tab/>
        <w:t>Policy and charging control rule operations</w:t>
      </w:r>
      <w:bookmarkEnd w:id="1249"/>
      <w:bookmarkEnd w:id="1250"/>
      <w:bookmarkEnd w:id="1251"/>
      <w:bookmarkEnd w:id="1252"/>
      <w:bookmarkEnd w:id="1253"/>
      <w:bookmarkEnd w:id="1254"/>
      <w:bookmarkEnd w:id="1255"/>
      <w:bookmarkEnd w:id="1257"/>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lastRenderedPageBreak/>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258" w:name="_CR6_4"/>
      <w:bookmarkStart w:id="1259" w:name="_Toc19197386"/>
      <w:bookmarkStart w:id="1260" w:name="_Toc27896539"/>
      <w:bookmarkStart w:id="1261" w:name="_Toc36192707"/>
      <w:bookmarkStart w:id="1262" w:name="_Toc37076438"/>
      <w:bookmarkStart w:id="1263" w:name="_Toc45194888"/>
      <w:bookmarkStart w:id="1264" w:name="_Toc47594300"/>
      <w:bookmarkStart w:id="1265" w:name="_Toc51836931"/>
      <w:bookmarkStart w:id="1266" w:name="_Toc178072868"/>
      <w:bookmarkEnd w:id="1258"/>
      <w:r w:rsidRPr="003D4ABF">
        <w:t>6.4</w:t>
      </w:r>
      <w:r w:rsidRPr="003D4ABF">
        <w:tab/>
        <w:t>PDU Session related policy information</w:t>
      </w:r>
      <w:bookmarkEnd w:id="1259"/>
      <w:bookmarkEnd w:id="1260"/>
      <w:bookmarkEnd w:id="1261"/>
      <w:bookmarkEnd w:id="1262"/>
      <w:bookmarkEnd w:id="1263"/>
      <w:bookmarkEnd w:id="1264"/>
      <w:bookmarkEnd w:id="1265"/>
      <w:bookmarkEnd w:id="1266"/>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58E1D40C" w:rsidR="00787F8E" w:rsidRPr="003D4ABF" w:rsidRDefault="00787F8E" w:rsidP="00787F8E">
      <w:pPr>
        <w:rPr>
          <w:rFonts w:eastAsia="DengXian"/>
        </w:rPr>
      </w:pPr>
      <w:r w:rsidRPr="003D4ABF">
        <w:rPr>
          <w:rFonts w:eastAsia="DengXian"/>
        </w:rPr>
        <w:t xml:space="preserve">The differences with table 6.4 and table 6.6 in </w:t>
      </w:r>
      <w:r w:rsidR="0086681B" w:rsidRPr="003D4ABF">
        <w:rPr>
          <w:rFonts w:eastAsia="DengXian"/>
        </w:rPr>
        <w:t>TS</w:t>
      </w:r>
      <w:r w:rsidR="0086681B">
        <w:rPr>
          <w:rFonts w:eastAsia="DengXian"/>
        </w:rPr>
        <w:t> </w:t>
      </w:r>
      <w:r w:rsidR="0086681B" w:rsidRPr="003D4ABF">
        <w:rPr>
          <w:rFonts w:eastAsia="DengXian"/>
        </w:rPr>
        <w:t>23.203</w:t>
      </w:r>
      <w:r w:rsidR="0086681B">
        <w:rPr>
          <w:rFonts w:eastAsia="DengXian"/>
        </w:rPr>
        <w:t> </w:t>
      </w:r>
      <w:r w:rsidR="0086681B"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267" w:name="_CRTable6_41"/>
      <w:r w:rsidRPr="003D4ABF">
        <w:lastRenderedPageBreak/>
        <w:t xml:space="preserve">Table </w:t>
      </w:r>
      <w:bookmarkEnd w:id="1267"/>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085BD6">
            <w:pPr>
              <w:pStyle w:val="TAL"/>
              <w:keepNext w:val="0"/>
            </w:pPr>
            <w:r w:rsidRPr="003D4ABF">
              <w:t>Revalidation time limit</w:t>
            </w:r>
          </w:p>
        </w:tc>
        <w:tc>
          <w:tcPr>
            <w:tcW w:w="2741" w:type="dxa"/>
          </w:tcPr>
          <w:p w14:paraId="2CF0B02F" w14:textId="77777777" w:rsidR="00787F8E" w:rsidRPr="003D4ABF" w:rsidRDefault="00787F8E" w:rsidP="00085BD6">
            <w:pPr>
              <w:pStyle w:val="TAL"/>
              <w:keepNext w:val="0"/>
            </w:pPr>
            <w:r w:rsidRPr="003D4ABF">
              <w:t>Defines the time period within which the SMF shall perform a PCC rules request.</w:t>
            </w:r>
          </w:p>
        </w:tc>
        <w:tc>
          <w:tcPr>
            <w:tcW w:w="1620" w:type="dxa"/>
          </w:tcPr>
          <w:p w14:paraId="28A3B61F" w14:textId="77777777" w:rsidR="00787F8E" w:rsidRPr="003D4ABF" w:rsidRDefault="00787F8E" w:rsidP="00085BD6">
            <w:pPr>
              <w:pStyle w:val="TAC"/>
              <w:keepNext w:val="0"/>
            </w:pPr>
            <w:r w:rsidRPr="003D4ABF">
              <w:t>Yes</w:t>
            </w:r>
          </w:p>
        </w:tc>
        <w:tc>
          <w:tcPr>
            <w:tcW w:w="1260" w:type="dxa"/>
          </w:tcPr>
          <w:p w14:paraId="2B8E7BD6" w14:textId="77777777" w:rsidR="00787F8E" w:rsidRPr="003D4ABF" w:rsidRDefault="00787F8E" w:rsidP="00085BD6">
            <w:pPr>
              <w:pStyle w:val="TAC"/>
              <w:keepNext w:val="0"/>
            </w:pPr>
            <w:r w:rsidRPr="003D4ABF">
              <w:t>PDU Session</w:t>
            </w:r>
          </w:p>
        </w:tc>
        <w:tc>
          <w:tcPr>
            <w:tcW w:w="1800" w:type="dxa"/>
          </w:tcPr>
          <w:p w14:paraId="1431798A" w14:textId="77777777" w:rsidR="00787F8E" w:rsidRPr="003D4ABF" w:rsidRDefault="00787F8E" w:rsidP="00085BD6">
            <w:pPr>
              <w:pStyle w:val="TAC"/>
              <w:keepNext w:val="0"/>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085BD6">
            <w:pPr>
              <w:pStyle w:val="TAL"/>
              <w:keepNext w:val="0"/>
            </w:pPr>
            <w:r w:rsidRPr="003D4ABF">
              <w:t>PRA Identifier(s)</w:t>
            </w:r>
          </w:p>
        </w:tc>
        <w:tc>
          <w:tcPr>
            <w:tcW w:w="2741" w:type="dxa"/>
          </w:tcPr>
          <w:p w14:paraId="32427F17" w14:textId="77777777" w:rsidR="00787F8E" w:rsidRPr="003D4ABF" w:rsidRDefault="00787F8E" w:rsidP="00085BD6">
            <w:pPr>
              <w:pStyle w:val="TAL"/>
              <w:keepNext w:val="0"/>
            </w:pPr>
            <w:r w:rsidRPr="003D4ABF">
              <w:t>Defines the Presence Reporting Area(s) to monitor for the UE with respect to entering/leaving</w:t>
            </w:r>
          </w:p>
        </w:tc>
        <w:tc>
          <w:tcPr>
            <w:tcW w:w="1620" w:type="dxa"/>
          </w:tcPr>
          <w:p w14:paraId="3C12739E" w14:textId="77777777" w:rsidR="00787F8E" w:rsidRPr="003D4ABF" w:rsidRDefault="00787F8E" w:rsidP="00085BD6">
            <w:pPr>
              <w:pStyle w:val="TAC"/>
              <w:keepNext w:val="0"/>
            </w:pPr>
            <w:r w:rsidRPr="003D4ABF">
              <w:t>Yes</w:t>
            </w:r>
          </w:p>
        </w:tc>
        <w:tc>
          <w:tcPr>
            <w:tcW w:w="1260" w:type="dxa"/>
          </w:tcPr>
          <w:p w14:paraId="2AEA3B35" w14:textId="77777777" w:rsidR="00787F8E" w:rsidRPr="003D4ABF" w:rsidRDefault="00787F8E" w:rsidP="00085BD6">
            <w:pPr>
              <w:pStyle w:val="TAC"/>
              <w:keepNext w:val="0"/>
            </w:pPr>
            <w:r w:rsidRPr="003D4ABF">
              <w:t>PDU Session</w:t>
            </w:r>
          </w:p>
        </w:tc>
        <w:tc>
          <w:tcPr>
            <w:tcW w:w="1800" w:type="dxa"/>
          </w:tcPr>
          <w:p w14:paraId="76EE2CAE"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2A34F38B" w14:textId="77777777" w:rsidR="00787F8E" w:rsidRPr="003D4ABF" w:rsidRDefault="00787F8E" w:rsidP="00085BD6">
            <w:pPr>
              <w:pStyle w:val="TAC"/>
              <w:keepNext w:val="0"/>
            </w:pPr>
          </w:p>
        </w:tc>
      </w:tr>
      <w:tr w:rsidR="00787F8E" w:rsidRPr="003D4ABF" w14:paraId="5E43CDCA" w14:textId="77777777" w:rsidTr="00844BD5">
        <w:tc>
          <w:tcPr>
            <w:tcW w:w="2047" w:type="dxa"/>
          </w:tcPr>
          <w:p w14:paraId="79A5E9A4" w14:textId="77777777" w:rsidR="00787F8E" w:rsidRPr="003D4ABF" w:rsidRDefault="00787F8E" w:rsidP="00085BD6">
            <w:pPr>
              <w:pStyle w:val="TAL"/>
              <w:keepNext w:val="0"/>
            </w:pPr>
            <w:r w:rsidRPr="003D4ABF">
              <w:t>List(s) of Presence Reporting Area elements (NOTE 14)</w:t>
            </w:r>
          </w:p>
        </w:tc>
        <w:tc>
          <w:tcPr>
            <w:tcW w:w="2741" w:type="dxa"/>
          </w:tcPr>
          <w:p w14:paraId="6D013721" w14:textId="77777777" w:rsidR="00787F8E" w:rsidRPr="003D4ABF" w:rsidRDefault="00787F8E" w:rsidP="00085BD6">
            <w:pPr>
              <w:pStyle w:val="TAL"/>
              <w:keepNext w:val="0"/>
            </w:pPr>
            <w:r w:rsidRPr="003D4ABF">
              <w:t>Defines the elements of the Presence Reporting Area(s)</w:t>
            </w:r>
          </w:p>
        </w:tc>
        <w:tc>
          <w:tcPr>
            <w:tcW w:w="1620" w:type="dxa"/>
          </w:tcPr>
          <w:p w14:paraId="62ACE53F" w14:textId="77777777" w:rsidR="00787F8E" w:rsidRPr="003D4ABF" w:rsidRDefault="00787F8E" w:rsidP="00085BD6">
            <w:pPr>
              <w:pStyle w:val="TAC"/>
              <w:keepNext w:val="0"/>
            </w:pPr>
            <w:r w:rsidRPr="003D4ABF">
              <w:t>Yes</w:t>
            </w:r>
          </w:p>
        </w:tc>
        <w:tc>
          <w:tcPr>
            <w:tcW w:w="1260" w:type="dxa"/>
          </w:tcPr>
          <w:p w14:paraId="1DE39042" w14:textId="77777777" w:rsidR="00787F8E" w:rsidRPr="003D4ABF" w:rsidRDefault="00787F8E" w:rsidP="00085BD6">
            <w:pPr>
              <w:pStyle w:val="TAC"/>
              <w:keepNext w:val="0"/>
            </w:pPr>
            <w:r w:rsidRPr="003D4ABF">
              <w:t>PDU Session</w:t>
            </w:r>
          </w:p>
        </w:tc>
        <w:tc>
          <w:tcPr>
            <w:tcW w:w="1800" w:type="dxa"/>
          </w:tcPr>
          <w:p w14:paraId="3E21FCCF"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38EC59F5" w14:textId="77777777" w:rsidR="00787F8E" w:rsidRPr="003D4ABF" w:rsidRDefault="00787F8E" w:rsidP="00085BD6">
            <w:pPr>
              <w:pStyle w:val="TAC"/>
              <w:keepNext w:val="0"/>
            </w:pPr>
          </w:p>
        </w:tc>
      </w:tr>
      <w:tr w:rsidR="00787F8E" w:rsidRPr="003D4ABF" w14:paraId="3F6708D5" w14:textId="77777777" w:rsidTr="00844BD5">
        <w:tc>
          <w:tcPr>
            <w:tcW w:w="2047" w:type="dxa"/>
          </w:tcPr>
          <w:p w14:paraId="6A3AAAA7" w14:textId="77777777" w:rsidR="00787F8E" w:rsidRPr="003D4ABF" w:rsidRDefault="00787F8E" w:rsidP="00085BD6">
            <w:pPr>
              <w:pStyle w:val="TAL"/>
              <w:keepNext w:val="0"/>
            </w:pPr>
            <w:r w:rsidRPr="003D4ABF">
              <w:t>Default NBIFOM access</w:t>
            </w:r>
          </w:p>
        </w:tc>
        <w:tc>
          <w:tcPr>
            <w:tcW w:w="2741" w:type="dxa"/>
          </w:tcPr>
          <w:p w14:paraId="67B1B490" w14:textId="77777777" w:rsidR="00787F8E" w:rsidRPr="003D4ABF" w:rsidRDefault="00787F8E" w:rsidP="00085BD6">
            <w:pPr>
              <w:pStyle w:val="TAL"/>
              <w:keepNext w:val="0"/>
            </w:pPr>
            <w:r w:rsidRPr="003D4ABF">
              <w:t>The access to be used for all traffic that does not match any existing Routing Rule</w:t>
            </w:r>
          </w:p>
        </w:tc>
        <w:tc>
          <w:tcPr>
            <w:tcW w:w="1620" w:type="dxa"/>
          </w:tcPr>
          <w:p w14:paraId="2768E7BC" w14:textId="77777777" w:rsidR="00787F8E" w:rsidRPr="003D4ABF" w:rsidRDefault="00787F8E" w:rsidP="00085BD6">
            <w:pPr>
              <w:pStyle w:val="TAC"/>
              <w:keepNext w:val="0"/>
            </w:pPr>
            <w:r w:rsidRPr="003D4ABF">
              <w:t>Yes (only at the addition of an access to the IP-CAN session)</w:t>
            </w:r>
          </w:p>
        </w:tc>
        <w:tc>
          <w:tcPr>
            <w:tcW w:w="1260" w:type="dxa"/>
          </w:tcPr>
          <w:p w14:paraId="7E8ECE97" w14:textId="77777777" w:rsidR="00787F8E" w:rsidRPr="003D4ABF" w:rsidRDefault="00787F8E" w:rsidP="00085BD6">
            <w:pPr>
              <w:pStyle w:val="TAC"/>
              <w:keepNext w:val="0"/>
            </w:pPr>
            <w:r w:rsidRPr="003D4ABF">
              <w:t>IP-CAN session</w:t>
            </w:r>
          </w:p>
        </w:tc>
        <w:tc>
          <w:tcPr>
            <w:tcW w:w="1800" w:type="dxa"/>
          </w:tcPr>
          <w:p w14:paraId="47987901" w14:textId="77777777" w:rsidR="00787F8E" w:rsidRPr="003D4ABF" w:rsidRDefault="00787F8E" w:rsidP="00085BD6">
            <w:pPr>
              <w:pStyle w:val="TAC"/>
              <w:keepNext w:val="0"/>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085BD6">
            <w:pPr>
              <w:pStyle w:val="TAL"/>
              <w:keepNext w:val="0"/>
            </w:pPr>
            <w:r w:rsidRPr="003D4ABF">
              <w:t>IP Index</w:t>
            </w:r>
          </w:p>
          <w:p w14:paraId="728ED60E" w14:textId="77777777" w:rsidR="00787F8E" w:rsidRPr="003D4ABF" w:rsidRDefault="00787F8E" w:rsidP="00085BD6">
            <w:pPr>
              <w:pStyle w:val="TAL"/>
              <w:keepNext w:val="0"/>
            </w:pPr>
            <w:r w:rsidRPr="003D4ABF">
              <w:t>(NOTE 11)</w:t>
            </w:r>
          </w:p>
        </w:tc>
        <w:tc>
          <w:tcPr>
            <w:tcW w:w="2741" w:type="dxa"/>
          </w:tcPr>
          <w:p w14:paraId="6CB6BAD0" w14:textId="1F9E9A3B" w:rsidR="00787F8E" w:rsidRPr="003D4ABF" w:rsidRDefault="00787F8E" w:rsidP="00085BD6">
            <w:pPr>
              <w:pStyle w:val="TAL"/>
              <w:keepNext w:val="0"/>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085BD6">
            <w:pPr>
              <w:pStyle w:val="TAC"/>
              <w:keepNext w:val="0"/>
            </w:pPr>
            <w:r w:rsidRPr="003D4ABF">
              <w:t>No</w:t>
            </w:r>
          </w:p>
        </w:tc>
        <w:tc>
          <w:tcPr>
            <w:tcW w:w="1260" w:type="dxa"/>
          </w:tcPr>
          <w:p w14:paraId="1008E979" w14:textId="77777777" w:rsidR="00787F8E" w:rsidRPr="003D4ABF" w:rsidRDefault="00787F8E" w:rsidP="00085BD6">
            <w:pPr>
              <w:pStyle w:val="TAC"/>
              <w:keepNext w:val="0"/>
            </w:pPr>
            <w:r w:rsidRPr="003D4ABF">
              <w:t>PDU Session</w:t>
            </w:r>
          </w:p>
        </w:tc>
        <w:tc>
          <w:tcPr>
            <w:tcW w:w="1800" w:type="dxa"/>
          </w:tcPr>
          <w:p w14:paraId="40F17CC1" w14:textId="77777777" w:rsidR="00787F8E" w:rsidRPr="003D4ABF" w:rsidRDefault="00787F8E" w:rsidP="00085BD6">
            <w:pPr>
              <w:pStyle w:val="TAC"/>
              <w:keepNext w:val="0"/>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085BD6">
            <w:pPr>
              <w:pStyle w:val="TAL"/>
              <w:keepNext w:val="0"/>
            </w:pPr>
            <w:r w:rsidRPr="003D4ABF">
              <w:t>Redundant PDU Session</w:t>
            </w:r>
          </w:p>
        </w:tc>
        <w:tc>
          <w:tcPr>
            <w:tcW w:w="2741" w:type="dxa"/>
          </w:tcPr>
          <w:p w14:paraId="7F338884" w14:textId="5BCD695A" w:rsidR="005C461D" w:rsidRPr="003D4ABF" w:rsidRDefault="005C461D" w:rsidP="00085BD6">
            <w:pPr>
              <w:pStyle w:val="TAL"/>
              <w:keepNext w:val="0"/>
            </w:pPr>
            <w:r w:rsidRPr="003D4ABF">
              <w:t xml:space="preserve">Indicates </w:t>
            </w:r>
            <w:r w:rsidR="00F33FD1">
              <w:t xml:space="preserve">that </w:t>
            </w:r>
            <w:r w:rsidRPr="003D4ABF">
              <w:t>the PDU Session is a redundant PDU Session</w:t>
            </w:r>
          </w:p>
        </w:tc>
        <w:tc>
          <w:tcPr>
            <w:tcW w:w="1620" w:type="dxa"/>
          </w:tcPr>
          <w:p w14:paraId="770933D3" w14:textId="5070A559" w:rsidR="005C461D" w:rsidRPr="003D4ABF" w:rsidRDefault="005C461D" w:rsidP="00085BD6">
            <w:pPr>
              <w:pStyle w:val="TAC"/>
              <w:keepNext w:val="0"/>
            </w:pPr>
            <w:r w:rsidRPr="003D4ABF">
              <w:t>No</w:t>
            </w:r>
          </w:p>
        </w:tc>
        <w:tc>
          <w:tcPr>
            <w:tcW w:w="1260" w:type="dxa"/>
          </w:tcPr>
          <w:p w14:paraId="371619DE" w14:textId="57CC836E" w:rsidR="005C461D" w:rsidRPr="003D4ABF" w:rsidRDefault="005C461D" w:rsidP="00085BD6">
            <w:pPr>
              <w:pStyle w:val="TAC"/>
              <w:keepNext w:val="0"/>
            </w:pPr>
            <w:r w:rsidRPr="003D4ABF">
              <w:t>PDU Session</w:t>
            </w:r>
          </w:p>
        </w:tc>
        <w:tc>
          <w:tcPr>
            <w:tcW w:w="1800" w:type="dxa"/>
          </w:tcPr>
          <w:p w14:paraId="65EB28FF" w14:textId="22F3F784" w:rsidR="005C461D" w:rsidRPr="003D4ABF" w:rsidRDefault="005C461D" w:rsidP="00085BD6">
            <w:pPr>
              <w:pStyle w:val="TAC"/>
              <w:keepNext w:val="0"/>
            </w:pPr>
            <w:r w:rsidRPr="003D4ABF">
              <w:t>New</w:t>
            </w:r>
          </w:p>
        </w:tc>
      </w:tr>
      <w:tr w:rsidR="00787F8E" w:rsidRPr="003D4ABF" w14:paraId="4B39BA68" w14:textId="77777777" w:rsidTr="00844BD5">
        <w:tc>
          <w:tcPr>
            <w:tcW w:w="2047" w:type="dxa"/>
          </w:tcPr>
          <w:p w14:paraId="792973A2" w14:textId="77777777" w:rsidR="00787F8E" w:rsidRPr="003D4ABF" w:rsidRDefault="00787F8E" w:rsidP="00085BD6">
            <w:pPr>
              <w:pStyle w:val="TAL"/>
              <w:keepNext w:val="0"/>
            </w:pPr>
            <w:r w:rsidRPr="003D4ABF">
              <w:t>Explicitly signalled QoS Characteristics (NOTE 1)</w:t>
            </w:r>
          </w:p>
        </w:tc>
        <w:tc>
          <w:tcPr>
            <w:tcW w:w="2741" w:type="dxa"/>
          </w:tcPr>
          <w:p w14:paraId="46460E0E" w14:textId="272B5D19" w:rsidR="00787F8E" w:rsidRPr="003D4ABF" w:rsidRDefault="00787F8E" w:rsidP="00085BD6">
            <w:pPr>
              <w:pStyle w:val="TAL"/>
              <w:keepNext w:val="0"/>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085BD6">
            <w:pPr>
              <w:pStyle w:val="TAC"/>
              <w:keepNext w:val="0"/>
            </w:pPr>
            <w:r w:rsidRPr="003D4ABF">
              <w:rPr>
                <w:lang w:eastAsia="zh-CN"/>
              </w:rPr>
              <w:t>No</w:t>
            </w:r>
          </w:p>
        </w:tc>
        <w:tc>
          <w:tcPr>
            <w:tcW w:w="1260" w:type="dxa"/>
          </w:tcPr>
          <w:p w14:paraId="7DAACBBC" w14:textId="77777777" w:rsidR="00787F8E" w:rsidRPr="003D4ABF" w:rsidRDefault="00787F8E" w:rsidP="00085BD6">
            <w:pPr>
              <w:pStyle w:val="TAC"/>
              <w:keepNext w:val="0"/>
            </w:pPr>
            <w:r w:rsidRPr="003D4ABF">
              <w:t>PDU Session</w:t>
            </w:r>
          </w:p>
        </w:tc>
        <w:tc>
          <w:tcPr>
            <w:tcW w:w="1800" w:type="dxa"/>
          </w:tcPr>
          <w:p w14:paraId="1C56DBC4" w14:textId="77777777" w:rsidR="00787F8E" w:rsidRPr="003D4ABF" w:rsidRDefault="00787F8E" w:rsidP="00085BD6">
            <w:pPr>
              <w:pStyle w:val="TAC"/>
              <w:keepNext w:val="0"/>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085BD6">
            <w:pPr>
              <w:pStyle w:val="TAL"/>
              <w:keepNext w:val="0"/>
            </w:pPr>
            <w:r w:rsidRPr="003D4ABF">
              <w:t>Reflective QoS Timer</w:t>
            </w:r>
          </w:p>
        </w:tc>
        <w:tc>
          <w:tcPr>
            <w:tcW w:w="2741" w:type="dxa"/>
          </w:tcPr>
          <w:p w14:paraId="2008746A" w14:textId="77777777" w:rsidR="00787F8E" w:rsidRPr="003D4ABF" w:rsidRDefault="00787F8E" w:rsidP="00085BD6">
            <w:pPr>
              <w:pStyle w:val="TAL"/>
              <w:keepNext w:val="0"/>
            </w:pPr>
            <w:r w:rsidRPr="003D4ABF">
              <w:t>Defines the lifetime of a UE derived QoS rule belonging to the PDU Session.</w:t>
            </w:r>
          </w:p>
        </w:tc>
        <w:tc>
          <w:tcPr>
            <w:tcW w:w="1620" w:type="dxa"/>
          </w:tcPr>
          <w:p w14:paraId="7F66B6E9" w14:textId="77777777" w:rsidR="00787F8E" w:rsidRPr="003D4ABF" w:rsidRDefault="00787F8E" w:rsidP="00085BD6">
            <w:pPr>
              <w:pStyle w:val="TAC"/>
              <w:keepNext w:val="0"/>
            </w:pPr>
            <w:r w:rsidRPr="003D4ABF">
              <w:rPr>
                <w:lang w:eastAsia="zh-CN"/>
              </w:rPr>
              <w:t>No</w:t>
            </w:r>
          </w:p>
        </w:tc>
        <w:tc>
          <w:tcPr>
            <w:tcW w:w="1260" w:type="dxa"/>
          </w:tcPr>
          <w:p w14:paraId="2283FB06" w14:textId="77777777" w:rsidR="00787F8E" w:rsidRPr="003D4ABF" w:rsidRDefault="00787F8E" w:rsidP="00085BD6">
            <w:pPr>
              <w:pStyle w:val="TAC"/>
              <w:keepNext w:val="0"/>
            </w:pPr>
            <w:r w:rsidRPr="003D4ABF">
              <w:t>PDU Session</w:t>
            </w:r>
          </w:p>
        </w:tc>
        <w:tc>
          <w:tcPr>
            <w:tcW w:w="1800" w:type="dxa"/>
          </w:tcPr>
          <w:p w14:paraId="3C41E67A" w14:textId="77777777" w:rsidR="00787F8E" w:rsidRPr="003D4ABF" w:rsidRDefault="00787F8E" w:rsidP="00085BD6">
            <w:pPr>
              <w:pStyle w:val="TAC"/>
              <w:keepNext w:val="0"/>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085BD6">
            <w:pPr>
              <w:pStyle w:val="TAL"/>
              <w:keepNext w:val="0"/>
              <w:rPr>
                <w:szCs w:val="18"/>
              </w:rPr>
            </w:pPr>
            <w:r w:rsidRPr="003D4ABF">
              <w:rPr>
                <w:szCs w:val="18"/>
              </w:rPr>
              <w:t>Authorized Session-AMBR</w:t>
            </w:r>
          </w:p>
          <w:p w14:paraId="4B561795" w14:textId="77777777" w:rsidR="00787F8E" w:rsidRPr="003D4ABF" w:rsidRDefault="00787F8E" w:rsidP="00085BD6">
            <w:pPr>
              <w:pStyle w:val="TAL"/>
              <w:keepNext w:val="0"/>
            </w:pPr>
            <w:r w:rsidRPr="003D4ABF">
              <w:rPr>
                <w:szCs w:val="18"/>
              </w:rPr>
              <w:t>(NOTE 2) (NOTE 3)</w:t>
            </w:r>
          </w:p>
        </w:tc>
        <w:tc>
          <w:tcPr>
            <w:tcW w:w="2741" w:type="dxa"/>
          </w:tcPr>
          <w:p w14:paraId="40D38CB7" w14:textId="77777777" w:rsidR="00787F8E" w:rsidRPr="003D4ABF" w:rsidRDefault="00787F8E" w:rsidP="00085BD6">
            <w:pPr>
              <w:pStyle w:val="TAL"/>
              <w:keepNext w:val="0"/>
            </w:pPr>
            <w:r w:rsidRPr="003D4ABF">
              <w:t>Defines the Aggregate Maximum Bit Rate for the Non-GBR QoS Flows of the PDU Session.</w:t>
            </w:r>
          </w:p>
        </w:tc>
        <w:tc>
          <w:tcPr>
            <w:tcW w:w="1620" w:type="dxa"/>
          </w:tcPr>
          <w:p w14:paraId="0ECA1D4D" w14:textId="77777777" w:rsidR="00787F8E" w:rsidRPr="003D4ABF" w:rsidRDefault="00787F8E" w:rsidP="00085BD6">
            <w:pPr>
              <w:pStyle w:val="TAC"/>
              <w:keepNext w:val="0"/>
            </w:pPr>
            <w:r w:rsidRPr="003D4ABF">
              <w:rPr>
                <w:szCs w:val="18"/>
              </w:rPr>
              <w:t>Yes</w:t>
            </w:r>
          </w:p>
        </w:tc>
        <w:tc>
          <w:tcPr>
            <w:tcW w:w="1260" w:type="dxa"/>
          </w:tcPr>
          <w:p w14:paraId="7AD2DE1F" w14:textId="77777777" w:rsidR="00787F8E" w:rsidRPr="003D4ABF" w:rsidRDefault="00787F8E" w:rsidP="00085BD6">
            <w:pPr>
              <w:pStyle w:val="TAC"/>
              <w:keepNext w:val="0"/>
            </w:pPr>
            <w:r w:rsidRPr="003D4ABF">
              <w:t>PDU Session</w:t>
            </w:r>
          </w:p>
        </w:tc>
        <w:tc>
          <w:tcPr>
            <w:tcW w:w="1800" w:type="dxa"/>
          </w:tcPr>
          <w:p w14:paraId="06A05296"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085BD6">
            <w:pPr>
              <w:pStyle w:val="TAL"/>
              <w:keepNext w:val="0"/>
              <w:rPr>
                <w:szCs w:val="18"/>
              </w:rPr>
            </w:pPr>
            <w:r w:rsidRPr="003D4ABF">
              <w:rPr>
                <w:szCs w:val="18"/>
              </w:rPr>
              <w:lastRenderedPageBreak/>
              <w:t>Authorized default 5QI/ARP</w:t>
            </w:r>
          </w:p>
          <w:p w14:paraId="0F3743F9" w14:textId="77777777" w:rsidR="00787F8E" w:rsidRPr="003D4ABF" w:rsidRDefault="00787F8E" w:rsidP="00085BD6">
            <w:pPr>
              <w:pStyle w:val="TAL"/>
              <w:keepNext w:val="0"/>
              <w:rPr>
                <w:szCs w:val="18"/>
              </w:rPr>
            </w:pPr>
            <w:r w:rsidRPr="003D4ABF">
              <w:rPr>
                <w:szCs w:val="18"/>
              </w:rPr>
              <w:t>(NOTE 3) (NOTE 10)</w:t>
            </w:r>
          </w:p>
        </w:tc>
        <w:tc>
          <w:tcPr>
            <w:tcW w:w="2741" w:type="dxa"/>
          </w:tcPr>
          <w:p w14:paraId="56375862" w14:textId="77777777" w:rsidR="00787F8E" w:rsidRPr="003D4ABF" w:rsidRDefault="00787F8E" w:rsidP="00085BD6">
            <w:pPr>
              <w:pStyle w:val="TAL"/>
              <w:keepNext w:val="0"/>
            </w:pPr>
            <w:r w:rsidRPr="003D4ABF">
              <w:t>Defines the default 5QI and ARP of the QoS Flow associated with the default QoS rule.</w:t>
            </w:r>
          </w:p>
        </w:tc>
        <w:tc>
          <w:tcPr>
            <w:tcW w:w="1620" w:type="dxa"/>
          </w:tcPr>
          <w:p w14:paraId="244698E5" w14:textId="77777777" w:rsidR="00787F8E" w:rsidRPr="003D4ABF" w:rsidRDefault="00787F8E" w:rsidP="00085BD6">
            <w:pPr>
              <w:pStyle w:val="TAC"/>
              <w:keepNext w:val="0"/>
              <w:rPr>
                <w:szCs w:val="18"/>
              </w:rPr>
            </w:pPr>
            <w:r w:rsidRPr="003D4ABF">
              <w:rPr>
                <w:szCs w:val="18"/>
              </w:rPr>
              <w:t>Yes</w:t>
            </w:r>
          </w:p>
        </w:tc>
        <w:tc>
          <w:tcPr>
            <w:tcW w:w="1260" w:type="dxa"/>
          </w:tcPr>
          <w:p w14:paraId="4364553E" w14:textId="77777777" w:rsidR="00787F8E" w:rsidRPr="003D4ABF" w:rsidRDefault="00787F8E" w:rsidP="00085BD6">
            <w:pPr>
              <w:pStyle w:val="TAC"/>
              <w:keepNext w:val="0"/>
            </w:pPr>
            <w:r w:rsidRPr="003D4ABF">
              <w:t>PDU Session</w:t>
            </w:r>
          </w:p>
        </w:tc>
        <w:tc>
          <w:tcPr>
            <w:tcW w:w="1800" w:type="dxa"/>
          </w:tcPr>
          <w:p w14:paraId="7B27135F"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085BD6">
            <w:pPr>
              <w:pStyle w:val="TAL"/>
              <w:keepNext w:val="0"/>
              <w:rPr>
                <w:szCs w:val="18"/>
              </w:rPr>
            </w:pPr>
            <w:r w:rsidRPr="003D4ABF">
              <w:rPr>
                <w:szCs w:val="18"/>
              </w:rPr>
              <w:t>Time Condition (NOTE 4)</w:t>
            </w:r>
          </w:p>
        </w:tc>
        <w:tc>
          <w:tcPr>
            <w:tcW w:w="2741" w:type="dxa"/>
          </w:tcPr>
          <w:p w14:paraId="6A897434" w14:textId="77777777" w:rsidR="00787F8E" w:rsidRPr="003D4ABF" w:rsidRDefault="00787F8E" w:rsidP="00085BD6">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085BD6">
            <w:pPr>
              <w:pStyle w:val="TAC"/>
              <w:keepNext w:val="0"/>
              <w:rPr>
                <w:szCs w:val="18"/>
              </w:rPr>
            </w:pPr>
            <w:r w:rsidRPr="003D4ABF">
              <w:rPr>
                <w:szCs w:val="18"/>
              </w:rPr>
              <w:t>No (NOTE 5)</w:t>
            </w:r>
          </w:p>
        </w:tc>
        <w:tc>
          <w:tcPr>
            <w:tcW w:w="1260" w:type="dxa"/>
          </w:tcPr>
          <w:p w14:paraId="30A167D0" w14:textId="77777777" w:rsidR="00787F8E" w:rsidRPr="003D4ABF" w:rsidRDefault="00787F8E" w:rsidP="00085BD6">
            <w:pPr>
              <w:pStyle w:val="TAC"/>
              <w:keepNext w:val="0"/>
            </w:pPr>
            <w:r w:rsidRPr="003D4ABF">
              <w:t>PDU Session</w:t>
            </w:r>
          </w:p>
        </w:tc>
        <w:tc>
          <w:tcPr>
            <w:tcW w:w="1800" w:type="dxa"/>
          </w:tcPr>
          <w:p w14:paraId="3B185295"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085BD6">
            <w:pPr>
              <w:pStyle w:val="TAL"/>
              <w:keepNext w:val="0"/>
              <w:rPr>
                <w:szCs w:val="18"/>
              </w:rPr>
            </w:pPr>
            <w:r w:rsidRPr="003D4ABF">
              <w:rPr>
                <w:szCs w:val="18"/>
              </w:rPr>
              <w:t>Subsequent Authorized Session-AMBR (NOTE 4) (NOTE 2)</w:t>
            </w:r>
          </w:p>
        </w:tc>
        <w:tc>
          <w:tcPr>
            <w:tcW w:w="2741" w:type="dxa"/>
          </w:tcPr>
          <w:p w14:paraId="6DB834E9" w14:textId="77777777" w:rsidR="00787F8E" w:rsidRPr="003D4ABF" w:rsidRDefault="00787F8E" w:rsidP="00085BD6">
            <w:pPr>
              <w:pStyle w:val="TAL"/>
              <w:keepNext w:val="0"/>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085BD6">
            <w:pPr>
              <w:pStyle w:val="TAC"/>
              <w:keepNext w:val="0"/>
              <w:rPr>
                <w:szCs w:val="18"/>
              </w:rPr>
            </w:pPr>
            <w:r w:rsidRPr="003D4ABF">
              <w:rPr>
                <w:szCs w:val="18"/>
              </w:rPr>
              <w:t>No (NOTE 5)</w:t>
            </w:r>
          </w:p>
        </w:tc>
        <w:tc>
          <w:tcPr>
            <w:tcW w:w="1260" w:type="dxa"/>
          </w:tcPr>
          <w:p w14:paraId="038DA3AD" w14:textId="77777777" w:rsidR="00787F8E" w:rsidRPr="003D4ABF" w:rsidRDefault="00787F8E" w:rsidP="00085BD6">
            <w:pPr>
              <w:pStyle w:val="TAC"/>
              <w:keepNext w:val="0"/>
            </w:pPr>
            <w:r w:rsidRPr="003D4ABF">
              <w:t>PDU Session</w:t>
            </w:r>
          </w:p>
        </w:tc>
        <w:tc>
          <w:tcPr>
            <w:tcW w:w="1800" w:type="dxa"/>
          </w:tcPr>
          <w:p w14:paraId="6BCCD4B3"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085BD6">
            <w:pPr>
              <w:pStyle w:val="TAL"/>
              <w:keepNext w:val="0"/>
              <w:rPr>
                <w:szCs w:val="18"/>
              </w:rPr>
            </w:pPr>
            <w:r w:rsidRPr="003D4ABF">
              <w:rPr>
                <w:szCs w:val="18"/>
              </w:rPr>
              <w:t>Subsequent Authorized default 5QI/ARP (NOTE 4) (NOTE 10)</w:t>
            </w:r>
          </w:p>
        </w:tc>
        <w:tc>
          <w:tcPr>
            <w:tcW w:w="2741" w:type="dxa"/>
          </w:tcPr>
          <w:p w14:paraId="636330FE" w14:textId="77777777" w:rsidR="00787F8E" w:rsidRPr="003D4ABF" w:rsidRDefault="00787F8E" w:rsidP="00085BD6">
            <w:pPr>
              <w:pStyle w:val="TAL"/>
              <w:keepNext w:val="0"/>
            </w:pPr>
            <w:r w:rsidRPr="003D4ABF">
              <w:t>Defines the default 5QI and ARP when the Time Condition is reached.</w:t>
            </w:r>
          </w:p>
        </w:tc>
        <w:tc>
          <w:tcPr>
            <w:tcW w:w="1620" w:type="dxa"/>
          </w:tcPr>
          <w:p w14:paraId="6F5B766F" w14:textId="77777777" w:rsidR="00787F8E" w:rsidRPr="003D4ABF" w:rsidRDefault="00787F8E" w:rsidP="00085BD6">
            <w:pPr>
              <w:pStyle w:val="TAC"/>
              <w:keepNext w:val="0"/>
              <w:rPr>
                <w:szCs w:val="18"/>
              </w:rPr>
            </w:pPr>
            <w:r w:rsidRPr="003D4ABF">
              <w:rPr>
                <w:szCs w:val="18"/>
              </w:rPr>
              <w:t>No (NOTE 5)</w:t>
            </w:r>
          </w:p>
        </w:tc>
        <w:tc>
          <w:tcPr>
            <w:tcW w:w="1260" w:type="dxa"/>
          </w:tcPr>
          <w:p w14:paraId="22DB6B53" w14:textId="77777777" w:rsidR="00787F8E" w:rsidRPr="003D4ABF" w:rsidRDefault="00787F8E" w:rsidP="00085BD6">
            <w:pPr>
              <w:pStyle w:val="TAC"/>
              <w:keepNext w:val="0"/>
            </w:pPr>
            <w:r w:rsidRPr="003D4ABF">
              <w:t>PDU Session</w:t>
            </w:r>
          </w:p>
        </w:tc>
        <w:tc>
          <w:tcPr>
            <w:tcW w:w="1800" w:type="dxa"/>
          </w:tcPr>
          <w:p w14:paraId="56B11150" w14:textId="77777777" w:rsidR="00787F8E" w:rsidRPr="003D4ABF" w:rsidRDefault="00787F8E" w:rsidP="00085BD6">
            <w:pPr>
              <w:pStyle w:val="TAC"/>
              <w:keepNext w:val="0"/>
              <w:rPr>
                <w:szCs w:val="18"/>
              </w:rPr>
            </w:pPr>
            <w:r w:rsidRPr="003D4ABF">
              <w:rPr>
                <w:rFonts w:eastAsia="DengXian"/>
                <w:lang w:eastAsia="zh-CN"/>
              </w:rPr>
              <w:t>Modified</w:t>
            </w:r>
          </w:p>
        </w:tc>
      </w:tr>
      <w:tr w:rsidR="009C4314" w:rsidRPr="003D4ABF" w14:paraId="5E08E8C0" w14:textId="77777777" w:rsidTr="00E26268">
        <w:tc>
          <w:tcPr>
            <w:tcW w:w="2047" w:type="dxa"/>
          </w:tcPr>
          <w:p w14:paraId="38A90895" w14:textId="7AE02D07" w:rsidR="009C4314" w:rsidRDefault="009C4314" w:rsidP="009C4314">
            <w:pPr>
              <w:pStyle w:val="TAL"/>
              <w:keepNext w:val="0"/>
              <w:rPr>
                <w:szCs w:val="18"/>
              </w:rPr>
            </w:pPr>
            <w:r>
              <w:rPr>
                <w:szCs w:val="18"/>
              </w:rPr>
              <w:t>PDU Session Inactivity Timer value (NOTE 16)</w:t>
            </w:r>
          </w:p>
          <w:p w14:paraId="4E0D2A76" w14:textId="788C47BD" w:rsidR="009C4314" w:rsidRPr="003D4ABF" w:rsidRDefault="009C4314" w:rsidP="009C4314">
            <w:pPr>
              <w:pStyle w:val="TAL"/>
              <w:keepNext w:val="0"/>
              <w:rPr>
                <w:szCs w:val="18"/>
              </w:rPr>
            </w:pPr>
          </w:p>
        </w:tc>
        <w:tc>
          <w:tcPr>
            <w:tcW w:w="2741" w:type="dxa"/>
          </w:tcPr>
          <w:p w14:paraId="6A22CD67" w14:textId="724F89FE" w:rsidR="009C4314" w:rsidRPr="003D4ABF" w:rsidRDefault="009C4314" w:rsidP="009C4314">
            <w:pPr>
              <w:pStyle w:val="TAL"/>
              <w:keepNext w:val="0"/>
            </w:pPr>
            <w:r>
              <w:t xml:space="preserve">Defines the inactivity timer value for a PDU Session before releasing the PDU </w:t>
            </w:r>
            <w:r w:rsidR="00F33FD1">
              <w:t>S</w:t>
            </w:r>
            <w:r>
              <w:t>ession due to slice usage control.</w:t>
            </w:r>
          </w:p>
        </w:tc>
        <w:tc>
          <w:tcPr>
            <w:tcW w:w="1620" w:type="dxa"/>
          </w:tcPr>
          <w:p w14:paraId="542ECEC5" w14:textId="6D2156C7" w:rsidR="009C4314" w:rsidRPr="003D4ABF" w:rsidRDefault="009C4314" w:rsidP="009C4314">
            <w:pPr>
              <w:pStyle w:val="TAC"/>
              <w:keepNext w:val="0"/>
              <w:rPr>
                <w:szCs w:val="18"/>
              </w:rPr>
            </w:pPr>
            <w:r w:rsidRPr="003D4ABF">
              <w:rPr>
                <w:szCs w:val="18"/>
              </w:rPr>
              <w:t>Yes</w:t>
            </w:r>
          </w:p>
        </w:tc>
        <w:tc>
          <w:tcPr>
            <w:tcW w:w="1260" w:type="dxa"/>
          </w:tcPr>
          <w:p w14:paraId="22BF3A0E" w14:textId="330B0867" w:rsidR="009C4314" w:rsidRPr="003D4ABF" w:rsidRDefault="009C4314" w:rsidP="009C4314">
            <w:pPr>
              <w:pStyle w:val="TAC"/>
              <w:keepNext w:val="0"/>
            </w:pPr>
            <w:r w:rsidRPr="003D4ABF">
              <w:t>PDU Session</w:t>
            </w:r>
          </w:p>
        </w:tc>
        <w:tc>
          <w:tcPr>
            <w:tcW w:w="1800" w:type="dxa"/>
          </w:tcPr>
          <w:p w14:paraId="1D22E070" w14:textId="6A065181" w:rsidR="009C4314" w:rsidRPr="003D4ABF" w:rsidRDefault="009C4314" w:rsidP="009C4314">
            <w:pPr>
              <w:pStyle w:val="TAC"/>
              <w:keepNext w:val="0"/>
              <w:rPr>
                <w:szCs w:val="18"/>
              </w:rPr>
            </w:pPr>
            <w:r>
              <w:rPr>
                <w:rFonts w:eastAsia="DengXian"/>
                <w:lang w:eastAsia="zh-CN"/>
              </w:rPr>
              <w:t>New</w:t>
            </w:r>
          </w:p>
        </w:tc>
      </w:tr>
      <w:tr w:rsidR="009C4314"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9C4314" w:rsidRPr="003D4ABF" w:rsidRDefault="009C4314" w:rsidP="009C4314">
            <w:pPr>
              <w:pStyle w:val="TAL"/>
              <w:keepNext w:val="0"/>
              <w:rPr>
                <w:b/>
                <w:szCs w:val="18"/>
              </w:rPr>
            </w:pPr>
            <w:r w:rsidRPr="003D4ABF">
              <w:rPr>
                <w:b/>
                <w:szCs w:val="18"/>
              </w:rPr>
              <w:t>Usage Monitoring Control related information</w:t>
            </w:r>
          </w:p>
          <w:p w14:paraId="0ED0787D" w14:textId="77777777" w:rsidR="009C4314" w:rsidRPr="003D4ABF" w:rsidRDefault="009C4314" w:rsidP="009C4314">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9C4314" w:rsidRPr="003D4ABF" w:rsidRDefault="009C4314" w:rsidP="009C4314">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9C4314" w:rsidRPr="003D4ABF" w:rsidRDefault="009C4314" w:rsidP="009C4314">
            <w:pPr>
              <w:pStyle w:val="TAC"/>
              <w:keepNext w:val="0"/>
              <w:rPr>
                <w:rFonts w:eastAsia="DengXian"/>
                <w:lang w:eastAsia="zh-CN"/>
              </w:rPr>
            </w:pPr>
          </w:p>
        </w:tc>
      </w:tr>
      <w:tr w:rsidR="009C4314"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9C4314" w:rsidRPr="003D4ABF" w:rsidRDefault="009C4314" w:rsidP="009C4314">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9C4314" w:rsidRPr="003D4ABF" w:rsidRDefault="009C4314" w:rsidP="009C4314">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9C4314" w:rsidRPr="003D4ABF" w:rsidRDefault="009C4314" w:rsidP="009C4314">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9C4314" w:rsidRPr="003D4ABF" w:rsidRDefault="009C4314" w:rsidP="009C4314">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9C4314" w:rsidRPr="003D4ABF" w:rsidRDefault="009C4314" w:rsidP="009C4314">
            <w:pPr>
              <w:pStyle w:val="TAL"/>
              <w:keepNext w:val="0"/>
              <w:rPr>
                <w:szCs w:val="18"/>
              </w:rPr>
            </w:pPr>
            <w:r w:rsidRPr="003D4ABF">
              <w:rPr>
                <w:szCs w:val="18"/>
              </w:rPr>
              <w:t>Volume threshold</w:t>
            </w:r>
          </w:p>
          <w:p w14:paraId="57BF3BDA"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9C4314" w:rsidRPr="003D4ABF" w:rsidRDefault="009C4314" w:rsidP="009C4314">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9C4314" w:rsidRPr="003D4ABF" w:rsidRDefault="009C4314" w:rsidP="009C4314">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9C4314" w:rsidRPr="003D4ABF" w:rsidRDefault="009C4314" w:rsidP="009C4314">
            <w:pPr>
              <w:pStyle w:val="TAL"/>
              <w:keepNext w:val="0"/>
              <w:rPr>
                <w:szCs w:val="18"/>
              </w:rPr>
            </w:pPr>
            <w:r w:rsidRPr="003D4ABF">
              <w:rPr>
                <w:szCs w:val="18"/>
              </w:rPr>
              <w:t>Time threshold</w:t>
            </w:r>
          </w:p>
          <w:p w14:paraId="6CDFBC42"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9C4314" w:rsidRPr="003D4ABF" w:rsidRDefault="009C4314" w:rsidP="009C4314">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9C4314" w:rsidRPr="003D4ABF" w:rsidRDefault="009C4314" w:rsidP="009C4314">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9C4314" w:rsidRPr="003D4ABF" w:rsidRDefault="009C4314" w:rsidP="009C4314">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9C4314" w:rsidRPr="003D4ABF" w:rsidRDefault="009C4314" w:rsidP="009C4314">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9C4314" w:rsidRPr="003D4ABF" w:rsidRDefault="009C4314" w:rsidP="009C4314">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9C4314" w:rsidRPr="003D4ABF" w:rsidRDefault="009C4314" w:rsidP="009C4314">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9C4314" w:rsidRPr="003D4ABF" w:rsidRDefault="009C4314" w:rsidP="009C4314">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9C4314" w:rsidRPr="003D4ABF" w:rsidRDefault="009C4314" w:rsidP="009C4314">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9C4314" w:rsidRPr="003D4ABF" w:rsidRDefault="009C4314" w:rsidP="009C4314">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9C4314" w:rsidRPr="003D4ABF" w:rsidRDefault="009C4314" w:rsidP="009C4314">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9C4314" w:rsidRPr="003D4ABF" w:rsidRDefault="009C4314" w:rsidP="009C431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9C4314" w:rsidRPr="003D4ABF" w:rsidRDefault="009C4314" w:rsidP="009C4314">
            <w:pPr>
              <w:pStyle w:val="TAC"/>
              <w:keepNext w:val="0"/>
              <w:rPr>
                <w:rFonts w:eastAsia="DengXian"/>
                <w:lang w:eastAsia="zh-CN"/>
              </w:rPr>
            </w:pPr>
          </w:p>
        </w:tc>
      </w:tr>
      <w:tr w:rsidR="009C4314"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9C4314" w:rsidRPr="00623A69" w:rsidRDefault="009C4314" w:rsidP="009C4314">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9C4314" w:rsidRPr="00623A69" w:rsidRDefault="009C4314" w:rsidP="009C4314">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9C4314" w:rsidRPr="00623A69" w:rsidRDefault="009C4314" w:rsidP="009C4314">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9C4314" w:rsidRPr="001F3C35" w:rsidRDefault="009C4314" w:rsidP="009C4314">
            <w:pPr>
              <w:pStyle w:val="TAL"/>
              <w:keepNext w:val="0"/>
              <w:rPr>
                <w:lang w:val="fr-FR"/>
              </w:rPr>
            </w:pPr>
            <w:r w:rsidRPr="001F3C35">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9C4314" w:rsidRPr="001F3C35" w:rsidRDefault="009C4314" w:rsidP="009C4314">
            <w:pPr>
              <w:pStyle w:val="TAL"/>
              <w:keepNext w:val="0"/>
              <w:rPr>
                <w:lang w:val="fr-FR"/>
              </w:rPr>
            </w:pPr>
            <w:r w:rsidRPr="001F3C35">
              <w:rPr>
                <w:lang w:val="fr-FR"/>
              </w:rPr>
              <w:lastRenderedPageBreak/>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9C4314" w:rsidRPr="00623A69" w:rsidRDefault="009C4314" w:rsidP="009C4314">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9C4314" w:rsidRPr="00623A69" w:rsidRDefault="009C4314" w:rsidP="009C4314">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9C4314" w:rsidRPr="00623A69" w:rsidRDefault="009C4314" w:rsidP="009C4314">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9C4314" w:rsidRPr="00623A69" w:rsidRDefault="009C4314" w:rsidP="009C4314">
            <w:pPr>
              <w:pStyle w:val="TAC"/>
              <w:keepNext w:val="0"/>
              <w:rPr>
                <w:rFonts w:eastAsia="DengXian"/>
              </w:rPr>
            </w:pPr>
            <w:r w:rsidRPr="00623A69">
              <w:rPr>
                <w:rFonts w:eastAsia="DengXian"/>
              </w:rPr>
              <w:t>New</w:t>
            </w:r>
          </w:p>
        </w:tc>
      </w:tr>
      <w:tr w:rsidR="009C4314"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9C4314" w:rsidRPr="00623A69" w:rsidRDefault="009C4314" w:rsidP="009C4314">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706DCF7B" w:rsidR="009C4314" w:rsidRPr="00623A69" w:rsidRDefault="009C4314" w:rsidP="009C4314">
            <w:pPr>
              <w:pStyle w:val="TAL"/>
              <w:keepNext w:val="0"/>
            </w:pPr>
            <w:r>
              <w:t xml:space="preserve">Defines the Slice inactivity timer value before releasing the PDU </w:t>
            </w:r>
            <w:r w:rsidR="00F33FD1">
              <w:t>S</w:t>
            </w:r>
            <w:r>
              <w:t>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9C4314" w:rsidRPr="00623A69" w:rsidRDefault="009C4314" w:rsidP="009C4314">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9C4314" w:rsidRPr="00623A69" w:rsidRDefault="009C4314" w:rsidP="009C4314">
            <w:pPr>
              <w:pStyle w:val="TAC"/>
              <w:keepNext w:val="0"/>
              <w:rPr>
                <w:rFonts w:eastAsia="DengXian"/>
              </w:rPr>
            </w:pPr>
          </w:p>
        </w:tc>
      </w:tr>
      <w:tr w:rsidR="009C4314"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9C4314" w:rsidRPr="003D4ABF" w:rsidRDefault="009C4314" w:rsidP="009C4314">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9C4314" w:rsidRPr="003D4ABF" w:rsidRDefault="009C4314" w:rsidP="009C4314">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9C4314" w:rsidRPr="003D4ABF" w:rsidRDefault="009C4314" w:rsidP="009C4314">
            <w:pPr>
              <w:pStyle w:val="TAC"/>
              <w:keepNext w:val="0"/>
              <w:rPr>
                <w:rFonts w:eastAsia="DengXian"/>
                <w:lang w:eastAsia="zh-CN"/>
              </w:rPr>
            </w:pPr>
          </w:p>
        </w:tc>
      </w:tr>
      <w:tr w:rsidR="009C4314"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9C4314" w:rsidRPr="00623A69" w:rsidRDefault="009C4314" w:rsidP="009C4314">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9C4314" w:rsidRPr="00623A69" w:rsidRDefault="009C4314" w:rsidP="009C4314">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9C4314" w:rsidRDefault="009C4314" w:rsidP="009C4314">
            <w:pPr>
              <w:pStyle w:val="TAC"/>
              <w:keepNext w:val="0"/>
            </w:pPr>
            <w:r>
              <w:t>PDU Session</w:t>
            </w:r>
          </w:p>
          <w:p w14:paraId="162578B8" w14:textId="0FFC3AA3"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9C4314" w:rsidRPr="00623A69" w:rsidRDefault="009C4314" w:rsidP="009C4314">
            <w:pPr>
              <w:pStyle w:val="TAC"/>
              <w:keepNext w:val="0"/>
              <w:rPr>
                <w:rFonts w:eastAsia="DengXian"/>
              </w:rPr>
            </w:pPr>
            <w:r w:rsidRPr="00623A69">
              <w:rPr>
                <w:rFonts w:eastAsia="DengXian"/>
              </w:rPr>
              <w:t>New</w:t>
            </w:r>
          </w:p>
        </w:tc>
      </w:tr>
      <w:tr w:rsidR="009C4314"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9C4314" w:rsidRPr="00623A69" w:rsidRDefault="009C4314" w:rsidP="009C4314">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9C4314" w:rsidRPr="00623A69" w:rsidRDefault="009C4314" w:rsidP="009C4314">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9C4314" w:rsidRDefault="009C4314" w:rsidP="009C4314">
            <w:pPr>
              <w:pStyle w:val="TAC"/>
              <w:keepNext w:val="0"/>
            </w:pPr>
            <w:r>
              <w:t>PDU Session</w:t>
            </w:r>
          </w:p>
          <w:p w14:paraId="7970B965" w14:textId="7DBC6A47"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9C4314" w:rsidRPr="00623A69" w:rsidRDefault="009C4314" w:rsidP="009C4314">
            <w:pPr>
              <w:pStyle w:val="TAC"/>
              <w:keepNext w:val="0"/>
              <w:rPr>
                <w:rFonts w:eastAsia="DengXian"/>
              </w:rPr>
            </w:pPr>
            <w:r w:rsidRPr="00623A69">
              <w:rPr>
                <w:rFonts w:eastAsia="DengXian"/>
              </w:rPr>
              <w:t>New</w:t>
            </w:r>
          </w:p>
        </w:tc>
      </w:tr>
      <w:tr w:rsidR="009C4314"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9C4314" w:rsidRPr="00623A69" w:rsidRDefault="009C4314" w:rsidP="009C4314">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9C4314" w:rsidRPr="00623A69" w:rsidRDefault="009C4314" w:rsidP="009C4314">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9C4314" w:rsidRDefault="009C4314" w:rsidP="009C4314">
            <w:pPr>
              <w:pStyle w:val="TAC"/>
            </w:pPr>
            <w:r>
              <w:t>PDU Session</w:t>
            </w:r>
          </w:p>
          <w:p w14:paraId="6B987A69" w14:textId="0564EE8C"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9C4314" w:rsidRPr="00623A69" w:rsidRDefault="009C4314" w:rsidP="009C4314">
            <w:pPr>
              <w:pStyle w:val="TAC"/>
              <w:rPr>
                <w:rFonts w:eastAsia="DengXian"/>
              </w:rPr>
            </w:pPr>
            <w:r w:rsidRPr="00623A69">
              <w:rPr>
                <w:rFonts w:eastAsia="DengXian"/>
              </w:rPr>
              <w:t>New</w:t>
            </w:r>
          </w:p>
        </w:tc>
      </w:tr>
      <w:tr w:rsidR="009C4314"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9C4314" w:rsidRPr="00623A69" w:rsidRDefault="009C4314" w:rsidP="009C4314">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9C4314" w:rsidRPr="00623A69" w:rsidRDefault="009C4314" w:rsidP="009C4314">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9C4314" w:rsidRDefault="009C4314" w:rsidP="009C4314">
            <w:pPr>
              <w:pStyle w:val="TAC"/>
            </w:pPr>
            <w:r>
              <w:t>PDU Session</w:t>
            </w:r>
          </w:p>
          <w:p w14:paraId="71B830F6" w14:textId="01035B44"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9C4314" w:rsidRPr="00623A69" w:rsidRDefault="009C4314" w:rsidP="009C4314">
            <w:pPr>
              <w:pStyle w:val="TAC"/>
              <w:rPr>
                <w:rFonts w:eastAsia="DengXian"/>
              </w:rPr>
            </w:pPr>
            <w:r w:rsidRPr="00623A69">
              <w:rPr>
                <w:rFonts w:eastAsia="DengXian"/>
              </w:rPr>
              <w:t>New</w:t>
            </w:r>
          </w:p>
        </w:tc>
      </w:tr>
      <w:tr w:rsidR="009C4314" w:rsidRPr="003D4ABF" w14:paraId="0E5E3139" w14:textId="77777777" w:rsidTr="00844BD5">
        <w:tc>
          <w:tcPr>
            <w:tcW w:w="9468" w:type="dxa"/>
            <w:gridSpan w:val="5"/>
          </w:tcPr>
          <w:p w14:paraId="001F4BBD" w14:textId="77777777" w:rsidR="009C4314" w:rsidRPr="003D4ABF" w:rsidRDefault="009C4314" w:rsidP="009C4314">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9C4314" w:rsidRPr="003D4ABF" w:rsidRDefault="009C4314" w:rsidP="009C4314">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9C4314" w:rsidRPr="003D4ABF" w:rsidRDefault="009C4314" w:rsidP="009C4314">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9C4314" w:rsidRPr="003D4ABF" w:rsidRDefault="009C4314" w:rsidP="009C4314">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9C4314" w:rsidRPr="003D4ABF" w:rsidRDefault="009C4314" w:rsidP="009C4314">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9C4314" w:rsidRPr="003D4ABF" w:rsidRDefault="009C4314" w:rsidP="009C4314">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9C4314" w:rsidRPr="003D4ABF" w:rsidRDefault="009C4314" w:rsidP="009C4314">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9C4314" w:rsidRPr="003D4ABF" w:rsidRDefault="009C4314" w:rsidP="009C4314">
            <w:pPr>
              <w:pStyle w:val="TAN"/>
            </w:pPr>
            <w:r w:rsidRPr="003D4ABF">
              <w:t>NOTE 8:</w:t>
            </w:r>
            <w:r w:rsidRPr="003D4ABF">
              <w:tab/>
              <w:t>This attribute is applicable in presence of Time threshold only.</w:t>
            </w:r>
          </w:p>
          <w:p w14:paraId="01A66F70" w14:textId="77777777" w:rsidR="009C4314" w:rsidRPr="003D4ABF" w:rsidRDefault="009C4314" w:rsidP="009C4314">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9C4314" w:rsidRPr="003D4ABF" w:rsidRDefault="009C4314" w:rsidP="009C4314">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9C4314" w:rsidRPr="003D4ABF" w:rsidRDefault="009C4314" w:rsidP="009C4314">
            <w:pPr>
              <w:pStyle w:val="TAN"/>
            </w:pPr>
            <w:r w:rsidRPr="003D4ABF">
              <w:t>NOTE 11:</w:t>
            </w:r>
            <w:r w:rsidRPr="003D4ABF">
              <w:tab/>
              <w:t>This attribute is applicable only when no IP address/Prefix for the PDU Session is received from the SMF.</w:t>
            </w:r>
          </w:p>
          <w:p w14:paraId="3E55F6A6" w14:textId="77777777" w:rsidR="009C4314" w:rsidRPr="003D4ABF" w:rsidRDefault="009C4314" w:rsidP="009C4314">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9C4314" w:rsidRPr="003D4ABF" w:rsidRDefault="009C4314" w:rsidP="009C4314">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9C4314" w:rsidRDefault="009C4314" w:rsidP="009C4314">
            <w:pPr>
              <w:pStyle w:val="TAN"/>
            </w:pPr>
            <w:r w:rsidRPr="003D4ABF">
              <w:t>NOTE 14:</w:t>
            </w:r>
            <w:r w:rsidRPr="003D4ABF">
              <w:tab/>
              <w:t>The list of PRA elements shall be a short list of elements.</w:t>
            </w:r>
          </w:p>
          <w:p w14:paraId="409A869E" w14:textId="77777777" w:rsidR="009C4314" w:rsidRDefault="009C4314" w:rsidP="009C4314">
            <w:pPr>
              <w:pStyle w:val="TAN"/>
            </w:pPr>
            <w:r>
              <w:t>NOTE 15:</w:t>
            </w:r>
            <w:r>
              <w:tab/>
              <w:t>This attribute is applicable only for the PDU Session supporting HR-SBO. This attribute is applied only to the current serving VPLMN. This attributed shall not be forwarded to RAN or UE.</w:t>
            </w:r>
          </w:p>
          <w:p w14:paraId="01D2C863" w14:textId="5C5DA9A9" w:rsidR="009C4314" w:rsidRPr="003D4ABF" w:rsidRDefault="009C4314" w:rsidP="009C4314">
            <w:pPr>
              <w:pStyle w:val="TAN"/>
            </w:pPr>
            <w:r>
              <w:t>NOTE 16:</w:t>
            </w:r>
            <w:r>
              <w:tab/>
              <w:t>Included if the PDU Session Slice Inactivity Timer value is set by PCF.</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67E2AB31" w:rsidR="00787F8E" w:rsidRPr="003D4ABF" w:rsidRDefault="00787F8E" w:rsidP="00787F8E">
      <w:r w:rsidRPr="003D4ABF">
        <w:lastRenderedPageBreak/>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86681B" w:rsidRPr="003D4ABF">
        <w:t>TS</w:t>
      </w:r>
      <w:r w:rsidR="0086681B">
        <w:t> </w:t>
      </w:r>
      <w:r w:rsidR="0086681B" w:rsidRPr="003D4ABF">
        <w:t>23.501</w:t>
      </w:r>
      <w:r w:rsidR="0086681B">
        <w:t> </w:t>
      </w:r>
      <w:r w:rsidR="0086681B"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6BD93AE1"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86681B" w:rsidRPr="003D4ABF">
        <w:rPr>
          <w:lang w:eastAsia="zh-CN"/>
        </w:rPr>
        <w:t>TS</w:t>
      </w:r>
      <w:r w:rsidR="0086681B">
        <w:rPr>
          <w:lang w:eastAsia="zh-CN"/>
        </w:rPr>
        <w:t> </w:t>
      </w:r>
      <w:r w:rsidR="0086681B" w:rsidRPr="003D4ABF">
        <w:rPr>
          <w:lang w:eastAsia="zh-CN"/>
        </w:rPr>
        <w:t>32.255</w:t>
      </w:r>
      <w:r w:rsidR="0086681B">
        <w:rPr>
          <w:lang w:eastAsia="zh-CN"/>
        </w:rPr>
        <w:t> </w:t>
      </w:r>
      <w:r w:rsidR="0086681B"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6685A4BB"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6163D97D"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p>
    <w:p w14:paraId="449DE33E" w14:textId="0902B2EC"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1661A7F1"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45012D4A"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0A3952BC"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lastRenderedPageBreak/>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268" w:name="_Toc19197387"/>
      <w:bookmarkStart w:id="1269" w:name="_Toc27896540"/>
      <w:bookmarkStart w:id="1270" w:name="_Toc36192708"/>
      <w:bookmarkStart w:id="1271" w:name="_Toc37076439"/>
      <w:bookmarkStart w:id="1272" w:name="_Toc45194889"/>
      <w:bookmarkStart w:id="1273"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6CC345BF" w:rsidR="009E49BA" w:rsidRDefault="009E49BA" w:rsidP="009E49BA">
      <w:pPr>
        <w:rPr>
          <w:rFonts w:eastAsia="DengXian"/>
        </w:rPr>
      </w:pPr>
      <w:bookmarkStart w:id="1274" w:name="_Toc51836932"/>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TS 23.548 [33]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3FBD856A" w:rsidR="0050393F" w:rsidRDefault="0050393F" w:rsidP="0050393F">
      <w:pPr>
        <w:rPr>
          <w:rFonts w:eastAsia="DengXian"/>
        </w:rPr>
      </w:pPr>
      <w:r>
        <w:rPr>
          <w:rFonts w:eastAsia="DengXian"/>
        </w:rPr>
        <w:t xml:space="preserve">The </w:t>
      </w:r>
      <w:r w:rsidRPr="00B36A7A">
        <w:rPr>
          <w:rFonts w:eastAsia="DengXian"/>
          <w:i/>
          <w:iCs/>
        </w:rPr>
        <w:t>Authorized</w:t>
      </w:r>
      <w:r w:rsidR="00F33FD1" w:rsidRPr="00B36A7A">
        <w:rPr>
          <w:rFonts w:eastAsia="DengXian"/>
          <w:i/>
          <w:iCs/>
        </w:rPr>
        <w:t xml:space="preserve"> DL</w:t>
      </w:r>
      <w:r w:rsidRPr="00B36A7A">
        <w:rPr>
          <w:rFonts w:eastAsia="DengXian"/>
          <w:i/>
          <w:iCs/>
        </w:rPr>
        <w:t xml:space="preserve"> Session</w:t>
      </w:r>
      <w:r w:rsidR="00F33FD1" w:rsidRPr="00B36A7A">
        <w:rPr>
          <w:rFonts w:eastAsia="DengXian"/>
          <w:i/>
          <w:iCs/>
        </w:rPr>
        <w:t xml:space="preserve"> </w:t>
      </w:r>
      <w:r w:rsidRPr="00B36A7A">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64B4045B" w:rsidR="001919FA" w:rsidRDefault="001919FA" w:rsidP="001919FA">
      <w:pPr>
        <w:rPr>
          <w:rFonts w:eastAsia="DengXian"/>
        </w:rPr>
      </w:pPr>
      <w:bookmarkStart w:id="1275" w:name="_CR6_5"/>
      <w:bookmarkEnd w:id="1275"/>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essions between V-SMF(s) and H-SMF(s), see details in clause 6.7.2 of TS 23.548 [33].</w:t>
      </w:r>
    </w:p>
    <w:p w14:paraId="553C6669" w14:textId="77777777" w:rsidR="00787F8E" w:rsidRPr="003D4ABF" w:rsidRDefault="00787F8E" w:rsidP="00787F8E">
      <w:pPr>
        <w:pStyle w:val="Heading2"/>
      </w:pPr>
      <w:bookmarkStart w:id="1276" w:name="_Toc178072869"/>
      <w:r w:rsidRPr="003D4ABF">
        <w:t>6.5</w:t>
      </w:r>
      <w:r w:rsidRPr="003D4ABF">
        <w:tab/>
        <w:t>Access and mobility related policy information</w:t>
      </w:r>
      <w:bookmarkEnd w:id="1268"/>
      <w:bookmarkEnd w:id="1269"/>
      <w:bookmarkEnd w:id="1270"/>
      <w:bookmarkEnd w:id="1271"/>
      <w:bookmarkEnd w:id="1272"/>
      <w:bookmarkEnd w:id="1273"/>
      <w:bookmarkEnd w:id="1274"/>
      <w:bookmarkEnd w:id="1276"/>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lastRenderedPageBreak/>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277" w:name="_CRTable6_51"/>
      <w:r w:rsidRPr="003D4ABF">
        <w:rPr>
          <w:rFonts w:eastAsia="DengXian"/>
        </w:rPr>
        <w:t xml:space="preserve">Table </w:t>
      </w:r>
      <w:bookmarkEnd w:id="1277"/>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567319DF" w:rsidR="00BD10A8" w:rsidRPr="003D4ABF" w:rsidRDefault="00BD10A8" w:rsidP="00844BD5">
            <w:pPr>
              <w:pStyle w:val="TAL"/>
              <w:rPr>
                <w:b/>
              </w:rPr>
            </w:pPr>
            <w:r w:rsidRPr="003D4ABF">
              <w:rPr>
                <w:b/>
              </w:rPr>
              <w:t>Aggregate maximum bit rate</w:t>
            </w:r>
          </w:p>
        </w:tc>
        <w:tc>
          <w:tcPr>
            <w:tcW w:w="2902" w:type="dxa"/>
          </w:tcPr>
          <w:p w14:paraId="477B142C" w14:textId="5CED0F14"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lastRenderedPageBreak/>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852AE9" w:rsidRPr="003D4ABF" w14:paraId="4BD2A74B" w14:textId="77777777" w:rsidTr="00C168C8">
        <w:trPr>
          <w:cantSplit/>
        </w:trPr>
        <w:tc>
          <w:tcPr>
            <w:tcW w:w="1531" w:type="dxa"/>
          </w:tcPr>
          <w:p w14:paraId="71309CF7" w14:textId="794765B2" w:rsidR="00852AE9" w:rsidRPr="003D4ABF" w:rsidRDefault="00852AE9" w:rsidP="00085BD6">
            <w:pPr>
              <w:pStyle w:val="TAL"/>
              <w:keepNext w:val="0"/>
              <w:rPr>
                <w:b/>
              </w:rPr>
            </w:pPr>
            <w:r>
              <w:rPr>
                <w:b/>
              </w:rPr>
              <w:t>Slice Related Restrictions</w:t>
            </w:r>
          </w:p>
        </w:tc>
        <w:tc>
          <w:tcPr>
            <w:tcW w:w="2902" w:type="dxa"/>
          </w:tcPr>
          <w:p w14:paraId="7102B16E" w14:textId="533C5D1B" w:rsidR="00852AE9" w:rsidRPr="003D4ABF" w:rsidRDefault="00852AE9" w:rsidP="00085BD6">
            <w:pPr>
              <w:pStyle w:val="TAL"/>
              <w:keepNext w:val="0"/>
            </w:pPr>
            <w:r>
              <w:t>Defines network policies for Slices subject to network control</w:t>
            </w:r>
          </w:p>
        </w:tc>
        <w:tc>
          <w:tcPr>
            <w:tcW w:w="1759" w:type="dxa"/>
          </w:tcPr>
          <w:p w14:paraId="0F5DB2FD" w14:textId="05198A57" w:rsidR="00852AE9" w:rsidRPr="003D4ABF" w:rsidRDefault="00852AE9" w:rsidP="00085BD6">
            <w:pPr>
              <w:pStyle w:val="TAL"/>
              <w:keepNext w:val="0"/>
              <w:rPr>
                <w:szCs w:val="18"/>
              </w:rPr>
            </w:pPr>
          </w:p>
        </w:tc>
        <w:tc>
          <w:tcPr>
            <w:tcW w:w="1798" w:type="dxa"/>
          </w:tcPr>
          <w:p w14:paraId="18A8484A" w14:textId="300105B3" w:rsidR="00852AE9" w:rsidRPr="003D4ABF" w:rsidRDefault="00852AE9" w:rsidP="00085BD6">
            <w:pPr>
              <w:pStyle w:val="TAL"/>
              <w:keepNext w:val="0"/>
              <w:rPr>
                <w:szCs w:val="18"/>
              </w:rPr>
            </w:pPr>
          </w:p>
        </w:tc>
        <w:tc>
          <w:tcPr>
            <w:tcW w:w="1638" w:type="dxa"/>
          </w:tcPr>
          <w:p w14:paraId="0AE9F117" w14:textId="48FD144F" w:rsidR="00852AE9" w:rsidRPr="003D4ABF" w:rsidRDefault="00852AE9" w:rsidP="00085BD6">
            <w:pPr>
              <w:pStyle w:val="TAL"/>
              <w:keepNext w:val="0"/>
              <w:rPr>
                <w:szCs w:val="18"/>
              </w:rPr>
            </w:pPr>
          </w:p>
        </w:tc>
      </w:tr>
      <w:tr w:rsidR="00852AE9" w:rsidRPr="003D4ABF" w14:paraId="7E1B6516" w14:textId="77777777" w:rsidTr="00C168C8">
        <w:trPr>
          <w:cantSplit/>
        </w:trPr>
        <w:tc>
          <w:tcPr>
            <w:tcW w:w="1531" w:type="dxa"/>
          </w:tcPr>
          <w:p w14:paraId="6B68BAF7" w14:textId="61A15FEC" w:rsidR="00852AE9" w:rsidRPr="003D4ABF" w:rsidRDefault="00852AE9" w:rsidP="00085BD6">
            <w:pPr>
              <w:pStyle w:val="TAL"/>
              <w:keepNext w:val="0"/>
            </w:pPr>
            <w:r>
              <w:t>List of S-NSSAIs</w:t>
            </w:r>
          </w:p>
        </w:tc>
        <w:tc>
          <w:tcPr>
            <w:tcW w:w="2902" w:type="dxa"/>
          </w:tcPr>
          <w:p w14:paraId="2BD983F4" w14:textId="26FDBAC6" w:rsidR="00852AE9" w:rsidRPr="003D4ABF" w:rsidRDefault="00852AE9" w:rsidP="00085BD6">
            <w:pPr>
              <w:pStyle w:val="TAL"/>
              <w:keepNext w:val="0"/>
            </w:pPr>
            <w:r>
              <w:t>Defines the List of S-NSSAIs that are on demand</w:t>
            </w:r>
          </w:p>
        </w:tc>
        <w:tc>
          <w:tcPr>
            <w:tcW w:w="1759" w:type="dxa"/>
          </w:tcPr>
          <w:p w14:paraId="5E0533EB" w14:textId="77777777" w:rsidR="00852AE9" w:rsidRDefault="00852AE9" w:rsidP="00085BD6">
            <w:pPr>
              <w:pStyle w:val="TAL"/>
              <w:keepNext w:val="0"/>
              <w:rPr>
                <w:szCs w:val="18"/>
              </w:rPr>
            </w:pPr>
            <w:r>
              <w:rPr>
                <w:szCs w:val="18"/>
              </w:rPr>
              <w:t>Conditional</w:t>
            </w:r>
          </w:p>
          <w:p w14:paraId="0DAD52A4" w14:textId="08A5A6D3" w:rsidR="00852AE9" w:rsidRPr="003D4ABF" w:rsidRDefault="00852AE9" w:rsidP="00085BD6">
            <w:pPr>
              <w:pStyle w:val="TAL"/>
              <w:keepNext w:val="0"/>
              <w:rPr>
                <w:szCs w:val="18"/>
              </w:rPr>
            </w:pPr>
            <w:r>
              <w:rPr>
                <w:szCs w:val="18"/>
              </w:rPr>
              <w:t>(NOTE 13)</w:t>
            </w:r>
          </w:p>
        </w:tc>
        <w:tc>
          <w:tcPr>
            <w:tcW w:w="1798" w:type="dxa"/>
          </w:tcPr>
          <w:p w14:paraId="4D481A7F" w14:textId="55FDA812" w:rsidR="00852AE9" w:rsidRPr="003D4ABF" w:rsidRDefault="00852AE9" w:rsidP="00085BD6">
            <w:pPr>
              <w:pStyle w:val="TAL"/>
              <w:keepNext w:val="0"/>
              <w:rPr>
                <w:szCs w:val="18"/>
              </w:rPr>
            </w:pPr>
            <w:r>
              <w:rPr>
                <w:szCs w:val="18"/>
              </w:rPr>
              <w:t>No</w:t>
            </w:r>
          </w:p>
        </w:tc>
        <w:tc>
          <w:tcPr>
            <w:tcW w:w="1638" w:type="dxa"/>
          </w:tcPr>
          <w:p w14:paraId="622D4776" w14:textId="7F2595F3" w:rsidR="00852AE9" w:rsidRPr="003D4ABF" w:rsidRDefault="00852AE9" w:rsidP="00085BD6">
            <w:pPr>
              <w:pStyle w:val="TAL"/>
              <w:keepNext w:val="0"/>
              <w:rPr>
                <w:szCs w:val="18"/>
              </w:rPr>
            </w:pPr>
            <w:r w:rsidRPr="003D4ABF">
              <w:rPr>
                <w:szCs w:val="18"/>
              </w:rPr>
              <w:t>UE context</w:t>
            </w:r>
          </w:p>
        </w:tc>
      </w:tr>
      <w:tr w:rsidR="00852AE9" w:rsidRPr="003D4ABF" w14:paraId="2A28FCF0" w14:textId="77777777" w:rsidTr="00C168C8">
        <w:trPr>
          <w:cantSplit/>
        </w:trPr>
        <w:tc>
          <w:tcPr>
            <w:tcW w:w="1531" w:type="dxa"/>
          </w:tcPr>
          <w:p w14:paraId="395D00D8" w14:textId="77777777" w:rsidR="00852AE9" w:rsidRDefault="00852AE9" w:rsidP="00852AE9">
            <w:pPr>
              <w:pStyle w:val="TAL"/>
            </w:pPr>
            <w:r>
              <w:t>Per S-NSSAI:</w:t>
            </w:r>
          </w:p>
          <w:p w14:paraId="7C01FA6B" w14:textId="1D258BC4" w:rsidR="00852AE9" w:rsidRPr="003D4ABF" w:rsidRDefault="00852AE9" w:rsidP="00852AE9">
            <w:pPr>
              <w:pStyle w:val="TAL"/>
            </w:pPr>
            <w:r>
              <w:t>Deregistration Inactivity Timer value</w:t>
            </w:r>
          </w:p>
        </w:tc>
        <w:tc>
          <w:tcPr>
            <w:tcW w:w="2902" w:type="dxa"/>
          </w:tcPr>
          <w:p w14:paraId="72F0DDC5" w14:textId="51ACF2F0" w:rsidR="00852AE9" w:rsidRPr="003D4ABF" w:rsidRDefault="00852AE9" w:rsidP="00852AE9">
            <w:pPr>
              <w:pStyle w:val="TAL"/>
            </w:pPr>
            <w:r>
              <w:t>Defines the S-NSSAI deregistration inactivity timer value before removing the S-NSSAI from the Allowed Slices</w:t>
            </w:r>
          </w:p>
        </w:tc>
        <w:tc>
          <w:tcPr>
            <w:tcW w:w="1759" w:type="dxa"/>
          </w:tcPr>
          <w:p w14:paraId="19B5EC09" w14:textId="263DCB8C" w:rsidR="00852AE9" w:rsidRPr="003D4ABF" w:rsidRDefault="00852AE9" w:rsidP="00852AE9">
            <w:pPr>
              <w:pStyle w:val="TAL"/>
              <w:rPr>
                <w:szCs w:val="18"/>
              </w:rPr>
            </w:pPr>
            <w:r>
              <w:rPr>
                <w:szCs w:val="18"/>
              </w:rPr>
              <w:t>(NOTE 14)</w:t>
            </w:r>
          </w:p>
        </w:tc>
        <w:tc>
          <w:tcPr>
            <w:tcW w:w="1798" w:type="dxa"/>
          </w:tcPr>
          <w:p w14:paraId="732CD196" w14:textId="2BB690DA" w:rsidR="00852AE9" w:rsidRPr="003D4ABF" w:rsidRDefault="00852AE9" w:rsidP="00852AE9">
            <w:pPr>
              <w:pStyle w:val="TAL"/>
              <w:rPr>
                <w:szCs w:val="18"/>
              </w:rPr>
            </w:pPr>
            <w:r>
              <w:rPr>
                <w:szCs w:val="18"/>
              </w:rPr>
              <w:t>No</w:t>
            </w:r>
          </w:p>
        </w:tc>
        <w:tc>
          <w:tcPr>
            <w:tcW w:w="1638" w:type="dxa"/>
          </w:tcPr>
          <w:p w14:paraId="197149CD" w14:textId="15DFD09E" w:rsidR="00852AE9" w:rsidRPr="003D4ABF" w:rsidRDefault="00852AE9" w:rsidP="00852AE9">
            <w:pPr>
              <w:pStyle w:val="TAL"/>
              <w:rPr>
                <w:szCs w:val="18"/>
              </w:rPr>
            </w:pPr>
            <w:r w:rsidRPr="003D4ABF">
              <w:rPr>
                <w:szCs w:val="18"/>
              </w:rPr>
              <w:t>UE context</w:t>
            </w:r>
          </w:p>
        </w:tc>
      </w:tr>
      <w:tr w:rsidR="00FB25A1" w:rsidRPr="003D4ABF" w14:paraId="0AB5424F" w14:textId="77777777" w:rsidTr="000E3073">
        <w:trPr>
          <w:cantSplit/>
        </w:trPr>
        <w:tc>
          <w:tcPr>
            <w:tcW w:w="1531" w:type="dxa"/>
          </w:tcPr>
          <w:p w14:paraId="0B05E68B" w14:textId="121EFD35" w:rsidR="00FB25A1" w:rsidRPr="003D4ABF" w:rsidRDefault="00FB25A1" w:rsidP="000E3073">
            <w:pPr>
              <w:pStyle w:val="TAL"/>
              <w:keepNext w:val="0"/>
              <w:rPr>
                <w:b/>
              </w:rPr>
            </w:pPr>
            <w:r>
              <w:rPr>
                <w:b/>
              </w:rPr>
              <w:t>Charging related information</w:t>
            </w:r>
          </w:p>
        </w:tc>
        <w:tc>
          <w:tcPr>
            <w:tcW w:w="2902" w:type="dxa"/>
          </w:tcPr>
          <w:p w14:paraId="7C6A24E1" w14:textId="56812C7C" w:rsidR="00FB25A1" w:rsidRPr="003D4ABF" w:rsidRDefault="00FB25A1" w:rsidP="000E3073">
            <w:pPr>
              <w:pStyle w:val="TAL"/>
              <w:keepNext w:val="0"/>
            </w:pPr>
            <w:r>
              <w:t>Defines information related to Charging</w:t>
            </w:r>
          </w:p>
        </w:tc>
        <w:tc>
          <w:tcPr>
            <w:tcW w:w="1759" w:type="dxa"/>
          </w:tcPr>
          <w:p w14:paraId="0F15C965" w14:textId="77777777" w:rsidR="00FB25A1" w:rsidRPr="003D4ABF" w:rsidRDefault="00FB25A1" w:rsidP="000E3073">
            <w:pPr>
              <w:pStyle w:val="TAL"/>
              <w:keepNext w:val="0"/>
              <w:rPr>
                <w:szCs w:val="18"/>
              </w:rPr>
            </w:pPr>
          </w:p>
        </w:tc>
        <w:tc>
          <w:tcPr>
            <w:tcW w:w="1798" w:type="dxa"/>
          </w:tcPr>
          <w:p w14:paraId="51DBF2B2" w14:textId="77777777" w:rsidR="00FB25A1" w:rsidRPr="003D4ABF" w:rsidRDefault="00FB25A1" w:rsidP="000E3073">
            <w:pPr>
              <w:pStyle w:val="TAL"/>
              <w:keepNext w:val="0"/>
              <w:rPr>
                <w:szCs w:val="18"/>
              </w:rPr>
            </w:pPr>
          </w:p>
        </w:tc>
        <w:tc>
          <w:tcPr>
            <w:tcW w:w="1638" w:type="dxa"/>
          </w:tcPr>
          <w:p w14:paraId="7DFA69AE" w14:textId="77777777" w:rsidR="00FB25A1" w:rsidRPr="003D4ABF" w:rsidRDefault="00FB25A1" w:rsidP="000E3073">
            <w:pPr>
              <w:pStyle w:val="TAL"/>
              <w:keepNext w:val="0"/>
              <w:rPr>
                <w:szCs w:val="18"/>
              </w:rPr>
            </w:pPr>
          </w:p>
        </w:tc>
      </w:tr>
      <w:tr w:rsidR="00FB25A1" w:rsidRPr="003D4ABF" w14:paraId="05606E42" w14:textId="77777777" w:rsidTr="000E3073">
        <w:trPr>
          <w:cantSplit/>
        </w:trPr>
        <w:tc>
          <w:tcPr>
            <w:tcW w:w="1531" w:type="dxa"/>
          </w:tcPr>
          <w:p w14:paraId="66BD7B2E" w14:textId="14FABF3F" w:rsidR="00FB25A1" w:rsidRPr="003D4ABF" w:rsidRDefault="00FB25A1" w:rsidP="00FB25A1">
            <w:pPr>
              <w:pStyle w:val="TAL"/>
              <w:keepNext w:val="0"/>
            </w:pPr>
            <w:r>
              <w:t>Charging information</w:t>
            </w:r>
          </w:p>
        </w:tc>
        <w:tc>
          <w:tcPr>
            <w:tcW w:w="2902" w:type="dxa"/>
          </w:tcPr>
          <w:p w14:paraId="0E2B938B" w14:textId="408C8355" w:rsidR="00FB25A1" w:rsidRPr="003D4ABF" w:rsidRDefault="00FB25A1" w:rsidP="00FB25A1">
            <w:pPr>
              <w:pStyle w:val="TAL"/>
              <w:keepNext w:val="0"/>
            </w:pPr>
            <w:r>
              <w:t>Defines the containing CHF address and optionally the associated CHF instance ID and CHF set ID</w:t>
            </w:r>
          </w:p>
        </w:tc>
        <w:tc>
          <w:tcPr>
            <w:tcW w:w="1759" w:type="dxa"/>
          </w:tcPr>
          <w:p w14:paraId="044BC6CF" w14:textId="77777777" w:rsidR="00FB25A1" w:rsidRDefault="00FB25A1" w:rsidP="00FB25A1">
            <w:pPr>
              <w:pStyle w:val="TAL"/>
              <w:keepNext w:val="0"/>
              <w:rPr>
                <w:szCs w:val="18"/>
              </w:rPr>
            </w:pPr>
            <w:r>
              <w:rPr>
                <w:szCs w:val="18"/>
              </w:rPr>
              <w:t>Conditional</w:t>
            </w:r>
          </w:p>
          <w:p w14:paraId="68756025" w14:textId="4E584E99" w:rsidR="00FB25A1" w:rsidRPr="003D4ABF" w:rsidRDefault="00FB25A1" w:rsidP="00FB25A1">
            <w:pPr>
              <w:pStyle w:val="TAL"/>
              <w:keepNext w:val="0"/>
              <w:rPr>
                <w:szCs w:val="18"/>
              </w:rPr>
            </w:pPr>
            <w:r>
              <w:rPr>
                <w:szCs w:val="18"/>
              </w:rPr>
              <w:t>(NOTE 15)</w:t>
            </w:r>
          </w:p>
        </w:tc>
        <w:tc>
          <w:tcPr>
            <w:tcW w:w="1798" w:type="dxa"/>
          </w:tcPr>
          <w:p w14:paraId="79F65E27" w14:textId="4D17F5EE" w:rsidR="00FB25A1" w:rsidRPr="003D4ABF" w:rsidRDefault="00FB25A1" w:rsidP="00FB25A1">
            <w:pPr>
              <w:pStyle w:val="TAL"/>
              <w:keepNext w:val="0"/>
              <w:rPr>
                <w:szCs w:val="18"/>
              </w:rPr>
            </w:pPr>
            <w:r w:rsidRPr="003D4ABF">
              <w:rPr>
                <w:szCs w:val="18"/>
              </w:rPr>
              <w:t>Yes</w:t>
            </w:r>
          </w:p>
        </w:tc>
        <w:tc>
          <w:tcPr>
            <w:tcW w:w="1638" w:type="dxa"/>
          </w:tcPr>
          <w:p w14:paraId="7B8701E3" w14:textId="2B427AA9" w:rsidR="00FB25A1" w:rsidRPr="003D4ABF" w:rsidRDefault="00FB25A1" w:rsidP="00FB25A1">
            <w:pPr>
              <w:pStyle w:val="TAL"/>
              <w:keepNext w:val="0"/>
              <w:rPr>
                <w:szCs w:val="18"/>
              </w:rPr>
            </w:pPr>
            <w:r w:rsidRPr="003D4ABF">
              <w:rPr>
                <w:szCs w:val="18"/>
              </w:rPr>
              <w:t>UE context</w:t>
            </w:r>
          </w:p>
        </w:tc>
      </w:tr>
      <w:tr w:rsidR="00FB25A1" w:rsidRPr="003D4ABF" w14:paraId="1C7F3280" w14:textId="77777777" w:rsidTr="00844BD5">
        <w:trPr>
          <w:cantSplit/>
        </w:trPr>
        <w:tc>
          <w:tcPr>
            <w:tcW w:w="9628" w:type="dxa"/>
            <w:gridSpan w:val="5"/>
          </w:tcPr>
          <w:p w14:paraId="3343D701" w14:textId="7E2E4100" w:rsidR="00FB25A1" w:rsidRPr="003D4ABF" w:rsidRDefault="00FB25A1" w:rsidP="00FB25A1">
            <w:pPr>
              <w:pStyle w:val="TAN"/>
            </w:pPr>
            <w:r w:rsidRPr="003D4ABF">
              <w:t>NOTE 1:</w:t>
            </w:r>
            <w:r w:rsidRPr="003D4ABF">
              <w:tab/>
              <w:t>If management of service area restrictions by PCF is enabled.</w:t>
            </w:r>
          </w:p>
          <w:p w14:paraId="4C9C12A9" w14:textId="0E930342" w:rsidR="00FB25A1" w:rsidRPr="003D4ABF" w:rsidRDefault="00FB25A1" w:rsidP="00FB25A1">
            <w:pPr>
              <w:pStyle w:val="TAN"/>
            </w:pPr>
            <w:r w:rsidRPr="003D4ABF">
              <w:t>NOTE 2:</w:t>
            </w:r>
            <w:r w:rsidRPr="003D4ABF">
              <w:tab/>
              <w:t>If management of RFSP index by PCF is enabled.</w:t>
            </w:r>
          </w:p>
          <w:p w14:paraId="1A84BA4F" w14:textId="240FAF16" w:rsidR="00FB25A1" w:rsidRPr="003D4ABF" w:rsidRDefault="00FB25A1" w:rsidP="00FB25A1">
            <w:pPr>
              <w:pStyle w:val="TAN"/>
            </w:pPr>
            <w:r w:rsidRPr="003D4ABF">
              <w:t>NOTE 3:</w:t>
            </w:r>
            <w:r w:rsidRPr="003D4ABF">
              <w:tab/>
              <w:t>Either the list of allowed TAIs or the list of non-allowed TAIs are provided by the PCF.</w:t>
            </w:r>
          </w:p>
          <w:p w14:paraId="70EC252A" w14:textId="6857117D" w:rsidR="00FB25A1" w:rsidRPr="003D4ABF" w:rsidRDefault="00FB25A1" w:rsidP="00FB25A1">
            <w:pPr>
              <w:pStyle w:val="TAN"/>
            </w:pPr>
            <w:r w:rsidRPr="003D4ABF">
              <w:t>NOTE 4:</w:t>
            </w:r>
            <w:r w:rsidRPr="003D4ABF">
              <w:tab/>
              <w:t>Both the maximum number of allowed TAIs and the list of allowed TAIs may be sent by PCF.</w:t>
            </w:r>
          </w:p>
          <w:p w14:paraId="2E5AAC80" w14:textId="422D13EE" w:rsidR="00FB25A1" w:rsidRPr="003D4ABF" w:rsidRDefault="00FB25A1" w:rsidP="00FB25A1">
            <w:pPr>
              <w:pStyle w:val="TAN"/>
            </w:pPr>
            <w:r w:rsidRPr="003D4ABF">
              <w:t>NOTE 5:</w:t>
            </w:r>
            <w:r w:rsidRPr="003D4ABF">
              <w:tab/>
              <w:t>If management of UE-AMBR by PCF is enabled.</w:t>
            </w:r>
          </w:p>
          <w:p w14:paraId="6798883C" w14:textId="77777777" w:rsidR="00FB25A1" w:rsidRPr="003D4ABF" w:rsidRDefault="00FB25A1" w:rsidP="00FB25A1">
            <w:pPr>
              <w:pStyle w:val="TAN"/>
            </w:pPr>
            <w:r w:rsidRPr="003D4ABF">
              <w:t>NOTE 6:</w:t>
            </w:r>
            <w:r w:rsidRPr="003D4ABF">
              <w:tab/>
              <w:t>If SMF selection management by PCF is enabled.</w:t>
            </w:r>
          </w:p>
          <w:p w14:paraId="4F8DC0DF" w14:textId="77777777" w:rsidR="00FB25A1" w:rsidRPr="003D4ABF" w:rsidRDefault="00FB25A1" w:rsidP="00FB25A1">
            <w:pPr>
              <w:pStyle w:val="TAN"/>
            </w:pPr>
            <w:r w:rsidRPr="003D4ABF">
              <w:t>NOTE 7:</w:t>
            </w:r>
            <w:r w:rsidRPr="003D4ABF">
              <w:tab/>
              <w:t>The List of S-NSSAIs contains S-NSSAIs, valid in the serving network, of the Allowed NSSAI.</w:t>
            </w:r>
          </w:p>
          <w:p w14:paraId="513BABFB" w14:textId="77777777" w:rsidR="00FB25A1" w:rsidRDefault="00FB25A1" w:rsidP="00FB25A1">
            <w:pPr>
              <w:pStyle w:val="TAN"/>
            </w:pPr>
            <w:r w:rsidRPr="003D4ABF">
              <w:t>NOTE 8:</w:t>
            </w:r>
            <w:r w:rsidRPr="003D4ABF">
              <w:tab/>
              <w:t>If management of UE-Slice-MBR by PCF is enabled.</w:t>
            </w:r>
          </w:p>
          <w:p w14:paraId="646A32BF" w14:textId="4591CC44" w:rsidR="00FB25A1" w:rsidRDefault="00FB25A1" w:rsidP="00FB25A1">
            <w:pPr>
              <w:pStyle w:val="TAN"/>
            </w:pPr>
            <w:r>
              <w:t>NOTE 9:</w:t>
            </w:r>
            <w:r>
              <w:tab/>
              <w:t>If management of 5G access stratum time distribution is enabled.</w:t>
            </w:r>
          </w:p>
          <w:p w14:paraId="5FAB0882" w14:textId="77777777" w:rsidR="00FB25A1" w:rsidRDefault="00FB25A1" w:rsidP="00FB25A1">
            <w:pPr>
              <w:pStyle w:val="TAN"/>
            </w:pPr>
            <w:r>
              <w:t>NOTE 10:</w:t>
            </w:r>
            <w:r>
              <w:tab/>
              <w:t>If 5G access stratum time distribution or (g)PTP time synchronization is enabled.</w:t>
            </w:r>
          </w:p>
          <w:p w14:paraId="047FD1D3" w14:textId="77777777" w:rsidR="00FB25A1" w:rsidRDefault="00FB25A1" w:rsidP="00FB25A1">
            <w:pPr>
              <w:pStyle w:val="TAN"/>
            </w:pPr>
            <w:r>
              <w:t>NOTE 11:</w:t>
            </w:r>
            <w:r>
              <w:tab/>
              <w:t>If required based on operator policy when the RFSP index provided by the PCF indicates a change in priority from 5G access to E-UTRAN access.</w:t>
            </w:r>
          </w:p>
          <w:p w14:paraId="50A54105" w14:textId="77777777" w:rsidR="00FB25A1" w:rsidRDefault="00FB25A1" w:rsidP="00FB25A1">
            <w:pPr>
              <w:pStyle w:val="TAN"/>
            </w:pPr>
            <w:r>
              <w:t>NOTE 12:</w:t>
            </w:r>
            <w:r>
              <w:tab/>
              <w:t>If slice replacement management by PCF is enabled.</w:t>
            </w:r>
          </w:p>
          <w:p w14:paraId="2A169E90" w14:textId="1ECEB386" w:rsidR="00FB25A1" w:rsidRDefault="00FB25A1" w:rsidP="00FB25A1">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FB25A1" w:rsidRDefault="00FB25A1" w:rsidP="00FB25A1">
            <w:pPr>
              <w:pStyle w:val="TAN"/>
            </w:pPr>
            <w:r>
              <w:t>NOTE 14:</w:t>
            </w:r>
            <w:r>
              <w:tab/>
              <w:t>The S-NSSAI deregistration timer is mandatory for every S-NSSAI in the list of S-NSSAIs that are on demand S-NSSAI.</w:t>
            </w:r>
          </w:p>
          <w:p w14:paraId="61AF488D" w14:textId="6D8FFB69" w:rsidR="00FB25A1" w:rsidRPr="003D4ABF" w:rsidRDefault="00FB25A1" w:rsidP="00FB25A1">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238F044E"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05A5F4B0" w14:textId="512FA3B0"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1397E475"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86681B">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42587E48" w:rsidR="00BD10A8" w:rsidRPr="003D4ABF" w:rsidRDefault="00BD10A8" w:rsidP="00787F8E">
      <w:r w:rsidRPr="003D4ABF">
        <w:lastRenderedPageBreak/>
        <w:t xml:space="preserve">The </w:t>
      </w:r>
      <w:r w:rsidRPr="003D4ABF">
        <w:rPr>
          <w:i/>
          <w:iCs/>
        </w:rPr>
        <w:t>list of UE-Slice-MBR</w:t>
      </w:r>
      <w:r w:rsidRPr="003D4ABF">
        <w:t xml:space="preserve"> defines the list of authorized UE-Slice-MBR allocated for a UE, how it is enforced is described in clause 5.7.1.10 of </w:t>
      </w:r>
      <w:r w:rsidR="0086681B" w:rsidRPr="003D4ABF">
        <w:t>TS</w:t>
      </w:r>
      <w:r w:rsidR="0086681B">
        <w:t> </w:t>
      </w:r>
      <w:r w:rsidR="0086681B" w:rsidRPr="003D4ABF">
        <w:t>23.501</w:t>
      </w:r>
      <w:r w:rsidR="0086681B">
        <w:t> </w:t>
      </w:r>
      <w:r w:rsidR="0086681B"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278" w:name="_Toc19197388"/>
      <w:bookmarkStart w:id="1279" w:name="_Toc27896541"/>
      <w:bookmarkStart w:id="1280" w:name="_Toc36192709"/>
      <w:bookmarkStart w:id="1281" w:name="_Toc37076440"/>
      <w:bookmarkStart w:id="1282" w:name="_Toc45194890"/>
      <w:bookmarkStart w:id="1283" w:name="_Toc47594302"/>
      <w:bookmarkStart w:id="1284"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5E879115" w14:textId="25642DAE" w:rsidR="00FB25A1" w:rsidRPr="003D4ABF" w:rsidRDefault="00FB25A1" w:rsidP="00FB25A1">
      <w:bookmarkStart w:id="1285" w:name="_CR6_6"/>
      <w:bookmarkEnd w:id="1285"/>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07E55B8A" w14:textId="77777777" w:rsidR="00787F8E" w:rsidRPr="003D4ABF" w:rsidRDefault="00787F8E" w:rsidP="00787F8E">
      <w:pPr>
        <w:pStyle w:val="Heading2"/>
      </w:pPr>
      <w:bookmarkStart w:id="1286" w:name="_Toc178072870"/>
      <w:r w:rsidRPr="003D4ABF">
        <w:t>6.6</w:t>
      </w:r>
      <w:r w:rsidRPr="003D4ABF">
        <w:tab/>
        <w:t>UE policy information</w:t>
      </w:r>
      <w:bookmarkEnd w:id="1278"/>
      <w:bookmarkEnd w:id="1279"/>
      <w:bookmarkEnd w:id="1280"/>
      <w:bookmarkEnd w:id="1281"/>
      <w:bookmarkEnd w:id="1282"/>
      <w:bookmarkEnd w:id="1283"/>
      <w:bookmarkEnd w:id="1284"/>
      <w:bookmarkEnd w:id="1286"/>
    </w:p>
    <w:p w14:paraId="04F56DEA" w14:textId="77777777" w:rsidR="00787F8E" w:rsidRPr="003D4ABF" w:rsidRDefault="00787F8E" w:rsidP="00787F8E">
      <w:pPr>
        <w:pStyle w:val="Heading3"/>
      </w:pPr>
      <w:bookmarkStart w:id="1287" w:name="_CR6_6_1"/>
      <w:bookmarkStart w:id="1288" w:name="_Toc19197389"/>
      <w:bookmarkStart w:id="1289" w:name="_Toc27896542"/>
      <w:bookmarkStart w:id="1290" w:name="_Toc36192710"/>
      <w:bookmarkStart w:id="1291" w:name="_Toc37076441"/>
      <w:bookmarkStart w:id="1292" w:name="_Toc45194891"/>
      <w:bookmarkStart w:id="1293" w:name="_Toc47594303"/>
      <w:bookmarkStart w:id="1294" w:name="_Toc51836934"/>
      <w:bookmarkStart w:id="1295" w:name="_Toc178072871"/>
      <w:bookmarkEnd w:id="1287"/>
      <w:r w:rsidRPr="003D4ABF">
        <w:t>6.6.1</w:t>
      </w:r>
      <w:r w:rsidRPr="003D4ABF">
        <w:tab/>
        <w:t>Access Network Discovery &amp; Selection Policy Information</w:t>
      </w:r>
      <w:bookmarkEnd w:id="1288"/>
      <w:bookmarkEnd w:id="1289"/>
      <w:bookmarkEnd w:id="1290"/>
      <w:bookmarkEnd w:id="1291"/>
      <w:bookmarkEnd w:id="1292"/>
      <w:bookmarkEnd w:id="1293"/>
      <w:bookmarkEnd w:id="1294"/>
      <w:bookmarkEnd w:id="1295"/>
    </w:p>
    <w:p w14:paraId="56866700" w14:textId="77777777" w:rsidR="00787F8E" w:rsidRPr="003D4ABF" w:rsidRDefault="00787F8E" w:rsidP="00787F8E">
      <w:pPr>
        <w:pStyle w:val="Heading4"/>
      </w:pPr>
      <w:bookmarkStart w:id="1296" w:name="_CR6_6_1_1"/>
      <w:bookmarkStart w:id="1297" w:name="_Toc19197390"/>
      <w:bookmarkStart w:id="1298" w:name="_Toc27896543"/>
      <w:bookmarkStart w:id="1299" w:name="_Toc36192711"/>
      <w:bookmarkStart w:id="1300" w:name="_Toc37076442"/>
      <w:bookmarkStart w:id="1301" w:name="_Toc45194892"/>
      <w:bookmarkStart w:id="1302" w:name="_Toc47594304"/>
      <w:bookmarkStart w:id="1303" w:name="_Toc51836935"/>
      <w:bookmarkStart w:id="1304" w:name="_Toc178072872"/>
      <w:bookmarkEnd w:id="1296"/>
      <w:r w:rsidRPr="003D4ABF">
        <w:t>6.6.1.1</w:t>
      </w:r>
      <w:r w:rsidRPr="003D4ABF">
        <w:tab/>
        <w:t>General</w:t>
      </w:r>
      <w:bookmarkEnd w:id="1297"/>
      <w:bookmarkEnd w:id="1298"/>
      <w:bookmarkEnd w:id="1299"/>
      <w:bookmarkEnd w:id="1300"/>
      <w:bookmarkEnd w:id="1301"/>
      <w:bookmarkEnd w:id="1302"/>
      <w:bookmarkEnd w:id="1303"/>
      <w:bookmarkEnd w:id="1304"/>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15DE55A"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BA3FCB7" w14:textId="5776B384" w:rsidR="00787F8E" w:rsidRPr="003D4ABF" w:rsidRDefault="00787F8E" w:rsidP="00787F8E">
      <w:r w:rsidRPr="003D4ABF">
        <w:t xml:space="preserve">The Access Network Discovery &amp; Selection policy shall contain one or more WLAN Selection Policy (WLANSP) rules defined in clause 4.8.2.1.6 of </w:t>
      </w:r>
      <w:r w:rsidR="0086681B" w:rsidRPr="003D4ABF">
        <w:t>TS</w:t>
      </w:r>
      <w:r w:rsidR="0086681B">
        <w:t> </w:t>
      </w:r>
      <w:r w:rsidR="0086681B" w:rsidRPr="003D4ABF">
        <w:t>23.402</w:t>
      </w:r>
      <w:r w:rsidR="0086681B">
        <w:t> </w:t>
      </w:r>
      <w:r w:rsidR="0086681B" w:rsidRPr="003D4ABF">
        <w:t>[</w:t>
      </w:r>
      <w:r w:rsidRPr="003D4ABF">
        <w:t>9].</w:t>
      </w:r>
    </w:p>
    <w:p w14:paraId="1D22B998" w14:textId="5A361089" w:rsidR="00787F8E" w:rsidRPr="003D4ABF" w:rsidRDefault="00787F8E" w:rsidP="00787F8E">
      <w:r w:rsidRPr="003D4ABF">
        <w:t xml:space="preserve">The Access Network Discovery &amp; Selection policy may contain information to select ePDG or N3IWF by the UE as specified in </w:t>
      </w:r>
      <w:r w:rsidR="0086681B" w:rsidRPr="003D4ABF">
        <w:t>TS</w:t>
      </w:r>
      <w:r w:rsidR="0086681B">
        <w:t> </w:t>
      </w:r>
      <w:r w:rsidR="0086681B" w:rsidRPr="003D4ABF">
        <w:t>23.501</w:t>
      </w:r>
      <w:r w:rsidR="0086681B">
        <w:t> </w:t>
      </w:r>
      <w:r w:rsidR="0086681B" w:rsidRPr="003D4ABF">
        <w:t>[</w:t>
      </w:r>
      <w:r w:rsidRPr="003D4ABF">
        <w:t>2]</w:t>
      </w:r>
    </w:p>
    <w:p w14:paraId="5836D023" w14:textId="3AA48A42" w:rsidR="00787F8E" w:rsidRPr="003D4ABF" w:rsidRDefault="00787F8E" w:rsidP="00787F8E">
      <w:pPr>
        <w:pStyle w:val="TH"/>
      </w:pPr>
      <w:bookmarkStart w:id="1305" w:name="_CRTable6_6_11"/>
      <w:r w:rsidRPr="003D4ABF">
        <w:lastRenderedPageBreak/>
        <w:t xml:space="preserve">Table </w:t>
      </w:r>
      <w:bookmarkEnd w:id="1305"/>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06" w:name="_Toc19197391"/>
      <w:bookmarkStart w:id="1307" w:name="_Toc27896544"/>
      <w:bookmarkStart w:id="1308" w:name="_Toc36192712"/>
      <w:bookmarkStart w:id="1309" w:name="_Toc37076443"/>
      <w:bookmarkStart w:id="1310" w:name="_Toc45194893"/>
      <w:bookmarkStart w:id="1311" w:name="_Toc47594305"/>
      <w:bookmarkStart w:id="1312"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313" w:name="_CR6_6_1_2"/>
      <w:bookmarkStart w:id="1314" w:name="_Toc178072873"/>
      <w:bookmarkEnd w:id="1313"/>
      <w:r w:rsidRPr="003D4ABF">
        <w:t>6.6.1.2</w:t>
      </w:r>
      <w:r w:rsidRPr="003D4ABF">
        <w:tab/>
        <w:t>UE selecting a WLANSP rule</w:t>
      </w:r>
      <w:bookmarkEnd w:id="1306"/>
      <w:bookmarkEnd w:id="1307"/>
      <w:bookmarkEnd w:id="1308"/>
      <w:bookmarkEnd w:id="1309"/>
      <w:bookmarkEnd w:id="1310"/>
      <w:bookmarkEnd w:id="1311"/>
      <w:bookmarkEnd w:id="1312"/>
      <w:bookmarkEnd w:id="1314"/>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6352466B" w:rsidR="0063785D" w:rsidRDefault="0063785D" w:rsidP="000E3B65">
      <w:bookmarkStart w:id="1315" w:name="_Toc19197392"/>
      <w:bookmarkStart w:id="1316" w:name="_Toc27896545"/>
      <w:bookmarkStart w:id="1317" w:name="_Toc36192713"/>
      <w:bookmarkStart w:id="1318" w:name="_Toc37076444"/>
      <w:bookmarkStart w:id="1319" w:name="_Toc45194894"/>
      <w:bookmarkStart w:id="1320" w:name="_Toc47594306"/>
      <w:bookmarkStart w:id="1321" w:name="_Toc51836937"/>
      <w:r>
        <w:t>The SNPN-enabled UE may be provisioned with</w:t>
      </w:r>
      <w:r w:rsidR="00850768">
        <w:t xml:space="preserve"> one or</w:t>
      </w:r>
      <w:r>
        <w:t xml:space="preserve"> multiple valid WLANSP policy by the subscribed SNPN</w:t>
      </w:r>
      <w:r w:rsidR="00850768">
        <w:t>, by the registered SNPN</w:t>
      </w:r>
      <w:r>
        <w:t xml:space="preserve"> or by the Credential Holder to be used when operating in SNPN access mode. Based on implementation specific procedure the UE selects the WLANSP corresponding to the Credential Holder or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22" w:name="_CR6_6_1_3"/>
      <w:bookmarkStart w:id="1323" w:name="_Toc178072874"/>
      <w:bookmarkEnd w:id="1322"/>
      <w:r w:rsidRPr="003D4ABF">
        <w:lastRenderedPageBreak/>
        <w:t>6.6.1.3</w:t>
      </w:r>
      <w:r w:rsidRPr="003D4ABF">
        <w:tab/>
        <w:t>UE procedure for selecting a WLAN access based on WLANSP rules</w:t>
      </w:r>
      <w:bookmarkEnd w:id="1315"/>
      <w:bookmarkEnd w:id="1316"/>
      <w:bookmarkEnd w:id="1317"/>
      <w:bookmarkEnd w:id="1318"/>
      <w:bookmarkEnd w:id="1319"/>
      <w:bookmarkEnd w:id="1320"/>
      <w:bookmarkEnd w:id="1321"/>
      <w:bookmarkEnd w:id="1323"/>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4D2FEE89"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86681B" w:rsidRPr="003D4ABF">
        <w:t>TS</w:t>
      </w:r>
      <w:r w:rsidR="0086681B">
        <w:t> </w:t>
      </w:r>
      <w:r w:rsidR="0086681B" w:rsidRPr="003D4ABF">
        <w:t>23.501</w:t>
      </w:r>
      <w:r w:rsidR="0086681B">
        <w:t> </w:t>
      </w:r>
      <w:r w:rsidR="0086681B" w:rsidRPr="003D4ABF">
        <w:t>[</w:t>
      </w:r>
      <w:r w:rsidRPr="003D4ABF">
        <w:t>2] and attempts to select a WLAN access network</w:t>
      </w:r>
      <w:r w:rsidR="000F2CF1">
        <w:t>; or</w:t>
      </w:r>
    </w:p>
    <w:p w14:paraId="5275DD60" w14:textId="1C4797FE"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86681B">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30CB03E8"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86681B" w:rsidRPr="003D4ABF">
        <w:t>TS</w:t>
      </w:r>
      <w:r w:rsidR="0086681B">
        <w:t> </w:t>
      </w:r>
      <w:r w:rsidR="0086681B" w:rsidRPr="003D4ABF">
        <w:t>23.402</w:t>
      </w:r>
      <w:r w:rsidR="0086681B">
        <w:t> </w:t>
      </w:r>
      <w:r w:rsidR="0086681B"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24" w:name="_CR6_6_2"/>
      <w:bookmarkStart w:id="1325" w:name="_Toc19197393"/>
      <w:bookmarkStart w:id="1326" w:name="_Toc27896546"/>
      <w:bookmarkStart w:id="1327" w:name="_Toc36192714"/>
      <w:bookmarkStart w:id="1328" w:name="_Toc37076445"/>
      <w:bookmarkStart w:id="1329" w:name="_Toc45194895"/>
      <w:bookmarkStart w:id="1330" w:name="_Toc47594307"/>
      <w:bookmarkStart w:id="1331" w:name="_Toc51836938"/>
      <w:bookmarkStart w:id="1332" w:name="_Toc178072875"/>
      <w:bookmarkEnd w:id="1324"/>
      <w:r w:rsidRPr="003D4ABF">
        <w:t>6.6.2</w:t>
      </w:r>
      <w:r w:rsidRPr="003D4ABF">
        <w:tab/>
        <w:t>UE Route Selection Policy information</w:t>
      </w:r>
      <w:bookmarkEnd w:id="1325"/>
      <w:bookmarkEnd w:id="1326"/>
      <w:bookmarkEnd w:id="1327"/>
      <w:bookmarkEnd w:id="1328"/>
      <w:bookmarkEnd w:id="1329"/>
      <w:bookmarkEnd w:id="1330"/>
      <w:bookmarkEnd w:id="1331"/>
      <w:bookmarkEnd w:id="1332"/>
    </w:p>
    <w:p w14:paraId="17FD826B" w14:textId="77777777" w:rsidR="00787F8E" w:rsidRPr="003D4ABF" w:rsidRDefault="00787F8E" w:rsidP="00787F8E">
      <w:pPr>
        <w:pStyle w:val="Heading4"/>
      </w:pPr>
      <w:bookmarkStart w:id="1333" w:name="_CR6_6_2_1"/>
      <w:bookmarkStart w:id="1334" w:name="_Toc19197394"/>
      <w:bookmarkStart w:id="1335" w:name="_Toc27896547"/>
      <w:bookmarkStart w:id="1336" w:name="_Toc36192715"/>
      <w:bookmarkStart w:id="1337" w:name="_Toc37076446"/>
      <w:bookmarkStart w:id="1338" w:name="_Toc45194896"/>
      <w:bookmarkStart w:id="1339" w:name="_Toc47594308"/>
      <w:bookmarkStart w:id="1340" w:name="_Toc51836939"/>
      <w:bookmarkStart w:id="1341" w:name="_Toc178072876"/>
      <w:bookmarkEnd w:id="1333"/>
      <w:r w:rsidRPr="003D4ABF">
        <w:t>6.6.2.1</w:t>
      </w:r>
      <w:r w:rsidRPr="003D4ABF">
        <w:tab/>
        <w:t>Structure Description</w:t>
      </w:r>
      <w:bookmarkEnd w:id="1334"/>
      <w:bookmarkEnd w:id="1335"/>
      <w:bookmarkEnd w:id="1336"/>
      <w:bookmarkEnd w:id="1337"/>
      <w:bookmarkEnd w:id="1338"/>
      <w:bookmarkEnd w:id="1339"/>
      <w:bookmarkEnd w:id="1340"/>
      <w:bookmarkEnd w:id="1341"/>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342" w:name="_CRTable6_6_2_11"/>
      <w:r w:rsidRPr="003D4ABF">
        <w:rPr>
          <w:lang w:eastAsia="zh-CN"/>
        </w:rPr>
        <w:lastRenderedPageBreak/>
        <w:t xml:space="preserve">Table </w:t>
      </w:r>
      <w:bookmarkEnd w:id="1342"/>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343" w:name="_CRTable6_6_2_12"/>
      <w:r w:rsidRPr="003D4ABF">
        <w:t xml:space="preserve">Table </w:t>
      </w:r>
      <w:bookmarkEnd w:id="1343"/>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B36A7A">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B36A7A">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67D675A4"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0D684FA1"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2DEF89A9"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344" w:name="_CRTable6_6_2_13"/>
      <w:r w:rsidRPr="003D4ABF">
        <w:lastRenderedPageBreak/>
        <w:t xml:space="preserve">Table </w:t>
      </w:r>
      <w:bookmarkEnd w:id="1344"/>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5980D828" w:rsidR="007B57D2" w:rsidRPr="003D4ABF" w:rsidRDefault="007B57D2" w:rsidP="00085BD6">
            <w:pPr>
              <w:pStyle w:val="TAL"/>
            </w:pPr>
            <w:r w:rsidRPr="003D4ABF">
              <w:t xml:space="preserve">Indicates if the traffic of the matching application is to be sent via a ProSe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3EF16679" w:rsidR="00936F1A" w:rsidRPr="003D4ABF" w:rsidRDefault="00936F1A" w:rsidP="00085BD6">
            <w:pPr>
              <w:pStyle w:val="TAL"/>
            </w:pPr>
            <w:r>
              <w:t xml:space="preserve">Indicates if the traffic of the matching application is preferred to be sent via a PDU Session over the Uu reference point and a ProSe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52592B03" w:rsidR="00D75B99" w:rsidRDefault="00D75B99" w:rsidP="00936F1A">
            <w:pPr>
              <w:pStyle w:val="TAN"/>
            </w:pPr>
            <w:r w:rsidRPr="003D4ABF">
              <w:t>NOTE 7:</w:t>
            </w:r>
            <w:r w:rsidRPr="003D4ABF">
              <w:tab/>
            </w:r>
            <w:r>
              <w:t>To support VPLMN specific URSP rules, Location Criteria in the Route Selection Descriptor may contain VPLMN</w:t>
            </w:r>
            <w:r w:rsidR="00B91C41">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4F6E87" w14:textId="77777777" w:rsidR="00936F1A" w:rsidRDefault="00936F1A" w:rsidP="00936F1A">
            <w:pPr>
              <w:pStyle w:val="TAN"/>
            </w:pPr>
            <w:r>
              <w:t>NOTE 9:</w:t>
            </w:r>
            <w:r>
              <w:tab/>
              <w:t>If this indication is present in a Route Selection Descriptor, ProSe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16EB7146"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20C2EE9E"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86681B" w:rsidRPr="003D4ABF">
        <w:t>TS</w:t>
      </w:r>
      <w:r w:rsidR="0086681B">
        <w:t> </w:t>
      </w:r>
      <w:r w:rsidR="0086681B" w:rsidRPr="003D4ABF">
        <w:t>23.501</w:t>
      </w:r>
      <w:r w:rsidR="0086681B">
        <w:t> </w:t>
      </w:r>
      <w:r w:rsidR="0086681B"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B017AD"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86681B" w:rsidRPr="003D4ABF">
        <w:t>TS</w:t>
      </w:r>
      <w:r w:rsidR="0086681B">
        <w:t> </w:t>
      </w:r>
      <w:r w:rsidR="0086681B" w:rsidRPr="003D4ABF">
        <w:t>23.501</w:t>
      </w:r>
      <w:r w:rsidR="0086681B">
        <w:t> </w:t>
      </w:r>
      <w:r w:rsidR="0086681B"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6165531C" w:rsidR="00936F1A" w:rsidRDefault="00936F1A" w:rsidP="00787F8E">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w:t>
      </w:r>
      <w:r w:rsidR="00F33FD1">
        <w:t>S</w:t>
      </w:r>
      <w:r>
        <w:t>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4ACDE1C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86681B">
        <w:rPr>
          <w:lang w:eastAsia="zh-CN"/>
        </w:rPr>
        <w:t>TS 23.304 [</w:t>
      </w:r>
      <w:r w:rsidR="00EB452C">
        <w:rPr>
          <w:lang w:eastAsia="zh-CN"/>
        </w:rPr>
        <w:t>34].</w:t>
      </w:r>
    </w:p>
    <w:p w14:paraId="1E1055C5" w14:textId="02E51CF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546E92A6" w14:textId="4473762E" w:rsidR="00844BD5" w:rsidRPr="003D4ABF" w:rsidRDefault="00844BD5" w:rsidP="00787F8E">
      <w:pPr>
        <w:pStyle w:val="B1"/>
      </w:pPr>
      <w:r w:rsidRPr="003D4ABF">
        <w:t>-</w:t>
      </w:r>
      <w:r w:rsidRPr="003D4ABF">
        <w:tab/>
        <w:t xml:space="preserve">RSN: The RSN for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1CF55CC4"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86681B" w:rsidRPr="003D4ABF">
        <w:t>TS</w:t>
      </w:r>
      <w:r w:rsidR="0086681B">
        <w:t> </w:t>
      </w:r>
      <w:r w:rsidR="0086681B" w:rsidRPr="003D4ABF">
        <w:t>23.501</w:t>
      </w:r>
      <w:r w:rsidR="0086681B">
        <w:t> </w:t>
      </w:r>
      <w:r w:rsidR="0086681B"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597AEC75"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86681B" w:rsidRPr="003D4ABF">
        <w:t>TS</w:t>
      </w:r>
      <w:r w:rsidR="0086681B">
        <w:t> </w:t>
      </w:r>
      <w:r w:rsidR="0086681B" w:rsidRPr="003D4ABF">
        <w:t>24.526</w:t>
      </w:r>
      <w:r w:rsidR="0086681B">
        <w:t> </w:t>
      </w:r>
      <w:r w:rsidR="0086681B" w:rsidRPr="003D4ABF">
        <w:t>[</w:t>
      </w:r>
      <w:r w:rsidRPr="003D4ABF">
        <w:t>19].</w:t>
      </w:r>
    </w:p>
    <w:p w14:paraId="31DB1422" w14:textId="2EF9E637" w:rsidR="00C310C1" w:rsidRPr="003D4ABF" w:rsidRDefault="00C310C1" w:rsidP="00C310C1">
      <w:pPr>
        <w:pStyle w:val="NO"/>
      </w:pPr>
      <w:bookmarkStart w:id="1345" w:name="_Toc19197395"/>
      <w:bookmarkStart w:id="1346" w:name="_Toc27896548"/>
      <w:bookmarkStart w:id="1347" w:name="_Toc36192716"/>
      <w:bookmarkStart w:id="1348" w:name="_Toc37076447"/>
      <w:bookmarkStart w:id="1349" w:name="_Toc45194897"/>
      <w:bookmarkStart w:id="1350" w:name="_Toc47594309"/>
      <w:bookmarkStart w:id="1351"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352" w:name="_CR6_6_2_2"/>
      <w:bookmarkStart w:id="1353" w:name="_Toc178072877"/>
      <w:bookmarkEnd w:id="1352"/>
      <w:r w:rsidRPr="003D4ABF">
        <w:t>6.6.2.2</w:t>
      </w:r>
      <w:r w:rsidRPr="003D4ABF">
        <w:tab/>
        <w:t>Configuration and Provision of URSP</w:t>
      </w:r>
      <w:bookmarkEnd w:id="1345"/>
      <w:bookmarkEnd w:id="1346"/>
      <w:bookmarkEnd w:id="1347"/>
      <w:bookmarkEnd w:id="1348"/>
      <w:bookmarkEnd w:id="1349"/>
      <w:bookmarkEnd w:id="1350"/>
      <w:bookmarkEnd w:id="1351"/>
      <w:bookmarkEnd w:id="1353"/>
    </w:p>
    <w:p w14:paraId="200C71AE" w14:textId="0C1FA337" w:rsidR="00537A8E" w:rsidRDefault="00537A8E" w:rsidP="00E20298">
      <w:pPr>
        <w:pStyle w:val="Heading5"/>
      </w:pPr>
      <w:bookmarkStart w:id="1354" w:name="_CR6_6_2_2_1"/>
      <w:bookmarkStart w:id="1355" w:name="_Toc178072878"/>
      <w:bookmarkEnd w:id="1354"/>
      <w:r>
        <w:t>6.6.2.2.1</w:t>
      </w:r>
      <w:r>
        <w:tab/>
        <w:t>General</w:t>
      </w:r>
      <w:bookmarkEnd w:id="1355"/>
    </w:p>
    <w:p w14:paraId="2617BA24" w14:textId="384F5A38"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86681B" w:rsidRPr="003D4ABF">
        <w:t>TS</w:t>
      </w:r>
      <w:r w:rsidR="0086681B">
        <w:t> </w:t>
      </w:r>
      <w:r w:rsidR="0086681B" w:rsidRPr="003D4ABF">
        <w:t>24.501</w:t>
      </w:r>
      <w:r w:rsidR="0086681B">
        <w:t> </w:t>
      </w:r>
      <w:r w:rsidR="0086681B"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7460C63B"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86681B">
        <w:t>TS 23.502 [</w:t>
      </w:r>
      <w:r>
        <w:t>3], the PCF may verify the requested parameters (which are described in</w:t>
      </w:r>
      <w:r w:rsidR="00081C45">
        <w:t xml:space="preserve"> clauses 4.15.6.7 and </w:t>
      </w:r>
      <w:r>
        <w:t xml:space="preserve">4.15.6.10 of </w:t>
      </w:r>
      <w:r w:rsidR="0086681B">
        <w:t>TS 23.502 [</w:t>
      </w:r>
      <w:r>
        <w:t>3]) with regards to the existing URSP rules and (re-)compose the URSP rules for the UE as described in clause 6.</w:t>
      </w:r>
      <w:r w:rsidR="00F2616F">
        <w:t>6</w:t>
      </w:r>
      <w:r>
        <w:t xml:space="preserve"> of </w:t>
      </w:r>
      <w:r w:rsidR="0086681B">
        <w:t>TS 23.548 [</w:t>
      </w:r>
      <w:r>
        <w:t>33].</w:t>
      </w:r>
    </w:p>
    <w:p w14:paraId="0800B8D6" w14:textId="77777777" w:rsidR="00537A8E" w:rsidRDefault="00537A8E" w:rsidP="00E20298">
      <w:pPr>
        <w:pStyle w:val="Heading5"/>
      </w:pPr>
      <w:bookmarkStart w:id="1356" w:name="_CR6_6_2_2_2"/>
      <w:bookmarkStart w:id="1357" w:name="_Toc178072879"/>
      <w:bookmarkEnd w:id="1356"/>
      <w:r>
        <w:t>6.6.2.2.2</w:t>
      </w:r>
      <w:r>
        <w:tab/>
        <w:t>URSP rules for an SNPN-enabled UE</w:t>
      </w:r>
      <w:bookmarkEnd w:id="1357"/>
    </w:p>
    <w:p w14:paraId="1536BB03" w14:textId="76435C56"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86681B">
        <w:t>TS 24.501 [</w:t>
      </w:r>
      <w:r>
        <w:t>22]. In addition, the UE may be also pre-configured with URSP rules for the SNPN (e.g. by the operator of the SNPN).</w:t>
      </w:r>
    </w:p>
    <w:p w14:paraId="67AFD7F1" w14:textId="1103B8EA"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86681B">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719702CC" w:rsidR="006936AF" w:rsidRDefault="006936AF" w:rsidP="000050FB">
      <w:pPr>
        <w:pStyle w:val="NO"/>
      </w:pPr>
      <w:r>
        <w:t>NOTE</w:t>
      </w:r>
      <w:r w:rsidR="00AC20D4">
        <w:t> 1</w:t>
      </w:r>
      <w:r>
        <w:t>:</w:t>
      </w:r>
      <w:r>
        <w:tab/>
        <w:t>A network (PLMN or SNPN) when operating as a CH (see clause 5.30.2.9</w:t>
      </w:r>
      <w:r w:rsidR="00E82965">
        <w:t xml:space="preserve"> of </w:t>
      </w:r>
      <w:r w:rsidR="0086681B">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358" w:name="_Toc19197396"/>
      <w:bookmarkStart w:id="1359" w:name="_Toc27896549"/>
      <w:bookmarkStart w:id="1360" w:name="_Toc36192717"/>
      <w:bookmarkStart w:id="1361" w:name="_Toc37076448"/>
      <w:bookmarkStart w:id="1362" w:name="_Toc45194898"/>
      <w:bookmarkStart w:id="1363" w:name="_Toc47594310"/>
      <w:bookmarkStart w:id="1364"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365" w:name="_CR6_6_2_2_3"/>
      <w:bookmarkStart w:id="1366" w:name="_Toc178072880"/>
      <w:bookmarkEnd w:id="1365"/>
      <w:r>
        <w:t>6.6.2.2.3</w:t>
      </w:r>
      <w:r w:rsidR="00081C45">
        <w:tab/>
        <w:t>Void</w:t>
      </w:r>
      <w:bookmarkEnd w:id="1366"/>
    </w:p>
    <w:p w14:paraId="134E1C25" w14:textId="0EE968DF" w:rsidR="00936F1A" w:rsidRDefault="00936F1A" w:rsidP="00936F1A"/>
    <w:p w14:paraId="58BB3BC2" w14:textId="08A7F83A" w:rsidR="00787F8E" w:rsidRPr="003D4ABF" w:rsidRDefault="00787F8E" w:rsidP="00787F8E">
      <w:pPr>
        <w:pStyle w:val="Heading4"/>
      </w:pPr>
      <w:bookmarkStart w:id="1367" w:name="_CR6_6_2_3"/>
      <w:bookmarkStart w:id="1368" w:name="_Toc178072881"/>
      <w:bookmarkEnd w:id="1367"/>
      <w:r w:rsidRPr="003D4ABF">
        <w:t>6.6.2.3</w:t>
      </w:r>
      <w:r w:rsidRPr="003D4ABF">
        <w:tab/>
        <w:t>UE procedure for associating applications to PDU Sessions based on URSP</w:t>
      </w:r>
      <w:bookmarkEnd w:id="1358"/>
      <w:bookmarkEnd w:id="1359"/>
      <w:bookmarkEnd w:id="1360"/>
      <w:bookmarkEnd w:id="1361"/>
      <w:bookmarkEnd w:id="1362"/>
      <w:bookmarkEnd w:id="1363"/>
      <w:bookmarkEnd w:id="1364"/>
      <w:bookmarkEnd w:id="1368"/>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435B806B"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86681B" w:rsidRPr="003D4ABF">
        <w:t>TS</w:t>
      </w:r>
      <w:r w:rsidR="0086681B">
        <w:t> </w:t>
      </w:r>
      <w:r w:rsidR="0086681B" w:rsidRPr="003D4ABF">
        <w:t>23.502</w:t>
      </w:r>
      <w:r w:rsidR="0086681B">
        <w:t> </w:t>
      </w:r>
      <w:r w:rsidR="0086681B" w:rsidRPr="003D4ABF">
        <w:t>[</w:t>
      </w:r>
      <w:r w:rsidRPr="003D4ABF">
        <w:t>3], the UE can take the PDU Session Address Lifetime value into account when selecting the PDU Session.</w:t>
      </w:r>
    </w:p>
    <w:p w14:paraId="1E750B6B" w14:textId="07323A5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61195A83"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178236" w:rsidR="00787F8E" w:rsidRPr="003D4ABF" w:rsidRDefault="00787F8E" w:rsidP="00787F8E">
      <w:r w:rsidRPr="003D4ABF">
        <w:t xml:space="preserve">Details of the conditions are defined by </w:t>
      </w:r>
      <w:r w:rsidR="0086681B" w:rsidRPr="003D4ABF">
        <w:t>TS</w:t>
      </w:r>
      <w:r w:rsidR="0086681B">
        <w:t> </w:t>
      </w:r>
      <w:r w:rsidR="0086681B" w:rsidRPr="003D4ABF">
        <w:t>24.526</w:t>
      </w:r>
      <w:r w:rsidR="0086681B">
        <w:t> </w:t>
      </w:r>
      <w:r w:rsidR="0086681B"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If ProSe Layer-3 UE-to-Network Relay Offload indication is present and the UE supports the ProSe capability of 5G ProSe Layer-3 Remote UE.</w:t>
      </w:r>
    </w:p>
    <w:p w14:paraId="67EFBF1A" w14:textId="741469F7" w:rsidR="00936F1A" w:rsidRPr="003D4ABF" w:rsidRDefault="00F21956" w:rsidP="00936F1A">
      <w:pPr>
        <w:pStyle w:val="B1"/>
      </w:pPr>
      <w:r>
        <w:t>7)</w:t>
      </w:r>
      <w:r w:rsidR="00936F1A">
        <w:tab/>
        <w:t>If ProSe Multipath Preference indication is present and the UE supports the ProSe capability of 5G ProSe Layer-3 Remote UE.</w:t>
      </w:r>
    </w:p>
    <w:p w14:paraId="4380C99F" w14:textId="4B995A3B" w:rsidR="00F21956" w:rsidRDefault="00F21956" w:rsidP="00787F8E">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4B24688" w:rsidR="007B57D2" w:rsidRPr="003D4ABF" w:rsidRDefault="007B57D2" w:rsidP="00640110">
      <w:bookmarkStart w:id="1369" w:name="_Toc51836942"/>
      <w:r w:rsidRPr="003D4ABF">
        <w:t xml:space="preserve">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w:t>
      </w:r>
      <w:r w:rsidR="00F33FD1">
        <w:t>S</w:t>
      </w:r>
      <w:r w:rsidRPr="003D4ABF">
        <w:t>ession.</w:t>
      </w:r>
    </w:p>
    <w:p w14:paraId="3BECC08F" w14:textId="283B81FA" w:rsidR="007609F7" w:rsidRPr="003D4ABF" w:rsidRDefault="007609F7" w:rsidP="007609F7">
      <w:bookmarkStart w:id="1370" w:name="_CR6_6_2_4"/>
      <w:bookmarkEnd w:id="1370"/>
      <w:r>
        <w:t>The 5G-RG and FN-RG procedure for associating applications to PDU Sessions based on URSP is defined in clause 9.5.2 of TS 23.316 [27].</w:t>
      </w:r>
    </w:p>
    <w:p w14:paraId="4E160665" w14:textId="30E85E8C" w:rsidR="00DA4C22" w:rsidRDefault="00DA4C22" w:rsidP="00DA4C22">
      <w:pPr>
        <w:pStyle w:val="Heading4"/>
      </w:pPr>
      <w:bookmarkStart w:id="1371" w:name="_Toc178072882"/>
      <w:r>
        <w:t>6.6.2.4</w:t>
      </w:r>
      <w:r>
        <w:tab/>
      </w:r>
      <w:r w:rsidR="00B74353">
        <w:t xml:space="preserve">Support </w:t>
      </w:r>
      <w:r>
        <w:t>of URSP rule enforcement</w:t>
      </w:r>
      <w:r w:rsidR="00B74353">
        <w:t xml:space="preserve"> reporting</w:t>
      </w:r>
      <w:bookmarkEnd w:id="1371"/>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3AF9795D"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86681B">
        <w:t>TS 23.502 [</w:t>
      </w:r>
      <w:r>
        <w:t>3]), the PCF</w:t>
      </w:r>
      <w:r w:rsidR="00223E70">
        <w:t xml:space="preserve"> sets the Indication for reporting URSP rule enforcement</w:t>
      </w:r>
      <w:r>
        <w:t xml:space="preserve"> in a URSP rule sent to the UE (see clause 6.6.2.1).</w:t>
      </w:r>
    </w:p>
    <w:p w14:paraId="45BC648C" w14:textId="266930E8" w:rsidR="00223E70" w:rsidRDefault="00223E70" w:rsidP="00223E70">
      <w:pPr>
        <w:pStyle w:val="NO"/>
      </w:pPr>
      <w:r>
        <w:t>NOTE 1:</w:t>
      </w:r>
      <w:r>
        <w:tab/>
        <w:t>The format and values of the Traffic descriptor component type identifier are defined in clause 5.2 of TS 24.526 [19].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0A7AFF9E"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86681B">
        <w:t>TS 23.502 [</w:t>
      </w:r>
      <w:r>
        <w:t>3])</w:t>
      </w:r>
      <w:r w:rsidR="00694C30">
        <w:t>;</w:t>
      </w:r>
      <w:r w:rsidR="00B74353">
        <w:t xml:space="preserve"> or</w:t>
      </w:r>
    </w:p>
    <w:p w14:paraId="2C4A4E10" w14:textId="274C7C1E"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86681B">
        <w:t>TS 23.502 [</w:t>
      </w:r>
      <w:r>
        <w:t>3]) including</w:t>
      </w:r>
      <w:r w:rsidR="00223E70">
        <w:t xml:space="preserve"> the URSP rule enforcement report</w:t>
      </w:r>
      <w:r w:rsidR="00142E23">
        <w:t>; or</w:t>
      </w:r>
    </w:p>
    <w:p w14:paraId="1C4A4DDC" w14:textId="3C425980" w:rsidR="002B3EB5" w:rsidRDefault="002B3EB5" w:rsidP="002B3EB5">
      <w:pPr>
        <w:pStyle w:val="B1"/>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w:t>
      </w:r>
      <w:r w:rsidR="00142E23">
        <w:t>; or</w:t>
      </w:r>
    </w:p>
    <w:p w14:paraId="6999A824" w14:textId="078F3AF6"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TS 23.502 [3]</w:t>
      </w:r>
      <w:r>
        <w:t>) or by sending a PDU Session Modification Request (for the case with N26, see clause 4.3.3.2 of TS 23.502 [3])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6006693F"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86681B">
        <w:t>TS 23.502 [</w:t>
      </w:r>
      <w:r>
        <w:t>3])</w:t>
      </w:r>
      <w:r w:rsidR="00223E70">
        <w:t xml:space="preserve"> and each URSP rule enforcement report includes all Connection Capabilities contained in the Traffic descriptor of the associated URSP rule</w:t>
      </w:r>
      <w:r>
        <w:t>.</w:t>
      </w:r>
    </w:p>
    <w:p w14:paraId="54518168" w14:textId="7DF0BB34"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5720BD9A" w:rsidR="00B74353" w:rsidRDefault="00B74353" w:rsidP="00DA4C22">
      <w:r>
        <w:lastRenderedPageBreak/>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86681B">
        <w:t>TS 23.502 [</w:t>
      </w:r>
      <w:r>
        <w:t>3]).</w:t>
      </w:r>
    </w:p>
    <w:p w14:paraId="37E045CD" w14:textId="1E16A9AB"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TS 23.502 [3])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58704BBB"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bookmarkStart w:id="1372" w:name="_CR6_6_3"/>
      <w:bookmarkEnd w:id="1372"/>
      <w:r>
        <w:t>The USRP rule enforcement reporting is not supported by 5G-RG and FN-RG.</w:t>
      </w:r>
    </w:p>
    <w:p w14:paraId="619AA916" w14:textId="10CE1C08" w:rsidR="00787F8E" w:rsidRPr="003D4ABF" w:rsidRDefault="00787F8E" w:rsidP="00787F8E">
      <w:pPr>
        <w:pStyle w:val="Heading3"/>
      </w:pPr>
      <w:bookmarkStart w:id="1373" w:name="_Toc178072883"/>
      <w:r w:rsidRPr="003D4ABF">
        <w:t>6.6.3</w:t>
      </w:r>
      <w:r w:rsidRPr="003D4ABF">
        <w:tab/>
        <w:t>V2X Policy information</w:t>
      </w:r>
      <w:bookmarkEnd w:id="1369"/>
      <w:bookmarkEnd w:id="1373"/>
    </w:p>
    <w:p w14:paraId="0555A150" w14:textId="107E7FFD" w:rsidR="00787F8E" w:rsidRPr="003D4ABF" w:rsidRDefault="00787F8E" w:rsidP="00787F8E">
      <w:r w:rsidRPr="003D4ABF">
        <w:t xml:space="preserve">The V2X Policy information (V2XP) is defined in </w:t>
      </w:r>
      <w:r w:rsidR="0086681B" w:rsidRPr="003D4ABF">
        <w:t>TS</w:t>
      </w:r>
      <w:r w:rsidR="0086681B">
        <w:t> </w:t>
      </w:r>
      <w:r w:rsidR="0086681B" w:rsidRPr="003D4ABF">
        <w:t>23.287</w:t>
      </w:r>
      <w:r w:rsidR="0086681B">
        <w:t> </w:t>
      </w:r>
      <w:r w:rsidR="0086681B" w:rsidRPr="003D4ABF">
        <w:t>[</w:t>
      </w:r>
      <w:r w:rsidRPr="003D4ABF">
        <w:t>28].</w:t>
      </w:r>
    </w:p>
    <w:p w14:paraId="56C8163C" w14:textId="535EAE30" w:rsidR="00E873DB" w:rsidRPr="003D4ABF" w:rsidRDefault="00E873DB" w:rsidP="00E873DB">
      <w:pPr>
        <w:pStyle w:val="Heading3"/>
      </w:pPr>
      <w:bookmarkStart w:id="1374" w:name="_CR6_6_4"/>
      <w:bookmarkStart w:id="1375" w:name="_Toc178072884"/>
      <w:bookmarkEnd w:id="1374"/>
      <w:r w:rsidRPr="003D4ABF">
        <w:t>6.6.4</w:t>
      </w:r>
      <w:r w:rsidRPr="003D4ABF">
        <w:tab/>
        <w:t>ProSe Policy information</w:t>
      </w:r>
      <w:bookmarkEnd w:id="1375"/>
    </w:p>
    <w:p w14:paraId="5509D2CA" w14:textId="7B7A9E2D" w:rsidR="00E873DB" w:rsidRPr="003D4ABF" w:rsidRDefault="00E873DB" w:rsidP="00E873DB">
      <w:r w:rsidRPr="003D4ABF">
        <w:t xml:space="preserve">The ProSe Policy information (ProSeP) is defined in </w:t>
      </w:r>
      <w:r w:rsidR="0086681B" w:rsidRPr="003D4ABF">
        <w:t>TS</w:t>
      </w:r>
      <w:r w:rsidR="0086681B">
        <w:t> </w:t>
      </w:r>
      <w:r w:rsidR="0086681B" w:rsidRPr="003D4ABF">
        <w:t>23.304</w:t>
      </w:r>
      <w:r w:rsidR="0086681B">
        <w:t> </w:t>
      </w:r>
      <w:r w:rsidR="0086681B" w:rsidRPr="003D4ABF">
        <w:t>[</w:t>
      </w:r>
      <w:r w:rsidRPr="003D4ABF">
        <w:t>34].</w:t>
      </w:r>
    </w:p>
    <w:p w14:paraId="4D0222AA" w14:textId="61421C5D" w:rsidR="00E30D89" w:rsidRDefault="00E30D89" w:rsidP="00E30D89">
      <w:pPr>
        <w:pStyle w:val="Heading3"/>
      </w:pPr>
      <w:bookmarkStart w:id="1376" w:name="_CR6_6_5"/>
      <w:bookmarkStart w:id="1377" w:name="_Toc178072885"/>
      <w:bookmarkEnd w:id="1376"/>
      <w:r>
        <w:t>6.6.5</w:t>
      </w:r>
      <w:r>
        <w:tab/>
        <w:t>Ranging/Sidelink Positioning Policy information</w:t>
      </w:r>
      <w:bookmarkEnd w:id="1377"/>
    </w:p>
    <w:p w14:paraId="7B2579AE" w14:textId="4588627E" w:rsidR="00E30D89" w:rsidRPr="00E30D89" w:rsidRDefault="00E30D89" w:rsidP="0086681B">
      <w:r>
        <w:t xml:space="preserve">The Ranging/Sidelink Positioning Policy information (RSLPP) is defined in </w:t>
      </w:r>
      <w:r w:rsidR="0086681B">
        <w:t>TS 23.586 [</w:t>
      </w:r>
      <w:r>
        <w:t>41].</w:t>
      </w:r>
    </w:p>
    <w:p w14:paraId="0D4B19E7" w14:textId="162680AB" w:rsidR="0050393F" w:rsidRDefault="0050393F" w:rsidP="0050393F">
      <w:pPr>
        <w:pStyle w:val="Heading3"/>
      </w:pPr>
      <w:bookmarkStart w:id="1378" w:name="_CR6_6_6"/>
      <w:bookmarkStart w:id="1379" w:name="_Toc178072886"/>
      <w:bookmarkEnd w:id="1378"/>
      <w:r>
        <w:t>6.6.6</w:t>
      </w:r>
      <w:r>
        <w:tab/>
        <w:t>A2X Policy information</w:t>
      </w:r>
      <w:bookmarkEnd w:id="1379"/>
    </w:p>
    <w:p w14:paraId="152D6E6A" w14:textId="7EEB4C84" w:rsidR="0050393F" w:rsidRPr="00E30D89" w:rsidRDefault="0050393F" w:rsidP="0050393F">
      <w:r>
        <w:t xml:space="preserve">The A2X Policy information (A2XP) is defined in </w:t>
      </w:r>
      <w:r w:rsidR="0086681B">
        <w:t>TS 23.256 [</w:t>
      </w:r>
      <w:r>
        <w:t>43].</w:t>
      </w:r>
    </w:p>
    <w:p w14:paraId="439710B8" w14:textId="71CAA51C" w:rsidR="00FB25A1" w:rsidRDefault="00FB25A1" w:rsidP="00FB25A1">
      <w:pPr>
        <w:pStyle w:val="Heading3"/>
      </w:pPr>
      <w:bookmarkStart w:id="1380" w:name="_CRAnnexAinformative"/>
      <w:bookmarkStart w:id="1381" w:name="_Toc178072887"/>
      <w:bookmarkEnd w:id="1380"/>
      <w:r>
        <w:lastRenderedPageBreak/>
        <w:t>6.6.7</w:t>
      </w:r>
      <w:r>
        <w:tab/>
        <w:t>UE Policy Association supplementary information</w:t>
      </w:r>
      <w:bookmarkEnd w:id="1381"/>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r>
        <w:t>Table 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77777777" w:rsidR="00FB25A1" w:rsidRPr="008927DD" w:rsidRDefault="00FB25A1" w:rsidP="00BD4B13">
            <w:pPr>
              <w:pStyle w:val="TAL"/>
            </w:pPr>
            <w:r w:rsidRPr="008927DD">
              <w:t>Defines the CHF address and optionally the associated CHF instance ID and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FB25A1" w:rsidRPr="003D4ABF" w14:paraId="6A811100" w14:textId="77777777" w:rsidTr="00BD4B13">
        <w:trPr>
          <w:cantSplit/>
        </w:trPr>
        <w:tc>
          <w:tcPr>
            <w:tcW w:w="9628" w:type="dxa"/>
            <w:gridSpan w:val="5"/>
          </w:tcPr>
          <w:p w14:paraId="19BFB4A0" w14:textId="77777777" w:rsidR="00FB25A1" w:rsidRPr="003D4ABF" w:rsidRDefault="00FB25A1" w:rsidP="00BD4B13">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35C56601"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411A3841" w14:textId="77777777" w:rsidR="00787F8E" w:rsidRPr="003D4ABF" w:rsidRDefault="00787F8E" w:rsidP="00787F8E">
      <w:pPr>
        <w:pStyle w:val="Heading8"/>
      </w:pPr>
      <w:r w:rsidRPr="003D4ABF">
        <w:br w:type="page"/>
      </w:r>
      <w:bookmarkStart w:id="1382" w:name="_Toc19197397"/>
      <w:bookmarkStart w:id="1383" w:name="_Toc27896550"/>
      <w:bookmarkStart w:id="1384" w:name="_Toc36192718"/>
      <w:bookmarkStart w:id="1385" w:name="_Toc37076449"/>
      <w:bookmarkStart w:id="1386" w:name="_Toc45194899"/>
      <w:bookmarkStart w:id="1387" w:name="_Toc47594311"/>
      <w:bookmarkStart w:id="1388" w:name="_Toc51836943"/>
      <w:bookmarkStart w:id="1389" w:name="_Toc178072888"/>
      <w:r w:rsidRPr="003D4ABF">
        <w:lastRenderedPageBreak/>
        <w:t>Annex A (informative):</w:t>
      </w:r>
      <w:r w:rsidRPr="003D4ABF">
        <w:br/>
        <w:t>URSP rules example</w:t>
      </w:r>
      <w:bookmarkEnd w:id="1382"/>
      <w:bookmarkEnd w:id="1383"/>
      <w:bookmarkEnd w:id="1384"/>
      <w:bookmarkEnd w:id="1385"/>
      <w:bookmarkEnd w:id="1386"/>
      <w:bookmarkEnd w:id="1387"/>
      <w:bookmarkEnd w:id="1388"/>
      <w:bookmarkEnd w:id="1389"/>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390" w:name="_CRTableA1"/>
      <w:r w:rsidRPr="003D4ABF">
        <w:lastRenderedPageBreak/>
        <w:t xml:space="preserve">Table </w:t>
      </w:r>
      <w:bookmarkEnd w:id="1390"/>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210"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391"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210"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391"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39D0DA44"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210"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391"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2986CA88"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391"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2D69D2">
            <w:pPr>
              <w:pStyle w:val="TAL"/>
            </w:pPr>
            <w:r>
              <w:t>Rule Precedence =7</w:t>
            </w:r>
          </w:p>
          <w:p w14:paraId="325A8396" w14:textId="77777777" w:rsidR="008000C1" w:rsidRDefault="008000C1" w:rsidP="002D69D2">
            <w:pPr>
              <w:pStyle w:val="TAL"/>
            </w:pPr>
          </w:p>
          <w:p w14:paraId="4C744177" w14:textId="77777777" w:rsidR="008000C1" w:rsidRDefault="008000C1" w:rsidP="002D69D2">
            <w:pPr>
              <w:pStyle w:val="TAL"/>
            </w:pPr>
            <w:r>
              <w:t>Traffic Descriptor:</w:t>
            </w:r>
          </w:p>
          <w:p w14:paraId="4897BC45" w14:textId="61D0822A" w:rsidR="008000C1" w:rsidRPr="003D4ABF" w:rsidRDefault="008000C1" w:rsidP="002D69D2">
            <w:pPr>
              <w:pStyle w:val="TAL"/>
            </w:pPr>
            <w:r>
              <w:t>Connection Capabilities="Real time interactive"</w:t>
            </w:r>
          </w:p>
        </w:tc>
        <w:tc>
          <w:tcPr>
            <w:tcW w:w="3210" w:type="dxa"/>
          </w:tcPr>
          <w:p w14:paraId="254DAAB2" w14:textId="77777777" w:rsidR="008000C1" w:rsidRDefault="008000C1" w:rsidP="002D69D2">
            <w:pPr>
              <w:pStyle w:val="TAL"/>
            </w:pPr>
            <w:r>
              <w:t>Route Selection Descriptor Precedence =1</w:t>
            </w:r>
          </w:p>
          <w:p w14:paraId="4A724A57" w14:textId="77777777" w:rsidR="008000C1" w:rsidRDefault="008000C1" w:rsidP="002D69D2">
            <w:pPr>
              <w:pStyle w:val="TAL"/>
            </w:pPr>
            <w:r>
              <w:t>Network Slice Selection: S-NSSAI-d</w:t>
            </w:r>
          </w:p>
          <w:p w14:paraId="6934C1C7" w14:textId="7954768B" w:rsidR="008000C1" w:rsidRPr="003D4ABF" w:rsidRDefault="008000C1" w:rsidP="002D69D2">
            <w:pPr>
              <w:pStyle w:val="TAL"/>
            </w:pPr>
            <w:r>
              <w:t>Access Type preference: 3GPP-Access</w:t>
            </w:r>
          </w:p>
        </w:tc>
        <w:tc>
          <w:tcPr>
            <w:tcW w:w="4391" w:type="dxa"/>
          </w:tcPr>
          <w:p w14:paraId="27FAECCB" w14:textId="77777777" w:rsidR="008000C1" w:rsidRDefault="008000C1" w:rsidP="002D69D2">
            <w:pPr>
              <w:pStyle w:val="TAL"/>
            </w:pPr>
            <w:r>
              <w:t>This URSP rule associates the Connection Capability "Real time interactive" with S-NSSAI-d and 3GPP-access connectivity.</w:t>
            </w:r>
          </w:p>
          <w:p w14:paraId="1D72B383" w14:textId="77777777" w:rsidR="008000C1" w:rsidRDefault="008000C1" w:rsidP="002D69D2">
            <w:pPr>
              <w:pStyle w:val="TAL"/>
            </w:pPr>
          </w:p>
          <w:p w14:paraId="1FFA6350" w14:textId="1D5B4241" w:rsidR="008000C1" w:rsidRDefault="008000C1" w:rsidP="002D69D2">
            <w:pPr>
              <w:pStyle w:val="TAL"/>
            </w:pPr>
            <w:r>
              <w:t>It enforces the following routing policy</w:t>
            </w:r>
            <w:r w:rsidR="00B74353">
              <w:t xml:space="preserve"> and</w:t>
            </w:r>
            <w:r>
              <w:t>:</w:t>
            </w:r>
          </w:p>
          <w:p w14:paraId="142522AB" w14:textId="55992B49" w:rsidR="008000C1" w:rsidRPr="003D4ABF" w:rsidRDefault="008000C1" w:rsidP="002D69D2">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151A59">
            <w:pPr>
              <w:pStyle w:val="TAL"/>
            </w:pPr>
            <w:r>
              <w:t>Rule Precedence =8</w:t>
            </w:r>
          </w:p>
          <w:p w14:paraId="7FEE49D8" w14:textId="77777777" w:rsidR="00B74353" w:rsidRDefault="00B74353" w:rsidP="00151A59">
            <w:pPr>
              <w:pStyle w:val="TAL"/>
            </w:pPr>
          </w:p>
          <w:p w14:paraId="0CA04314" w14:textId="77777777" w:rsidR="00B74353" w:rsidRDefault="00B74353" w:rsidP="00151A59">
            <w:pPr>
              <w:pStyle w:val="TAL"/>
            </w:pPr>
            <w:r>
              <w:t>Traffic Descriptor:</w:t>
            </w:r>
          </w:p>
          <w:p w14:paraId="7D01CAC7" w14:textId="77777777" w:rsidR="00B74353" w:rsidRDefault="00B74353" w:rsidP="00151A59">
            <w:pPr>
              <w:pStyle w:val="TAL"/>
            </w:pPr>
            <w:r>
              <w:t>Connection Capabilities="Real time interactive"</w:t>
            </w:r>
          </w:p>
          <w:p w14:paraId="02D9C418" w14:textId="77777777" w:rsidR="00B74353" w:rsidRDefault="00B74353" w:rsidP="00151A59">
            <w:pPr>
              <w:pStyle w:val="TAL"/>
            </w:pPr>
          </w:p>
          <w:p w14:paraId="1BD6DA3E" w14:textId="07EE8AD2" w:rsidR="00B74353" w:rsidRDefault="00B74353" w:rsidP="00151A59">
            <w:pPr>
              <w:pStyle w:val="TAL"/>
            </w:pPr>
            <w:r>
              <w:t>Indication for reporting of URSP</w:t>
            </w:r>
            <w:r w:rsidR="00B91C41">
              <w:t xml:space="preserve"> rule</w:t>
            </w:r>
            <w:r>
              <w:t xml:space="preserve"> enforcement = "Y"</w:t>
            </w:r>
          </w:p>
          <w:p w14:paraId="5A1B96BC" w14:textId="77777777" w:rsidR="00B74353" w:rsidRDefault="00B74353" w:rsidP="00151A59">
            <w:pPr>
              <w:pStyle w:val="TAL"/>
            </w:pPr>
          </w:p>
          <w:p w14:paraId="6BC1A445" w14:textId="7B353C51" w:rsidR="00B74353" w:rsidRPr="003D4ABF" w:rsidRDefault="00B74353" w:rsidP="00151A59">
            <w:pPr>
              <w:pStyle w:val="TAL"/>
            </w:pPr>
            <w:r>
              <w:t>UE supports reporting of URSP rule enforcement conditions (see clause 6.6.2.4)</w:t>
            </w:r>
          </w:p>
        </w:tc>
        <w:tc>
          <w:tcPr>
            <w:tcW w:w="3210" w:type="dxa"/>
          </w:tcPr>
          <w:p w14:paraId="0F0F98AA" w14:textId="77777777" w:rsidR="00B74353" w:rsidRDefault="00B74353" w:rsidP="00151A59">
            <w:pPr>
              <w:pStyle w:val="TAL"/>
            </w:pPr>
            <w:r>
              <w:t>Route Selection Descriptor Precedence =1</w:t>
            </w:r>
          </w:p>
          <w:p w14:paraId="643D5C41" w14:textId="77777777" w:rsidR="00B74353" w:rsidRDefault="00B74353" w:rsidP="00151A59">
            <w:pPr>
              <w:pStyle w:val="TAL"/>
            </w:pPr>
            <w:r>
              <w:t>Network Slice Selection: S-NSSAI-d</w:t>
            </w:r>
          </w:p>
          <w:p w14:paraId="49619DFE" w14:textId="683E7E51" w:rsidR="00B74353" w:rsidRPr="003D4ABF" w:rsidRDefault="00B74353" w:rsidP="00151A59">
            <w:pPr>
              <w:pStyle w:val="TAL"/>
            </w:pPr>
            <w:r>
              <w:t>Access Type preference: 3GPP-Access</w:t>
            </w:r>
          </w:p>
        </w:tc>
        <w:tc>
          <w:tcPr>
            <w:tcW w:w="4391" w:type="dxa"/>
          </w:tcPr>
          <w:p w14:paraId="3D312260" w14:textId="0862C84F" w:rsidR="00B74353" w:rsidRPr="003D4ABF" w:rsidRDefault="00B74353" w:rsidP="00151A59">
            <w:pPr>
              <w:pStyle w:val="TAL"/>
            </w:pPr>
            <w:r>
              <w:t>Since indication for reporting of URSP</w:t>
            </w:r>
            <w:r w:rsidR="00B91C41">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1B688E">
            <w:pPr>
              <w:pStyle w:val="TAL"/>
            </w:pPr>
            <w:r>
              <w:t>Rule Precedence =</w:t>
            </w:r>
            <w:r w:rsidR="00241737">
              <w:t>9</w:t>
            </w:r>
          </w:p>
          <w:p w14:paraId="23596A12" w14:textId="77777777" w:rsidR="00D37299" w:rsidRDefault="00D37299" w:rsidP="001B688E">
            <w:pPr>
              <w:pStyle w:val="TAL"/>
            </w:pPr>
          </w:p>
          <w:p w14:paraId="16986397" w14:textId="77777777" w:rsidR="00D37299" w:rsidRDefault="00D37299" w:rsidP="001B688E">
            <w:pPr>
              <w:pStyle w:val="TAL"/>
            </w:pPr>
            <w:r>
              <w:t>Traffic Descriptor:</w:t>
            </w:r>
          </w:p>
          <w:p w14:paraId="204A0625" w14:textId="706DD7FE" w:rsidR="00D37299" w:rsidRPr="003D4ABF" w:rsidRDefault="00D37299" w:rsidP="001B688E">
            <w:pPr>
              <w:pStyle w:val="TAL"/>
            </w:pPr>
            <w:r>
              <w:t>PIN ID=PIN1</w:t>
            </w:r>
          </w:p>
        </w:tc>
        <w:tc>
          <w:tcPr>
            <w:tcW w:w="3210" w:type="dxa"/>
          </w:tcPr>
          <w:p w14:paraId="728E1D33" w14:textId="77777777" w:rsidR="00D37299" w:rsidRDefault="00D37299" w:rsidP="001B688E">
            <w:pPr>
              <w:pStyle w:val="TAL"/>
            </w:pPr>
            <w:r>
              <w:t>Route Selection Descriptor Precedence =1</w:t>
            </w:r>
          </w:p>
          <w:p w14:paraId="009F8076" w14:textId="158311C9" w:rsidR="00D37299" w:rsidRDefault="00D37299" w:rsidP="001B688E">
            <w:pPr>
              <w:pStyle w:val="TAL"/>
            </w:pPr>
            <w:r>
              <w:t>DNN Selection: DNN_p</w:t>
            </w:r>
            <w:r w:rsidR="00241737">
              <w:t>1</w:t>
            </w:r>
          </w:p>
          <w:p w14:paraId="38006968" w14:textId="2EC6DDB2" w:rsidR="00D37299" w:rsidRDefault="00D37299" w:rsidP="001B688E">
            <w:pPr>
              <w:pStyle w:val="TAL"/>
            </w:pPr>
            <w:r>
              <w:t>Network Slice Selection: S-NSSAI-p</w:t>
            </w:r>
            <w:r w:rsidR="00241737">
              <w:t>1</w:t>
            </w:r>
          </w:p>
          <w:p w14:paraId="3F1F1E5B" w14:textId="1A491E90" w:rsidR="00D37299" w:rsidRPr="003D4ABF" w:rsidRDefault="00D37299" w:rsidP="001B688E">
            <w:pPr>
              <w:pStyle w:val="TAL"/>
            </w:pPr>
            <w:r>
              <w:t>Access Type preference: 3GPP access</w:t>
            </w:r>
          </w:p>
        </w:tc>
        <w:tc>
          <w:tcPr>
            <w:tcW w:w="4391" w:type="dxa"/>
          </w:tcPr>
          <w:p w14:paraId="49161233" w14:textId="746B866A" w:rsidR="00D37299" w:rsidRDefault="00D37299" w:rsidP="001B688E">
            <w:pPr>
              <w:pStyle w:val="TAL"/>
            </w:pPr>
            <w:r>
              <w:t>This URSP rule associates PIN 1 with DNN_p</w:t>
            </w:r>
            <w:r w:rsidR="00241737">
              <w:t>1</w:t>
            </w:r>
            <w:r>
              <w:t>, S-NSSAI-p</w:t>
            </w:r>
            <w:r w:rsidR="00241737">
              <w:t>1</w:t>
            </w:r>
            <w:r>
              <w:t xml:space="preserve"> with 3GPP Access connectivity.</w:t>
            </w:r>
          </w:p>
          <w:p w14:paraId="17A83248" w14:textId="77777777" w:rsidR="00D37299" w:rsidRDefault="00D37299" w:rsidP="001B688E">
            <w:pPr>
              <w:pStyle w:val="TAL"/>
            </w:pPr>
          </w:p>
          <w:p w14:paraId="7D62C173" w14:textId="77777777" w:rsidR="00D37299" w:rsidRDefault="00D37299" w:rsidP="001B688E">
            <w:pPr>
              <w:pStyle w:val="TAL"/>
            </w:pPr>
            <w:r>
              <w:t>It enforces the following routing policy:</w:t>
            </w:r>
          </w:p>
          <w:p w14:paraId="6E481869" w14:textId="49A5A113" w:rsidR="00D37299" w:rsidRPr="003D4ABF" w:rsidRDefault="00D37299" w:rsidP="001B688E">
            <w:pPr>
              <w:pStyle w:val="TAL"/>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3D2E2A">
            <w:pPr>
              <w:pStyle w:val="TAL"/>
            </w:pPr>
            <w:r>
              <w:t>Rule Precedence =10</w:t>
            </w:r>
          </w:p>
          <w:p w14:paraId="43141B20" w14:textId="77777777" w:rsidR="00241737" w:rsidRDefault="00241737" w:rsidP="003D2E2A">
            <w:pPr>
              <w:pStyle w:val="TAL"/>
            </w:pPr>
          </w:p>
          <w:p w14:paraId="36816D9E" w14:textId="77777777" w:rsidR="00241737" w:rsidRDefault="00241737" w:rsidP="003D2E2A">
            <w:pPr>
              <w:pStyle w:val="TAL"/>
            </w:pPr>
            <w:r>
              <w:t>Traffic Descriptor:</w:t>
            </w:r>
          </w:p>
          <w:p w14:paraId="18AF2D88" w14:textId="29BE829E" w:rsidR="00241737" w:rsidRPr="003D4ABF" w:rsidRDefault="00241737" w:rsidP="003D2E2A">
            <w:pPr>
              <w:pStyle w:val="TAL"/>
            </w:pPr>
            <w:r>
              <w:t>IP descriptor=IP Address of PIN Server of PIN1</w:t>
            </w:r>
          </w:p>
        </w:tc>
        <w:tc>
          <w:tcPr>
            <w:tcW w:w="3210" w:type="dxa"/>
          </w:tcPr>
          <w:p w14:paraId="7C8A8344" w14:textId="77777777" w:rsidR="00241737" w:rsidRDefault="00241737" w:rsidP="003D2E2A">
            <w:pPr>
              <w:pStyle w:val="TAL"/>
            </w:pPr>
            <w:r>
              <w:t>Route Selection Descriptor Precedence =1</w:t>
            </w:r>
          </w:p>
          <w:p w14:paraId="29A47E84" w14:textId="77777777" w:rsidR="00241737" w:rsidRDefault="00241737" w:rsidP="003D2E2A">
            <w:pPr>
              <w:pStyle w:val="TAL"/>
            </w:pPr>
            <w:r>
              <w:t>DNN Selection: DNN_p2</w:t>
            </w:r>
          </w:p>
          <w:p w14:paraId="71275ECA" w14:textId="77777777" w:rsidR="00241737" w:rsidRDefault="00241737" w:rsidP="003D2E2A">
            <w:pPr>
              <w:pStyle w:val="TAL"/>
            </w:pPr>
            <w:r>
              <w:t>Network Slice Selection: S-NSSAI-p2</w:t>
            </w:r>
          </w:p>
          <w:p w14:paraId="4BB4E8F1" w14:textId="5DDF7BDC" w:rsidR="00241737" w:rsidRPr="003D4ABF" w:rsidRDefault="00241737" w:rsidP="003D2E2A">
            <w:pPr>
              <w:pStyle w:val="TAL"/>
            </w:pPr>
            <w:r>
              <w:t>Access Type preference: 3GPP access</w:t>
            </w:r>
          </w:p>
        </w:tc>
        <w:tc>
          <w:tcPr>
            <w:tcW w:w="4391" w:type="dxa"/>
          </w:tcPr>
          <w:p w14:paraId="6EFDAD9A" w14:textId="77777777" w:rsidR="00241737" w:rsidRDefault="00241737" w:rsidP="003D2E2A">
            <w:pPr>
              <w:pStyle w:val="TAL"/>
            </w:pPr>
            <w:r>
              <w:t>This URSP rule associates traffic towards the PIN Server of PIN 1 with DNN_p2, S-NSSAI-p2 with 3GPP Access connectivity.</w:t>
            </w:r>
          </w:p>
          <w:p w14:paraId="502BBDA9" w14:textId="77777777" w:rsidR="00241737" w:rsidRDefault="00241737" w:rsidP="003D2E2A">
            <w:pPr>
              <w:pStyle w:val="TAL"/>
            </w:pPr>
          </w:p>
          <w:p w14:paraId="609CC353" w14:textId="77777777" w:rsidR="00241737" w:rsidRDefault="00241737" w:rsidP="003D2E2A">
            <w:pPr>
              <w:pStyle w:val="TAL"/>
            </w:pPr>
            <w:r>
              <w:t>It enforces the following routing policy:</w:t>
            </w:r>
          </w:p>
          <w:p w14:paraId="794E2C65" w14:textId="77777777" w:rsidR="00241737" w:rsidRDefault="00241737" w:rsidP="003D2E2A">
            <w:pPr>
              <w:pStyle w:val="TAL"/>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3D2E2A">
            <w:pPr>
              <w:pStyle w:val="TAL"/>
            </w:pPr>
          </w:p>
          <w:p w14:paraId="7E75A3DE" w14:textId="5C140892" w:rsidR="00241737" w:rsidRPr="003D4ABF" w:rsidRDefault="00241737" w:rsidP="003D2E2A">
            <w:pPr>
              <w:pStyle w:val="TAL"/>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lastRenderedPageBreak/>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210"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391"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391" w:name="_CRAnnexBinformative"/>
      <w:bookmarkEnd w:id="1391"/>
      <w:r w:rsidRPr="003D4ABF">
        <w:br w:type="page"/>
      </w:r>
      <w:bookmarkStart w:id="1392" w:name="_Toc19197398"/>
      <w:bookmarkStart w:id="1393" w:name="_Toc27896551"/>
      <w:bookmarkStart w:id="1394" w:name="_Toc36192719"/>
      <w:bookmarkStart w:id="1395" w:name="_Toc37076450"/>
      <w:bookmarkStart w:id="1396" w:name="_Toc45194900"/>
      <w:bookmarkStart w:id="1397" w:name="_Toc47594312"/>
      <w:bookmarkStart w:id="1398" w:name="_Toc51836944"/>
      <w:bookmarkStart w:id="1399" w:name="_Toc178072889"/>
      <w:r w:rsidRPr="003D4ABF">
        <w:lastRenderedPageBreak/>
        <w:t>Annex B (informative):</w:t>
      </w:r>
      <w:r w:rsidRPr="003D4ABF">
        <w:br/>
        <w:t>Deployment option to support of BSF and DRA coexistence due to network migration</w:t>
      </w:r>
      <w:bookmarkEnd w:id="1392"/>
      <w:bookmarkEnd w:id="1393"/>
      <w:bookmarkEnd w:id="1394"/>
      <w:bookmarkEnd w:id="1395"/>
      <w:bookmarkEnd w:id="1396"/>
      <w:bookmarkEnd w:id="1397"/>
      <w:bookmarkEnd w:id="1398"/>
      <w:bookmarkEnd w:id="1399"/>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00" w:name="_CRAnnexCNormative"/>
      <w:bookmarkEnd w:id="1400"/>
      <w:r w:rsidRPr="003D4ABF">
        <w:br w:type="page"/>
      </w:r>
      <w:bookmarkStart w:id="1401" w:name="_Toc19197399"/>
      <w:bookmarkStart w:id="1402" w:name="_Toc27896552"/>
      <w:bookmarkStart w:id="1403" w:name="_Toc36192720"/>
      <w:bookmarkStart w:id="1404" w:name="_Toc37076451"/>
      <w:bookmarkStart w:id="1405" w:name="_Toc45194901"/>
      <w:bookmarkStart w:id="1406" w:name="_Toc47594313"/>
      <w:bookmarkStart w:id="1407" w:name="_Toc51836945"/>
      <w:bookmarkStart w:id="1408" w:name="_Toc178072890"/>
      <w:r w:rsidRPr="003D4ABF">
        <w:lastRenderedPageBreak/>
        <w:t>Annex C (Normative):</w:t>
      </w:r>
      <w:r w:rsidRPr="003D4ABF">
        <w:br/>
        <w:t>Support for Application Functions supporting Rx interface</w:t>
      </w:r>
      <w:bookmarkEnd w:id="1401"/>
      <w:bookmarkEnd w:id="1402"/>
      <w:bookmarkEnd w:id="1403"/>
      <w:bookmarkEnd w:id="1404"/>
      <w:bookmarkEnd w:id="1405"/>
      <w:bookmarkEnd w:id="1406"/>
      <w:bookmarkEnd w:id="1407"/>
      <w:bookmarkEnd w:id="1408"/>
    </w:p>
    <w:p w14:paraId="35A756B3" w14:textId="18913A2A" w:rsidR="00787F8E" w:rsidRPr="003D4ABF" w:rsidRDefault="00787F8E" w:rsidP="00787F8E">
      <w:r w:rsidRPr="003D4ABF">
        <w:t xml:space="preserve">To allow the 5G system to interwork with AFs related to existing services, e.g. IMS based services as described in </w:t>
      </w:r>
      <w:r w:rsidR="0086681B" w:rsidRPr="003D4ABF">
        <w:t>TS</w:t>
      </w:r>
      <w:r w:rsidR="0086681B">
        <w:t> </w:t>
      </w:r>
      <w:r w:rsidR="0086681B" w:rsidRPr="003D4ABF">
        <w:t>23.228</w:t>
      </w:r>
      <w:r w:rsidR="0086681B">
        <w:t> </w:t>
      </w:r>
      <w:r w:rsidR="0086681B" w:rsidRPr="003D4ABF">
        <w:t>[</w:t>
      </w:r>
      <w:r w:rsidRPr="003D4ABF">
        <w:t xml:space="preserve">5], Mission Critical Push To Talk services as described in </w:t>
      </w:r>
      <w:r w:rsidR="0086681B" w:rsidRPr="003D4ABF">
        <w:t>TS</w:t>
      </w:r>
      <w:r w:rsidR="0086681B">
        <w:t> </w:t>
      </w:r>
      <w:r w:rsidR="0086681B" w:rsidRPr="003D4ABF">
        <w:t>23.179</w:t>
      </w:r>
      <w:r w:rsidR="0086681B">
        <w:t> </w:t>
      </w:r>
      <w:r w:rsidR="0086681B"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5pt;height:60.75pt" o:ole="">
            <v:imagedata r:id="rId33" o:title=""/>
          </v:shape>
          <o:OLEObject Type="Embed" ProgID="Word.Picture.8" ShapeID="_x0000_i1033" DrawAspect="Content" ObjectID="_1788687424" r:id="rId34"/>
        </w:object>
      </w:r>
    </w:p>
    <w:p w14:paraId="2FB2A753" w14:textId="77777777" w:rsidR="00787F8E" w:rsidRPr="003D4ABF" w:rsidRDefault="00787F8E" w:rsidP="00787F8E">
      <w:pPr>
        <w:pStyle w:val="TF"/>
      </w:pPr>
      <w:bookmarkStart w:id="1409" w:name="_CRFigureC1"/>
      <w:r w:rsidRPr="003D4ABF">
        <w:t xml:space="preserve">Figure </w:t>
      </w:r>
      <w:bookmarkEnd w:id="1409"/>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ED8BEB3" w:rsidR="00787F8E" w:rsidRPr="003D4ABF" w:rsidRDefault="00787F8E" w:rsidP="00787F8E">
      <w:pPr>
        <w:pStyle w:val="NO"/>
      </w:pPr>
      <w:r w:rsidRPr="003D4ABF">
        <w:t>NOTE 1:</w:t>
      </w:r>
      <w:r w:rsidRPr="003D4ABF">
        <w:tab/>
      </w:r>
      <w:r w:rsidR="0086681B" w:rsidRPr="003D4ABF">
        <w:t>TS</w:t>
      </w:r>
      <w:r w:rsidR="0086681B">
        <w:t> </w:t>
      </w:r>
      <w:r w:rsidR="0086681B" w:rsidRPr="003D4ABF">
        <w:t>23.501</w:t>
      </w:r>
      <w:r w:rsidR="0086681B">
        <w:t> </w:t>
      </w:r>
      <w:r w:rsidR="0086681B"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10" w:name="_CRTableC1"/>
      <w:r w:rsidRPr="003D4ABF">
        <w:lastRenderedPageBreak/>
        <w:t xml:space="preserve">Table </w:t>
      </w:r>
      <w:bookmarkEnd w:id="1410"/>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11" w:name="_CRAnnexDinformative"/>
      <w:bookmarkEnd w:id="1411"/>
      <w:r w:rsidRPr="003D4ABF">
        <w:br w:type="page"/>
      </w:r>
      <w:bookmarkStart w:id="1412" w:name="_Toc19197400"/>
      <w:bookmarkStart w:id="1413" w:name="_Toc27896553"/>
      <w:bookmarkStart w:id="1414" w:name="_Toc36192721"/>
      <w:bookmarkStart w:id="1415" w:name="_Toc37076452"/>
      <w:bookmarkStart w:id="1416" w:name="_Toc45194902"/>
      <w:bookmarkStart w:id="1417" w:name="_Toc47594314"/>
      <w:bookmarkStart w:id="1418" w:name="_Toc51836946"/>
      <w:bookmarkStart w:id="1419" w:name="_Toc178072891"/>
      <w:r w:rsidRPr="003D4ABF">
        <w:lastRenderedPageBreak/>
        <w:t>Annex D (informative):</w:t>
      </w:r>
      <w:r w:rsidRPr="003D4ABF">
        <w:br/>
        <w:t>PCC usage for sponsored data connectivity</w:t>
      </w:r>
      <w:bookmarkEnd w:id="1412"/>
      <w:bookmarkEnd w:id="1413"/>
      <w:bookmarkEnd w:id="1414"/>
      <w:bookmarkEnd w:id="1415"/>
      <w:bookmarkEnd w:id="1416"/>
      <w:bookmarkEnd w:id="1417"/>
      <w:bookmarkEnd w:id="1418"/>
      <w:bookmarkEnd w:id="1419"/>
    </w:p>
    <w:p w14:paraId="33BFA502" w14:textId="77777777" w:rsidR="00787F8E" w:rsidRPr="003D4ABF" w:rsidRDefault="00787F8E" w:rsidP="00787F8E">
      <w:pPr>
        <w:pStyle w:val="Heading1"/>
      </w:pPr>
      <w:bookmarkStart w:id="1420" w:name="_CRD_1"/>
      <w:bookmarkStart w:id="1421" w:name="_Toc19197401"/>
      <w:bookmarkStart w:id="1422" w:name="_Toc27896554"/>
      <w:bookmarkStart w:id="1423" w:name="_Toc36192722"/>
      <w:bookmarkStart w:id="1424" w:name="_Toc37076453"/>
      <w:bookmarkStart w:id="1425" w:name="_Toc45194903"/>
      <w:bookmarkStart w:id="1426" w:name="_Toc47594315"/>
      <w:bookmarkStart w:id="1427" w:name="_Toc51836947"/>
      <w:bookmarkStart w:id="1428" w:name="_Toc178072892"/>
      <w:bookmarkEnd w:id="1420"/>
      <w:r w:rsidRPr="003D4ABF">
        <w:t>D.1</w:t>
      </w:r>
      <w:r w:rsidRPr="003D4ABF">
        <w:tab/>
        <w:t>General</w:t>
      </w:r>
      <w:bookmarkEnd w:id="1421"/>
      <w:bookmarkEnd w:id="1422"/>
      <w:bookmarkEnd w:id="1423"/>
      <w:bookmarkEnd w:id="1424"/>
      <w:bookmarkEnd w:id="1425"/>
      <w:bookmarkEnd w:id="1426"/>
      <w:bookmarkEnd w:id="1427"/>
      <w:bookmarkEnd w:id="1428"/>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29" w:name="_MON_1587198493"/>
    <w:bookmarkEnd w:id="1429"/>
    <w:p w14:paraId="3557A1EA" w14:textId="77777777" w:rsidR="00787F8E" w:rsidRPr="003D4ABF" w:rsidRDefault="00787F8E" w:rsidP="00787F8E">
      <w:pPr>
        <w:pStyle w:val="TH"/>
      </w:pPr>
      <w:r w:rsidRPr="003D4ABF">
        <w:object w:dxaOrig="7301" w:dyaOrig="7066" w14:anchorId="3CC389CE">
          <v:shape id="_x0000_i1034" type="#_x0000_t75" style="width:363.75pt;height:350.25pt" o:ole="">
            <v:imagedata r:id="rId35" o:title=""/>
          </v:shape>
          <o:OLEObject Type="Embed" ProgID="Word.Picture.8" ShapeID="_x0000_i1034" DrawAspect="Content" ObjectID="_1788687425" r:id="rId36"/>
        </w:object>
      </w:r>
    </w:p>
    <w:p w14:paraId="7DEB4C45" w14:textId="77777777" w:rsidR="00787F8E" w:rsidRPr="003D4ABF" w:rsidRDefault="00787F8E" w:rsidP="00787F8E">
      <w:pPr>
        <w:pStyle w:val="TF"/>
      </w:pPr>
      <w:bookmarkStart w:id="1430" w:name="_CRFigureD_11"/>
      <w:r w:rsidRPr="003D4ABF">
        <w:t xml:space="preserve">Figure </w:t>
      </w:r>
      <w:bookmarkEnd w:id="1430"/>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31" w:name="_CRD_2"/>
      <w:bookmarkStart w:id="1432" w:name="_Toc19197402"/>
      <w:bookmarkStart w:id="1433" w:name="_Toc27896555"/>
      <w:bookmarkStart w:id="1434" w:name="_Toc36192723"/>
      <w:bookmarkStart w:id="1435" w:name="_Toc37076454"/>
      <w:bookmarkStart w:id="1436" w:name="_Toc45194904"/>
      <w:bookmarkStart w:id="1437" w:name="_Toc47594316"/>
      <w:bookmarkStart w:id="1438" w:name="_Toc51836948"/>
      <w:bookmarkStart w:id="1439" w:name="_Toc178072893"/>
      <w:bookmarkEnd w:id="1431"/>
      <w:r w:rsidRPr="003D4ABF">
        <w:lastRenderedPageBreak/>
        <w:t>D.2</w:t>
      </w:r>
      <w:r w:rsidRPr="003D4ABF">
        <w:tab/>
        <w:t>Reporting for sponsored data connectivity</w:t>
      </w:r>
      <w:bookmarkEnd w:id="1432"/>
      <w:bookmarkEnd w:id="1433"/>
      <w:bookmarkEnd w:id="1434"/>
      <w:bookmarkEnd w:id="1435"/>
      <w:bookmarkEnd w:id="1436"/>
      <w:bookmarkEnd w:id="1437"/>
      <w:bookmarkEnd w:id="1438"/>
      <w:bookmarkEnd w:id="1439"/>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440" w:name="_CRAnnexEinformative"/>
      <w:bookmarkEnd w:id="1440"/>
      <w:r w:rsidRPr="003D4ABF">
        <w:br w:type="page"/>
      </w:r>
      <w:bookmarkStart w:id="1441" w:name="_Toc19197403"/>
      <w:bookmarkStart w:id="1442" w:name="_Toc27896556"/>
      <w:bookmarkStart w:id="1443" w:name="_Toc36192724"/>
      <w:bookmarkStart w:id="1444" w:name="_Toc37076455"/>
      <w:bookmarkStart w:id="1445" w:name="_Toc45194905"/>
      <w:bookmarkStart w:id="1446" w:name="_Toc47594317"/>
      <w:bookmarkStart w:id="1447" w:name="_Toc51836949"/>
      <w:bookmarkStart w:id="1448" w:name="_Toc178072894"/>
      <w:r w:rsidRPr="003D4ABF">
        <w:lastRenderedPageBreak/>
        <w:t>Annex E (informative):</w:t>
      </w:r>
      <w:r w:rsidRPr="003D4ABF">
        <w:br/>
        <w:t>Change history</w:t>
      </w:r>
      <w:bookmarkStart w:id="1449" w:name="historyclause"/>
      <w:bookmarkEnd w:id="1441"/>
      <w:bookmarkEnd w:id="1442"/>
      <w:bookmarkEnd w:id="1443"/>
      <w:bookmarkEnd w:id="1444"/>
      <w:bookmarkEnd w:id="1445"/>
      <w:bookmarkEnd w:id="1446"/>
      <w:bookmarkEnd w:id="1447"/>
      <w:bookmarkEnd w:id="1448"/>
      <w:bookmarkEnd w:id="14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Clarification on AF providing Periodicity and PCF behavi</w:t>
            </w:r>
            <w:r w:rsidR="009C4314" w:rsidRPr="009C4314">
              <w:rPr>
                <w:sz w:val="16"/>
                <w:szCs w:val="16"/>
              </w:rPr>
              <w:t>o</w:t>
            </w:r>
            <w:r w:rsidRPr="009C4314">
              <w:rPr>
                <w:sz w:val="16"/>
                <w:szCs w:val="16"/>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B91C41" w:rsidRPr="003D4ABF" w14:paraId="14F9498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1A8B390" w14:textId="3A867458"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D736E" w14:textId="532A2591"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420DD1" w14:textId="28404FD1"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8D002" w14:textId="12EFFE1A" w:rsidR="00B91C41" w:rsidRDefault="00B91C41" w:rsidP="004A36E4">
            <w:pPr>
              <w:pStyle w:val="TAL"/>
              <w:keepNext w:val="0"/>
              <w:rPr>
                <w:sz w:val="16"/>
              </w:rPr>
            </w:pPr>
            <w:r>
              <w:rPr>
                <w:sz w:val="16"/>
              </w:rPr>
              <w:t>1304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0C8B2" w14:textId="1BF3D76E"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04B0E" w14:textId="749C6256"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5C0B42" w14:textId="2E75731B" w:rsidR="00B91C41" w:rsidRDefault="00B91C41"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8E581" w14:textId="6ACDA201" w:rsidR="00B91C41" w:rsidRDefault="00B91C41" w:rsidP="004A36E4">
            <w:pPr>
              <w:pStyle w:val="TAL"/>
              <w:keepNext w:val="0"/>
              <w:rPr>
                <w:sz w:val="16"/>
              </w:rPr>
            </w:pPr>
            <w:r>
              <w:rPr>
                <w:sz w:val="16"/>
              </w:rPr>
              <w:t>18.7.0</w:t>
            </w:r>
          </w:p>
        </w:tc>
      </w:tr>
      <w:tr w:rsidR="00B91C41" w:rsidRPr="003D4ABF" w14:paraId="6E0D1A0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847300E" w14:textId="07AD1F78"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B4194" w14:textId="179D01A8"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DFC953" w14:textId="246F8B62" w:rsidR="00B91C41" w:rsidRDefault="00B91C41"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B20AF" w14:textId="7D55534F" w:rsidR="00B91C41" w:rsidRDefault="00B91C41" w:rsidP="004A36E4">
            <w:pPr>
              <w:pStyle w:val="TAL"/>
              <w:keepNext w:val="0"/>
              <w:rPr>
                <w:sz w:val="16"/>
              </w:rPr>
            </w:pPr>
            <w:r>
              <w:rPr>
                <w:sz w:val="16"/>
              </w:rPr>
              <w:t>1306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C7DF" w14:textId="4D69F044"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77E0" w14:textId="74333033" w:rsidR="00B91C41" w:rsidRDefault="00B91C41" w:rsidP="004A36E4">
            <w:pPr>
              <w:pStyle w:val="TAL"/>
              <w:keepNext w:val="0"/>
              <w:rPr>
                <w:sz w:val="16"/>
              </w:rPr>
            </w:pPr>
            <w:r>
              <w:rPr>
                <w:sz w:val="16"/>
              </w:rPr>
              <w:t xml:space="preserve">F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C993F" w14:textId="6ACD0A03" w:rsidR="00B91C41" w:rsidRDefault="00B91C41"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01407" w14:textId="57060E19" w:rsidR="00B91C41" w:rsidRDefault="00B91C41" w:rsidP="004A36E4">
            <w:pPr>
              <w:pStyle w:val="TAL"/>
              <w:keepNext w:val="0"/>
              <w:rPr>
                <w:sz w:val="16"/>
              </w:rPr>
            </w:pPr>
            <w:r>
              <w:rPr>
                <w:sz w:val="16"/>
              </w:rPr>
              <w:t>18.7.0</w:t>
            </w:r>
          </w:p>
        </w:tc>
      </w:tr>
      <w:tr w:rsidR="00B91C41" w:rsidRPr="003D4ABF" w14:paraId="3FD86F5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813602A" w14:textId="6D354DED"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CFB34" w14:textId="30FB62B4"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1DF2D3" w14:textId="1F692C2C"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968EF" w14:textId="3706528E" w:rsidR="00B91C41" w:rsidRDefault="00B91C41" w:rsidP="004A36E4">
            <w:pPr>
              <w:pStyle w:val="TAL"/>
              <w:keepNext w:val="0"/>
              <w:rPr>
                <w:sz w:val="16"/>
              </w:rPr>
            </w:pPr>
            <w:r>
              <w:rPr>
                <w:sz w:val="16"/>
              </w:rPr>
              <w:t>1317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B8252" w14:textId="0899F026"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37A66" w14:textId="149E9E20"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B8993" w14:textId="2424ED92" w:rsidR="00B91C41" w:rsidRDefault="00B91C41"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9A33F" w14:textId="37BAB981" w:rsidR="00B91C41" w:rsidRDefault="00B91C41" w:rsidP="004A36E4">
            <w:pPr>
              <w:pStyle w:val="TAL"/>
              <w:keepNext w:val="0"/>
              <w:rPr>
                <w:sz w:val="16"/>
              </w:rPr>
            </w:pPr>
            <w:r>
              <w:rPr>
                <w:sz w:val="16"/>
              </w:rPr>
              <w:t>18.7.0</w:t>
            </w:r>
          </w:p>
        </w:tc>
      </w:tr>
      <w:tr w:rsidR="00B91C41" w:rsidRPr="003D4ABF" w14:paraId="793CAE8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E4D6025" w14:textId="27FF9B1A"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E6319" w14:textId="13EE0140"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DCB96F" w14:textId="2E9D9F0A"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9AD6" w14:textId="2CB2AEB2" w:rsidR="00B91C41" w:rsidRDefault="00B91C41" w:rsidP="004A36E4">
            <w:pPr>
              <w:pStyle w:val="TAL"/>
              <w:keepNext w:val="0"/>
              <w:rPr>
                <w:sz w:val="16"/>
              </w:rPr>
            </w:pPr>
            <w:r>
              <w:rPr>
                <w:sz w:val="16"/>
              </w:rPr>
              <w:t>1319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AD078" w14:textId="5DE4B037"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656E" w14:textId="294907BF"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2C24FF" w14:textId="71BAF516" w:rsidR="00B91C41" w:rsidRDefault="00B91C41"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4242E" w14:textId="2C5950DE" w:rsidR="00B91C41" w:rsidRDefault="00B91C41" w:rsidP="004A36E4">
            <w:pPr>
              <w:pStyle w:val="TAL"/>
              <w:keepNext w:val="0"/>
              <w:rPr>
                <w:sz w:val="16"/>
              </w:rPr>
            </w:pPr>
            <w:r>
              <w:rPr>
                <w:sz w:val="16"/>
              </w:rPr>
              <w:t>18.7.0</w:t>
            </w:r>
          </w:p>
        </w:tc>
      </w:tr>
      <w:tr w:rsidR="00B91C41" w:rsidRPr="003D4ABF" w14:paraId="1366974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9B15CC" w14:textId="61C5DB46"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012DE" w14:textId="7E7A08E2"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00ADBB" w14:textId="4074A6D9" w:rsidR="00B91C41" w:rsidRDefault="00B91C41"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5CC07" w14:textId="2AB3BAFE" w:rsidR="00B91C41" w:rsidRDefault="00B91C41" w:rsidP="004A36E4">
            <w:pPr>
              <w:pStyle w:val="TAL"/>
              <w:keepNext w:val="0"/>
              <w:rPr>
                <w:sz w:val="16"/>
              </w:rPr>
            </w:pPr>
            <w:r>
              <w:rPr>
                <w:sz w:val="16"/>
              </w:rPr>
              <w:t>1322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41145E" w14:textId="4C196389" w:rsidR="00B91C41" w:rsidRDefault="00B91C41"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71C3C" w14:textId="050C60A1"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C30B94" w14:textId="46E3BC81" w:rsidR="00B91C41" w:rsidRDefault="00B91C41"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082E" w14:textId="29C38DA9" w:rsidR="00B91C41" w:rsidRDefault="00B91C41" w:rsidP="004A36E4">
            <w:pPr>
              <w:pStyle w:val="TAL"/>
              <w:keepNext w:val="0"/>
              <w:rPr>
                <w:sz w:val="16"/>
              </w:rPr>
            </w:pPr>
            <w:r>
              <w:rPr>
                <w:sz w:val="16"/>
              </w:rPr>
              <w:t>18.7.0</w:t>
            </w:r>
          </w:p>
        </w:tc>
      </w:tr>
      <w:tr w:rsidR="000E4766" w:rsidRPr="003D4ABF" w14:paraId="45339BB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B8477F7" w14:textId="67E8DDBE" w:rsidR="000E4766" w:rsidRDefault="000E4766"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B29CF" w14:textId="6B8FB94F" w:rsidR="000E4766" w:rsidRDefault="000E4766"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F8CF7" w14:textId="28811171" w:rsidR="000E4766" w:rsidRDefault="000E4766"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FC45D" w14:textId="03C4EC23" w:rsidR="000E4766" w:rsidRDefault="000E4766" w:rsidP="004A36E4">
            <w:pPr>
              <w:pStyle w:val="TAL"/>
              <w:keepNext w:val="0"/>
              <w:rPr>
                <w:sz w:val="16"/>
              </w:rPr>
            </w:pPr>
            <w:r>
              <w:rPr>
                <w:sz w:val="16"/>
              </w:rPr>
              <w:t>1330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CD517" w14:textId="34A3A580" w:rsidR="000E4766" w:rsidRDefault="000E4766"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79AC3" w14:textId="0510EE7A" w:rsidR="000E4766" w:rsidRDefault="000E476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F908A6" w14:textId="75998307" w:rsidR="000E4766" w:rsidRDefault="000E4766"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DB207" w14:textId="1D44930A" w:rsidR="000E4766" w:rsidRDefault="000E4766" w:rsidP="004A36E4">
            <w:pPr>
              <w:pStyle w:val="TAL"/>
              <w:keepNext w:val="0"/>
              <w:rPr>
                <w:sz w:val="16"/>
              </w:rPr>
            </w:pPr>
            <w:r>
              <w:rPr>
                <w:sz w:val="16"/>
              </w:rPr>
              <w:t>18.7.0</w:t>
            </w:r>
          </w:p>
        </w:tc>
      </w:tr>
      <w:tr w:rsidR="000E4766" w:rsidRPr="003D4ABF" w14:paraId="0AB307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1E32E4F" w14:textId="113EF2FB" w:rsidR="000E4766" w:rsidRDefault="000E4766"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802B" w14:textId="36FC40CE" w:rsidR="000E4766" w:rsidRDefault="000E4766"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5A192" w14:textId="1F91DC00" w:rsidR="000E4766" w:rsidRDefault="000E4766"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467D6" w14:textId="064EEC77" w:rsidR="000E4766" w:rsidRDefault="000E4766" w:rsidP="004A36E4">
            <w:pPr>
              <w:pStyle w:val="TAL"/>
              <w:keepNext w:val="0"/>
              <w:rPr>
                <w:sz w:val="16"/>
              </w:rPr>
            </w:pPr>
            <w:r>
              <w:rPr>
                <w:sz w:val="16"/>
              </w:rPr>
              <w:t>1355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4031B8" w14:textId="1CD24B9A" w:rsidR="000E4766" w:rsidRDefault="000E4766"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236E" w14:textId="4AAB1987" w:rsidR="000E4766" w:rsidRDefault="000E476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1C06A8" w14:textId="20FF2DEE" w:rsidR="000E4766" w:rsidRDefault="000E4766"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830C0" w14:textId="7891CDC9" w:rsidR="000E4766" w:rsidRDefault="000E4766" w:rsidP="004A36E4">
            <w:pPr>
              <w:pStyle w:val="TAL"/>
              <w:keepNext w:val="0"/>
              <w:rPr>
                <w:sz w:val="16"/>
              </w:rPr>
            </w:pPr>
            <w:r>
              <w:rPr>
                <w:sz w:val="16"/>
              </w:rPr>
              <w:t>18.7.0</w:t>
            </w:r>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18763" w14:textId="77777777" w:rsidR="00CE55AA" w:rsidRDefault="00CE55AA">
      <w:r>
        <w:separator/>
      </w:r>
    </w:p>
  </w:endnote>
  <w:endnote w:type="continuationSeparator" w:id="0">
    <w:p w14:paraId="1EC8E00E" w14:textId="77777777" w:rsidR="00CE55AA" w:rsidRDefault="00CE5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BCC43" w14:textId="77777777" w:rsidR="001F3C35" w:rsidRPr="001F3C35" w:rsidRDefault="001F3C35" w:rsidP="001F3C35">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0511" w14:textId="77777777" w:rsidR="001F3C35" w:rsidRDefault="001F3C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58E5D" w14:textId="77777777" w:rsidR="001F3C35" w:rsidRPr="001F3C35" w:rsidRDefault="001F3C35" w:rsidP="001F3C35">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1F3C35" w:rsidRDefault="006A4701" w:rsidP="001F3C35">
    <w:pPr>
      <w:pStyle w:val="Footer"/>
      <w:rPr>
        <w:rFonts w:cs="Arial"/>
        <w:sz w:val="20"/>
      </w:rPr>
    </w:pPr>
    <w:r w:rsidRPr="001F3C3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EDC0A" w14:textId="77777777" w:rsidR="00CE55AA" w:rsidRDefault="00CE55AA">
      <w:r>
        <w:separator/>
      </w:r>
    </w:p>
  </w:footnote>
  <w:footnote w:type="continuationSeparator" w:id="0">
    <w:p w14:paraId="1BAB5249" w14:textId="77777777" w:rsidR="00CE55AA" w:rsidRDefault="00CE5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683B7" w14:textId="77777777" w:rsidR="001F3C35" w:rsidRDefault="001F3C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E64A6" w14:textId="77777777" w:rsidR="001F3C35" w:rsidRDefault="001F3C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6134D" w14:textId="77777777" w:rsidR="001F3C35" w:rsidRDefault="001F3C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404F1C92" w:rsidR="006A4701" w:rsidRDefault="006A4701">
    <w:pPr>
      <w:framePr w:h="284" w:hRule="exact" w:wrap="around" w:vAnchor="text" w:hAnchor="margin" w:xAlign="right" w:y="1"/>
      <w:rPr>
        <w:rFonts w:ascii="Arial" w:hAnsi="Arial" w:cs="Arial"/>
        <w:b/>
        <w:sz w:val="18"/>
        <w:szCs w:val="18"/>
      </w:rPr>
    </w:pPr>
    <w:r w:rsidRPr="001F3C35">
      <w:rPr>
        <w:rFonts w:ascii="Arial" w:hAnsi="Arial" w:cs="Arial"/>
        <w:b/>
        <w:szCs w:val="18"/>
      </w:rPr>
      <w:fldChar w:fldCharType="begin"/>
    </w:r>
    <w:r w:rsidRPr="001F3C35">
      <w:rPr>
        <w:rFonts w:ascii="Arial" w:hAnsi="Arial" w:cs="Arial"/>
        <w:b/>
        <w:szCs w:val="18"/>
      </w:rPr>
      <w:instrText xml:space="preserve"> STYLEREF ZA </w:instrText>
    </w:r>
    <w:r w:rsidRPr="001F3C35">
      <w:rPr>
        <w:rFonts w:ascii="Arial" w:hAnsi="Arial" w:cs="Arial"/>
        <w:b/>
        <w:szCs w:val="18"/>
      </w:rPr>
      <w:fldChar w:fldCharType="separate"/>
    </w:r>
    <w:r w:rsidR="001F3C35">
      <w:rPr>
        <w:rFonts w:ascii="Arial" w:hAnsi="Arial" w:cs="Arial"/>
        <w:b/>
        <w:noProof/>
        <w:szCs w:val="18"/>
      </w:rPr>
      <w:t>3GPP TS 23.503 V18.7.0 (2024-09)</w:t>
    </w:r>
    <w:r w:rsidRPr="001F3C35">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1F3C35">
      <w:rPr>
        <w:rFonts w:ascii="Arial" w:hAnsi="Arial" w:cs="Arial"/>
        <w:b/>
        <w:szCs w:val="18"/>
      </w:rPr>
      <w:fldChar w:fldCharType="begin"/>
    </w:r>
    <w:r w:rsidRPr="001F3C35">
      <w:rPr>
        <w:rFonts w:ascii="Arial" w:hAnsi="Arial" w:cs="Arial"/>
        <w:b/>
        <w:szCs w:val="18"/>
      </w:rPr>
      <w:instrText xml:space="preserve"> PAGE </w:instrText>
    </w:r>
    <w:r w:rsidRPr="001F3C35">
      <w:rPr>
        <w:rFonts w:ascii="Arial" w:hAnsi="Arial" w:cs="Arial"/>
        <w:b/>
        <w:szCs w:val="18"/>
      </w:rPr>
      <w:fldChar w:fldCharType="separate"/>
    </w:r>
    <w:r w:rsidRPr="001F3C35">
      <w:rPr>
        <w:rFonts w:ascii="Arial" w:hAnsi="Arial" w:cs="Arial"/>
        <w:b/>
        <w:noProof/>
        <w:szCs w:val="18"/>
      </w:rPr>
      <w:t>14</w:t>
    </w:r>
    <w:r w:rsidRPr="001F3C35">
      <w:rPr>
        <w:rFonts w:ascii="Arial" w:hAnsi="Arial" w:cs="Arial"/>
        <w:b/>
        <w:szCs w:val="18"/>
      </w:rPr>
      <w:fldChar w:fldCharType="end"/>
    </w:r>
  </w:p>
  <w:p w14:paraId="5F44060A" w14:textId="674E01A0" w:rsidR="006A4701" w:rsidRDefault="006A4701">
    <w:pPr>
      <w:framePr w:h="284" w:hRule="exact" w:wrap="around" w:vAnchor="text" w:hAnchor="margin" w:y="7"/>
      <w:rPr>
        <w:rFonts w:ascii="Arial" w:hAnsi="Arial" w:cs="Arial"/>
        <w:b/>
        <w:sz w:val="18"/>
        <w:szCs w:val="18"/>
      </w:rPr>
    </w:pPr>
    <w:r w:rsidRPr="001F3C35">
      <w:rPr>
        <w:rFonts w:ascii="Arial" w:hAnsi="Arial" w:cs="Arial"/>
        <w:b/>
        <w:szCs w:val="18"/>
      </w:rPr>
      <w:fldChar w:fldCharType="begin"/>
    </w:r>
    <w:r w:rsidRPr="001F3C35">
      <w:rPr>
        <w:rFonts w:ascii="Arial" w:hAnsi="Arial" w:cs="Arial"/>
        <w:b/>
        <w:szCs w:val="18"/>
      </w:rPr>
      <w:instrText xml:space="preserve"> STYLEREF ZGSM </w:instrText>
    </w:r>
    <w:r w:rsidRPr="001F3C35">
      <w:rPr>
        <w:rFonts w:ascii="Arial" w:hAnsi="Arial" w:cs="Arial"/>
        <w:b/>
        <w:szCs w:val="18"/>
      </w:rPr>
      <w:fldChar w:fldCharType="separate"/>
    </w:r>
    <w:r w:rsidR="001F3C35">
      <w:rPr>
        <w:rFonts w:ascii="Arial" w:hAnsi="Arial" w:cs="Arial"/>
        <w:b/>
        <w:noProof/>
        <w:szCs w:val="18"/>
      </w:rPr>
      <w:t>Release 18</w:t>
    </w:r>
    <w:r w:rsidRPr="001F3C35">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585373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82889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284782">
    <w:abstractNumId w:val="13"/>
  </w:num>
  <w:num w:numId="4" w16cid:durableId="549415947">
    <w:abstractNumId w:val="19"/>
  </w:num>
  <w:num w:numId="5" w16cid:durableId="886260990">
    <w:abstractNumId w:val="11"/>
  </w:num>
  <w:num w:numId="6" w16cid:durableId="1629892356">
    <w:abstractNumId w:val="12"/>
  </w:num>
  <w:num w:numId="7" w16cid:durableId="571279638">
    <w:abstractNumId w:val="18"/>
  </w:num>
  <w:num w:numId="8" w16cid:durableId="1415397518">
    <w:abstractNumId w:val="14"/>
  </w:num>
  <w:num w:numId="9" w16cid:durableId="1984961792">
    <w:abstractNumId w:val="17"/>
  </w:num>
  <w:num w:numId="10" w16cid:durableId="1927224254">
    <w:abstractNumId w:val="16"/>
  </w:num>
  <w:num w:numId="11" w16cid:durableId="981348117">
    <w:abstractNumId w:val="15"/>
  </w:num>
  <w:num w:numId="12" w16cid:durableId="1397586422">
    <w:abstractNumId w:val="9"/>
  </w:num>
  <w:num w:numId="13" w16cid:durableId="585265932">
    <w:abstractNumId w:val="7"/>
  </w:num>
  <w:num w:numId="14" w16cid:durableId="113671828">
    <w:abstractNumId w:val="6"/>
  </w:num>
  <w:num w:numId="15" w16cid:durableId="701202095">
    <w:abstractNumId w:val="5"/>
  </w:num>
  <w:num w:numId="16" w16cid:durableId="2096127122">
    <w:abstractNumId w:val="4"/>
  </w:num>
  <w:num w:numId="17" w16cid:durableId="1809979560">
    <w:abstractNumId w:val="8"/>
  </w:num>
  <w:num w:numId="18" w16cid:durableId="2017536194">
    <w:abstractNumId w:val="3"/>
  </w:num>
  <w:num w:numId="19" w16cid:durableId="591160319">
    <w:abstractNumId w:val="2"/>
  </w:num>
  <w:num w:numId="20" w16cid:durableId="912659096">
    <w:abstractNumId w:val="1"/>
  </w:num>
  <w:num w:numId="21" w16cid:durableId="1828323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3399D"/>
    <w:rsid w:val="00040095"/>
    <w:rsid w:val="00051834"/>
    <w:rsid w:val="00054A22"/>
    <w:rsid w:val="00062023"/>
    <w:rsid w:val="00062186"/>
    <w:rsid w:val="000655A6"/>
    <w:rsid w:val="00080512"/>
    <w:rsid w:val="00081C45"/>
    <w:rsid w:val="00085BD6"/>
    <w:rsid w:val="000C17D5"/>
    <w:rsid w:val="000C47C3"/>
    <w:rsid w:val="000C48DD"/>
    <w:rsid w:val="000D58AB"/>
    <w:rsid w:val="000D5D45"/>
    <w:rsid w:val="000E2BD2"/>
    <w:rsid w:val="000E3B65"/>
    <w:rsid w:val="000E4766"/>
    <w:rsid w:val="000F2CF1"/>
    <w:rsid w:val="00117F59"/>
    <w:rsid w:val="00133525"/>
    <w:rsid w:val="00142E23"/>
    <w:rsid w:val="0016216D"/>
    <w:rsid w:val="0018219E"/>
    <w:rsid w:val="001919FA"/>
    <w:rsid w:val="001A4C42"/>
    <w:rsid w:val="001A7420"/>
    <w:rsid w:val="001B6637"/>
    <w:rsid w:val="001C21C3"/>
    <w:rsid w:val="001C44BF"/>
    <w:rsid w:val="001D02C2"/>
    <w:rsid w:val="001D395C"/>
    <w:rsid w:val="001E6E2A"/>
    <w:rsid w:val="001F0BA1"/>
    <w:rsid w:val="001F0C1D"/>
    <w:rsid w:val="001F1132"/>
    <w:rsid w:val="001F168B"/>
    <w:rsid w:val="001F3C35"/>
    <w:rsid w:val="00202011"/>
    <w:rsid w:val="002134DE"/>
    <w:rsid w:val="0022081C"/>
    <w:rsid w:val="00223E70"/>
    <w:rsid w:val="00224B6D"/>
    <w:rsid w:val="002347A2"/>
    <w:rsid w:val="00241737"/>
    <w:rsid w:val="002472B1"/>
    <w:rsid w:val="002675F0"/>
    <w:rsid w:val="0028083F"/>
    <w:rsid w:val="00282DF7"/>
    <w:rsid w:val="00285DFD"/>
    <w:rsid w:val="00294F46"/>
    <w:rsid w:val="002A1526"/>
    <w:rsid w:val="002A4E34"/>
    <w:rsid w:val="002B3EB5"/>
    <w:rsid w:val="002B6339"/>
    <w:rsid w:val="002E00EE"/>
    <w:rsid w:val="0030218C"/>
    <w:rsid w:val="00307050"/>
    <w:rsid w:val="003172DC"/>
    <w:rsid w:val="0032597A"/>
    <w:rsid w:val="0035462D"/>
    <w:rsid w:val="003765B8"/>
    <w:rsid w:val="003828F7"/>
    <w:rsid w:val="0038430D"/>
    <w:rsid w:val="003C3971"/>
    <w:rsid w:val="003D4ABF"/>
    <w:rsid w:val="003D649A"/>
    <w:rsid w:val="003D73FE"/>
    <w:rsid w:val="003D76BA"/>
    <w:rsid w:val="003F4BFD"/>
    <w:rsid w:val="00402E13"/>
    <w:rsid w:val="00423334"/>
    <w:rsid w:val="004345EC"/>
    <w:rsid w:val="00445F9F"/>
    <w:rsid w:val="004644EE"/>
    <w:rsid w:val="00465515"/>
    <w:rsid w:val="004730A1"/>
    <w:rsid w:val="004956CE"/>
    <w:rsid w:val="004A5FA0"/>
    <w:rsid w:val="004B2724"/>
    <w:rsid w:val="004C4E46"/>
    <w:rsid w:val="004D3578"/>
    <w:rsid w:val="004D788D"/>
    <w:rsid w:val="004E213A"/>
    <w:rsid w:val="004E4D2D"/>
    <w:rsid w:val="004F0988"/>
    <w:rsid w:val="004F3340"/>
    <w:rsid w:val="004F3B80"/>
    <w:rsid w:val="00502A83"/>
    <w:rsid w:val="0050393F"/>
    <w:rsid w:val="00530521"/>
    <w:rsid w:val="00533198"/>
    <w:rsid w:val="0053388B"/>
    <w:rsid w:val="00535773"/>
    <w:rsid w:val="00537A8E"/>
    <w:rsid w:val="005422D2"/>
    <w:rsid w:val="00543E6C"/>
    <w:rsid w:val="005464C9"/>
    <w:rsid w:val="00560D40"/>
    <w:rsid w:val="00565087"/>
    <w:rsid w:val="00591DB1"/>
    <w:rsid w:val="00597B11"/>
    <w:rsid w:val="005B03F9"/>
    <w:rsid w:val="005C461D"/>
    <w:rsid w:val="005D2E01"/>
    <w:rsid w:val="005D7526"/>
    <w:rsid w:val="005E4BB2"/>
    <w:rsid w:val="005E6E43"/>
    <w:rsid w:val="00602AEA"/>
    <w:rsid w:val="00605BDD"/>
    <w:rsid w:val="006121C2"/>
    <w:rsid w:val="00614FDF"/>
    <w:rsid w:val="006205DB"/>
    <w:rsid w:val="00623A69"/>
    <w:rsid w:val="006243B1"/>
    <w:rsid w:val="00632438"/>
    <w:rsid w:val="0063543D"/>
    <w:rsid w:val="0063785D"/>
    <w:rsid w:val="00640110"/>
    <w:rsid w:val="00641B56"/>
    <w:rsid w:val="00647114"/>
    <w:rsid w:val="00656688"/>
    <w:rsid w:val="006615F3"/>
    <w:rsid w:val="00663770"/>
    <w:rsid w:val="00672C5A"/>
    <w:rsid w:val="006829D7"/>
    <w:rsid w:val="006936AF"/>
    <w:rsid w:val="00694C30"/>
    <w:rsid w:val="00695123"/>
    <w:rsid w:val="006A323F"/>
    <w:rsid w:val="006A3741"/>
    <w:rsid w:val="006A4701"/>
    <w:rsid w:val="006B065D"/>
    <w:rsid w:val="006B30D0"/>
    <w:rsid w:val="006C3D95"/>
    <w:rsid w:val="006E5C86"/>
    <w:rsid w:val="00701116"/>
    <w:rsid w:val="007063A5"/>
    <w:rsid w:val="0071147F"/>
    <w:rsid w:val="00712D75"/>
    <w:rsid w:val="00713C44"/>
    <w:rsid w:val="00734A5B"/>
    <w:rsid w:val="0074026F"/>
    <w:rsid w:val="007429F6"/>
    <w:rsid w:val="00743576"/>
    <w:rsid w:val="00744E76"/>
    <w:rsid w:val="00757458"/>
    <w:rsid w:val="007609F7"/>
    <w:rsid w:val="00774DA4"/>
    <w:rsid w:val="00777D9F"/>
    <w:rsid w:val="00777E44"/>
    <w:rsid w:val="00781F0F"/>
    <w:rsid w:val="00787F8E"/>
    <w:rsid w:val="007A514D"/>
    <w:rsid w:val="007A53CC"/>
    <w:rsid w:val="007B57D2"/>
    <w:rsid w:val="007B600E"/>
    <w:rsid w:val="007D5CAC"/>
    <w:rsid w:val="007E3401"/>
    <w:rsid w:val="007E7D86"/>
    <w:rsid w:val="007F0230"/>
    <w:rsid w:val="007F0F4A"/>
    <w:rsid w:val="007F6AA3"/>
    <w:rsid w:val="007F737E"/>
    <w:rsid w:val="008000C1"/>
    <w:rsid w:val="008028A4"/>
    <w:rsid w:val="00822368"/>
    <w:rsid w:val="00830747"/>
    <w:rsid w:val="00844BD5"/>
    <w:rsid w:val="00850768"/>
    <w:rsid w:val="00852AE9"/>
    <w:rsid w:val="00853928"/>
    <w:rsid w:val="00861F34"/>
    <w:rsid w:val="00862191"/>
    <w:rsid w:val="0086681B"/>
    <w:rsid w:val="008768CA"/>
    <w:rsid w:val="00880B96"/>
    <w:rsid w:val="0089779D"/>
    <w:rsid w:val="008B3E72"/>
    <w:rsid w:val="008C384C"/>
    <w:rsid w:val="008D1ABE"/>
    <w:rsid w:val="008D2612"/>
    <w:rsid w:val="008D652E"/>
    <w:rsid w:val="008F0C00"/>
    <w:rsid w:val="0090271F"/>
    <w:rsid w:val="00902E23"/>
    <w:rsid w:val="009114D7"/>
    <w:rsid w:val="0091348E"/>
    <w:rsid w:val="00917CCB"/>
    <w:rsid w:val="009330B7"/>
    <w:rsid w:val="00936F1A"/>
    <w:rsid w:val="00942EC2"/>
    <w:rsid w:val="00967BD6"/>
    <w:rsid w:val="009824A8"/>
    <w:rsid w:val="009928E5"/>
    <w:rsid w:val="009C4314"/>
    <w:rsid w:val="009D0ABB"/>
    <w:rsid w:val="009D3A79"/>
    <w:rsid w:val="009E49BA"/>
    <w:rsid w:val="009F37B7"/>
    <w:rsid w:val="009F74E0"/>
    <w:rsid w:val="00A10F02"/>
    <w:rsid w:val="00A13DF3"/>
    <w:rsid w:val="00A150E6"/>
    <w:rsid w:val="00A164B4"/>
    <w:rsid w:val="00A26956"/>
    <w:rsid w:val="00A27486"/>
    <w:rsid w:val="00A53724"/>
    <w:rsid w:val="00A56066"/>
    <w:rsid w:val="00A73129"/>
    <w:rsid w:val="00A82346"/>
    <w:rsid w:val="00A82F07"/>
    <w:rsid w:val="00A83CF1"/>
    <w:rsid w:val="00A900CB"/>
    <w:rsid w:val="00A90273"/>
    <w:rsid w:val="00A92BA1"/>
    <w:rsid w:val="00AB2B75"/>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36A7A"/>
    <w:rsid w:val="00B41B34"/>
    <w:rsid w:val="00B5128C"/>
    <w:rsid w:val="00B74353"/>
    <w:rsid w:val="00B91C41"/>
    <w:rsid w:val="00B93086"/>
    <w:rsid w:val="00BA19ED"/>
    <w:rsid w:val="00BA4B8D"/>
    <w:rsid w:val="00BA4D24"/>
    <w:rsid w:val="00BC0F7D"/>
    <w:rsid w:val="00BD10A8"/>
    <w:rsid w:val="00BD7D31"/>
    <w:rsid w:val="00BE3255"/>
    <w:rsid w:val="00BE38C2"/>
    <w:rsid w:val="00BF128E"/>
    <w:rsid w:val="00C03BF7"/>
    <w:rsid w:val="00C074DD"/>
    <w:rsid w:val="00C1496A"/>
    <w:rsid w:val="00C310C1"/>
    <w:rsid w:val="00C33079"/>
    <w:rsid w:val="00C34783"/>
    <w:rsid w:val="00C45231"/>
    <w:rsid w:val="00C72833"/>
    <w:rsid w:val="00C80F1D"/>
    <w:rsid w:val="00C93F40"/>
    <w:rsid w:val="00CA3D0C"/>
    <w:rsid w:val="00CA4B21"/>
    <w:rsid w:val="00CB4253"/>
    <w:rsid w:val="00CB6DF1"/>
    <w:rsid w:val="00CB78C9"/>
    <w:rsid w:val="00CC03C3"/>
    <w:rsid w:val="00CC041D"/>
    <w:rsid w:val="00CC463D"/>
    <w:rsid w:val="00CE55AA"/>
    <w:rsid w:val="00CF565F"/>
    <w:rsid w:val="00D000BA"/>
    <w:rsid w:val="00D04069"/>
    <w:rsid w:val="00D1719A"/>
    <w:rsid w:val="00D20316"/>
    <w:rsid w:val="00D23438"/>
    <w:rsid w:val="00D34673"/>
    <w:rsid w:val="00D37299"/>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F2B1F"/>
    <w:rsid w:val="00DF62CD"/>
    <w:rsid w:val="00DF7AD0"/>
    <w:rsid w:val="00E16509"/>
    <w:rsid w:val="00E20298"/>
    <w:rsid w:val="00E2427E"/>
    <w:rsid w:val="00E30D89"/>
    <w:rsid w:val="00E335D6"/>
    <w:rsid w:val="00E35EEC"/>
    <w:rsid w:val="00E44582"/>
    <w:rsid w:val="00E65256"/>
    <w:rsid w:val="00E67E73"/>
    <w:rsid w:val="00E77645"/>
    <w:rsid w:val="00E82965"/>
    <w:rsid w:val="00E86E60"/>
    <w:rsid w:val="00E873DB"/>
    <w:rsid w:val="00E94ECF"/>
    <w:rsid w:val="00EA15B0"/>
    <w:rsid w:val="00EA319A"/>
    <w:rsid w:val="00EA5EA7"/>
    <w:rsid w:val="00EB452C"/>
    <w:rsid w:val="00EC4A25"/>
    <w:rsid w:val="00EF2A83"/>
    <w:rsid w:val="00F025A2"/>
    <w:rsid w:val="00F04712"/>
    <w:rsid w:val="00F13360"/>
    <w:rsid w:val="00F21956"/>
    <w:rsid w:val="00F22EC7"/>
    <w:rsid w:val="00F2616F"/>
    <w:rsid w:val="00F325C8"/>
    <w:rsid w:val="00F33FD1"/>
    <w:rsid w:val="00F51421"/>
    <w:rsid w:val="00F63E40"/>
    <w:rsid w:val="00F653B8"/>
    <w:rsid w:val="00F832BB"/>
    <w:rsid w:val="00F9008D"/>
    <w:rsid w:val="00FA1266"/>
    <w:rsid w:val="00FA33D3"/>
    <w:rsid w:val="00FB25A1"/>
    <w:rsid w:val="00FC1192"/>
    <w:rsid w:val="00FE15C8"/>
    <w:rsid w:val="00FE2338"/>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3C35"/>
    <w:pPr>
      <w:overflowPunct w:val="0"/>
      <w:autoSpaceDE w:val="0"/>
      <w:autoSpaceDN w:val="0"/>
      <w:adjustRightInd w:val="0"/>
      <w:spacing w:after="180"/>
      <w:textAlignment w:val="baseline"/>
    </w:pPr>
  </w:style>
  <w:style w:type="paragraph" w:styleId="Heading1">
    <w:name w:val="heading 1"/>
    <w:next w:val="Normal"/>
    <w:qFormat/>
    <w:rsid w:val="001F3C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F3C35"/>
    <w:pPr>
      <w:pBdr>
        <w:top w:val="none" w:sz="0" w:space="0" w:color="auto"/>
      </w:pBdr>
      <w:spacing w:before="180"/>
      <w:outlineLvl w:val="1"/>
    </w:pPr>
    <w:rPr>
      <w:sz w:val="32"/>
    </w:rPr>
  </w:style>
  <w:style w:type="paragraph" w:styleId="Heading3">
    <w:name w:val="heading 3"/>
    <w:basedOn w:val="Heading2"/>
    <w:next w:val="Normal"/>
    <w:qFormat/>
    <w:rsid w:val="001F3C35"/>
    <w:pPr>
      <w:spacing w:before="120"/>
      <w:outlineLvl w:val="2"/>
    </w:pPr>
    <w:rPr>
      <w:sz w:val="28"/>
    </w:rPr>
  </w:style>
  <w:style w:type="paragraph" w:styleId="Heading4">
    <w:name w:val="heading 4"/>
    <w:basedOn w:val="Heading3"/>
    <w:next w:val="Normal"/>
    <w:link w:val="Heading4Char"/>
    <w:qFormat/>
    <w:rsid w:val="001F3C35"/>
    <w:pPr>
      <w:ind w:left="1418" w:hanging="1418"/>
      <w:outlineLvl w:val="3"/>
    </w:pPr>
    <w:rPr>
      <w:sz w:val="24"/>
    </w:rPr>
  </w:style>
  <w:style w:type="paragraph" w:styleId="Heading5">
    <w:name w:val="heading 5"/>
    <w:basedOn w:val="Heading4"/>
    <w:next w:val="Normal"/>
    <w:qFormat/>
    <w:rsid w:val="001F3C3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1F3C35"/>
    <w:pPr>
      <w:ind w:left="0" w:firstLine="0"/>
      <w:outlineLvl w:val="7"/>
    </w:pPr>
  </w:style>
  <w:style w:type="paragraph" w:styleId="Heading9">
    <w:name w:val="heading 9"/>
    <w:basedOn w:val="Heading8"/>
    <w:next w:val="Normal"/>
    <w:qFormat/>
    <w:rsid w:val="001F3C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3C35"/>
    <w:pPr>
      <w:ind w:left="1985" w:hanging="1985"/>
      <w:outlineLvl w:val="9"/>
    </w:pPr>
    <w:rPr>
      <w:sz w:val="20"/>
    </w:rPr>
  </w:style>
  <w:style w:type="paragraph" w:styleId="TOC9">
    <w:name w:val="toc 9"/>
    <w:basedOn w:val="TOC8"/>
    <w:uiPriority w:val="39"/>
    <w:rsid w:val="001F3C35"/>
    <w:pPr>
      <w:ind w:left="1418" w:hanging="1418"/>
    </w:pPr>
  </w:style>
  <w:style w:type="paragraph" w:styleId="TOC8">
    <w:name w:val="toc 8"/>
    <w:basedOn w:val="TOC1"/>
    <w:uiPriority w:val="39"/>
    <w:rsid w:val="001F3C35"/>
    <w:pPr>
      <w:spacing w:before="180"/>
      <w:ind w:left="2693" w:hanging="2693"/>
    </w:pPr>
    <w:rPr>
      <w:b/>
    </w:rPr>
  </w:style>
  <w:style w:type="paragraph" w:styleId="TOC1">
    <w:name w:val="toc 1"/>
    <w:uiPriority w:val="39"/>
    <w:rsid w:val="001F3C3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F3C35"/>
    <w:pPr>
      <w:keepLines/>
      <w:tabs>
        <w:tab w:val="center" w:pos="4536"/>
        <w:tab w:val="right" w:pos="9072"/>
      </w:tabs>
    </w:pPr>
    <w:rPr>
      <w:noProof/>
    </w:rPr>
  </w:style>
  <w:style w:type="character" w:customStyle="1" w:styleId="ZGSM">
    <w:name w:val="ZGSM"/>
    <w:rsid w:val="001F3C35"/>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F3C3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F3C35"/>
    <w:pPr>
      <w:ind w:left="1701" w:hanging="1701"/>
    </w:pPr>
  </w:style>
  <w:style w:type="paragraph" w:styleId="TOC4">
    <w:name w:val="toc 4"/>
    <w:basedOn w:val="TOC3"/>
    <w:uiPriority w:val="39"/>
    <w:rsid w:val="001F3C35"/>
    <w:pPr>
      <w:ind w:left="1418" w:hanging="1418"/>
    </w:pPr>
  </w:style>
  <w:style w:type="paragraph" w:styleId="TOC3">
    <w:name w:val="toc 3"/>
    <w:basedOn w:val="TOC2"/>
    <w:uiPriority w:val="39"/>
    <w:rsid w:val="001F3C35"/>
    <w:pPr>
      <w:ind w:left="1134" w:hanging="1134"/>
    </w:pPr>
  </w:style>
  <w:style w:type="paragraph" w:styleId="TOC2">
    <w:name w:val="toc 2"/>
    <w:basedOn w:val="TOC1"/>
    <w:uiPriority w:val="39"/>
    <w:rsid w:val="001F3C35"/>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1F3C35"/>
    <w:pPr>
      <w:outlineLvl w:val="9"/>
    </w:pPr>
  </w:style>
  <w:style w:type="paragraph" w:customStyle="1" w:styleId="NF">
    <w:name w:val="NF"/>
    <w:basedOn w:val="NO"/>
    <w:rsid w:val="001F3C35"/>
    <w:pPr>
      <w:keepNext/>
      <w:spacing w:after="0"/>
    </w:pPr>
    <w:rPr>
      <w:rFonts w:ascii="Arial" w:hAnsi="Arial"/>
      <w:sz w:val="18"/>
    </w:rPr>
  </w:style>
  <w:style w:type="paragraph" w:customStyle="1" w:styleId="NO">
    <w:name w:val="NO"/>
    <w:basedOn w:val="Normal"/>
    <w:link w:val="NOZchn"/>
    <w:rsid w:val="001F3C35"/>
    <w:pPr>
      <w:keepLines/>
      <w:ind w:left="1135" w:hanging="851"/>
    </w:pPr>
  </w:style>
  <w:style w:type="paragraph" w:customStyle="1" w:styleId="PL">
    <w:name w:val="PL"/>
    <w:rsid w:val="001F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F3C35"/>
    <w:pPr>
      <w:jc w:val="right"/>
    </w:pPr>
  </w:style>
  <w:style w:type="paragraph" w:customStyle="1" w:styleId="TAL">
    <w:name w:val="TAL"/>
    <w:basedOn w:val="Normal"/>
    <w:link w:val="TALChar"/>
    <w:rsid w:val="001F3C35"/>
    <w:pPr>
      <w:keepNext/>
      <w:keepLines/>
      <w:spacing w:after="0"/>
    </w:pPr>
    <w:rPr>
      <w:rFonts w:ascii="Arial" w:hAnsi="Arial"/>
      <w:sz w:val="18"/>
    </w:rPr>
  </w:style>
  <w:style w:type="paragraph" w:customStyle="1" w:styleId="TAH">
    <w:name w:val="TAH"/>
    <w:basedOn w:val="TAC"/>
    <w:link w:val="TAHCar"/>
    <w:rsid w:val="001F3C35"/>
    <w:rPr>
      <w:b/>
    </w:rPr>
  </w:style>
  <w:style w:type="paragraph" w:customStyle="1" w:styleId="TAC">
    <w:name w:val="TAC"/>
    <w:basedOn w:val="TAL"/>
    <w:rsid w:val="001F3C35"/>
    <w:pPr>
      <w:jc w:val="center"/>
    </w:pPr>
  </w:style>
  <w:style w:type="paragraph" w:customStyle="1" w:styleId="LD">
    <w:name w:val="LD"/>
    <w:rsid w:val="001F3C3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F3C35"/>
    <w:pPr>
      <w:keepLines/>
      <w:ind w:left="1702" w:hanging="1418"/>
    </w:pPr>
  </w:style>
  <w:style w:type="paragraph" w:customStyle="1" w:styleId="FP">
    <w:name w:val="FP"/>
    <w:basedOn w:val="Normal"/>
    <w:rsid w:val="001F3C35"/>
    <w:pPr>
      <w:spacing w:after="0"/>
    </w:pPr>
  </w:style>
  <w:style w:type="paragraph" w:customStyle="1" w:styleId="NW">
    <w:name w:val="NW"/>
    <w:basedOn w:val="NO"/>
    <w:rsid w:val="001F3C35"/>
    <w:pPr>
      <w:spacing w:after="0"/>
    </w:pPr>
  </w:style>
  <w:style w:type="paragraph" w:customStyle="1" w:styleId="EW">
    <w:name w:val="EW"/>
    <w:basedOn w:val="EX"/>
    <w:rsid w:val="001F3C35"/>
    <w:pPr>
      <w:spacing w:after="0"/>
    </w:pPr>
  </w:style>
  <w:style w:type="paragraph" w:customStyle="1" w:styleId="B1">
    <w:name w:val="B1"/>
    <w:basedOn w:val="List"/>
    <w:link w:val="B1Char"/>
    <w:rsid w:val="001F3C35"/>
    <w:pPr>
      <w:ind w:left="568" w:hanging="284"/>
      <w:contextualSpacing w:val="0"/>
    </w:pPr>
  </w:style>
  <w:style w:type="paragraph" w:styleId="TOC6">
    <w:name w:val="toc 6"/>
    <w:basedOn w:val="TOC5"/>
    <w:next w:val="Normal"/>
    <w:uiPriority w:val="39"/>
    <w:rsid w:val="001F3C35"/>
    <w:pPr>
      <w:ind w:left="1985" w:hanging="1985"/>
    </w:pPr>
  </w:style>
  <w:style w:type="paragraph" w:styleId="TOC7">
    <w:name w:val="toc 7"/>
    <w:basedOn w:val="TOC6"/>
    <w:next w:val="Normal"/>
    <w:uiPriority w:val="39"/>
    <w:rsid w:val="001F3C35"/>
    <w:pPr>
      <w:ind w:left="2268" w:hanging="2268"/>
    </w:pPr>
  </w:style>
  <w:style w:type="paragraph" w:customStyle="1" w:styleId="EditorsNote">
    <w:name w:val="Editor's Note"/>
    <w:basedOn w:val="NO"/>
    <w:link w:val="EditorsNoteChar"/>
    <w:rsid w:val="001F3C35"/>
    <w:pPr>
      <w:ind w:left="1559" w:hanging="1276"/>
    </w:pPr>
    <w:rPr>
      <w:color w:val="FF0000"/>
    </w:rPr>
  </w:style>
  <w:style w:type="paragraph" w:customStyle="1" w:styleId="TH">
    <w:name w:val="TH"/>
    <w:basedOn w:val="Normal"/>
    <w:link w:val="THChar"/>
    <w:rsid w:val="001F3C35"/>
    <w:pPr>
      <w:keepNext/>
      <w:keepLines/>
      <w:spacing w:before="60"/>
      <w:jc w:val="center"/>
    </w:pPr>
    <w:rPr>
      <w:rFonts w:ascii="Arial" w:hAnsi="Arial"/>
      <w:b/>
    </w:rPr>
  </w:style>
  <w:style w:type="paragraph" w:customStyle="1" w:styleId="ZA">
    <w:name w:val="ZA"/>
    <w:rsid w:val="001F3C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3C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F3C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F3C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F3C35"/>
    <w:pPr>
      <w:ind w:left="851" w:hanging="851"/>
    </w:pPr>
  </w:style>
  <w:style w:type="paragraph" w:customStyle="1" w:styleId="ZH">
    <w:name w:val="ZH"/>
    <w:rsid w:val="001F3C3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F3C35"/>
    <w:pPr>
      <w:keepNext w:val="0"/>
      <w:spacing w:before="0" w:after="240"/>
    </w:pPr>
  </w:style>
  <w:style w:type="paragraph" w:customStyle="1" w:styleId="ZG">
    <w:name w:val="ZG"/>
    <w:rsid w:val="001F3C3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F3C35"/>
    <w:pPr>
      <w:ind w:left="851" w:hanging="284"/>
      <w:contextualSpacing w:val="0"/>
    </w:pPr>
  </w:style>
  <w:style w:type="paragraph" w:customStyle="1" w:styleId="B3">
    <w:name w:val="B3"/>
    <w:basedOn w:val="List3"/>
    <w:rsid w:val="001F3C35"/>
    <w:pPr>
      <w:ind w:left="1135" w:hanging="284"/>
      <w:contextualSpacing w:val="0"/>
    </w:pPr>
  </w:style>
  <w:style w:type="paragraph" w:customStyle="1" w:styleId="B4">
    <w:name w:val="B4"/>
    <w:basedOn w:val="List4"/>
    <w:rsid w:val="001F3C35"/>
    <w:pPr>
      <w:ind w:left="1418" w:hanging="284"/>
      <w:contextualSpacing w:val="0"/>
    </w:pPr>
  </w:style>
  <w:style w:type="paragraph" w:customStyle="1" w:styleId="B5">
    <w:name w:val="B5"/>
    <w:basedOn w:val="List5"/>
    <w:rsid w:val="001F3C35"/>
    <w:pPr>
      <w:ind w:left="1702" w:hanging="284"/>
      <w:contextualSpacing w:val="0"/>
    </w:pPr>
  </w:style>
  <w:style w:type="paragraph" w:customStyle="1" w:styleId="ZTD">
    <w:name w:val="ZTD"/>
    <w:basedOn w:val="ZB"/>
    <w:rsid w:val="001F3C35"/>
    <w:pPr>
      <w:framePr w:hRule="auto" w:wrap="notBeside" w:y="852"/>
    </w:pPr>
    <w:rPr>
      <w:i w:val="0"/>
      <w:sz w:val="40"/>
    </w:rPr>
  </w:style>
  <w:style w:type="paragraph" w:customStyle="1" w:styleId="ZV">
    <w:name w:val="ZV"/>
    <w:basedOn w:val="ZU"/>
    <w:rsid w:val="001F3C3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9.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footer" Target="footer4.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Microsoft_Visio_2003-2010_Drawing.vsd"/><Relationship Id="rId36"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C59B6-AA7C-4A7A-BAC4-6C29DE6D3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183</Pages>
  <Words>109490</Words>
  <Characters>557310</Characters>
  <Application>Microsoft Office Word</Application>
  <DocSecurity>0</DocSecurity>
  <Lines>15480</Lines>
  <Paragraphs>11496</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655304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18)</dc:subject>
  <dc:creator>MCC Support</dc:creator>
  <cp:keywords/>
  <dc:description/>
  <cp:lastModifiedBy>23.304_CR0458R2_(Rel-19)_5G_ProSe_Ph3_LaeYoung_Corr</cp:lastModifiedBy>
  <cp:revision>2</cp:revision>
  <cp:lastPrinted>2019-02-25T14:05:00Z</cp:lastPrinted>
  <dcterms:created xsi:type="dcterms:W3CDTF">2024-09-24T12:13:00Z</dcterms:created>
  <dcterms:modified xsi:type="dcterms:W3CDTF">2024-09-24T12:13:00Z</dcterms:modified>
</cp:coreProperties>
</file>