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0FC997F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A02A3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90F52">
        <w:rPr>
          <w:b/>
          <w:noProof/>
          <w:sz w:val="24"/>
        </w:rPr>
        <w:t>2408</w:t>
      </w:r>
      <w:r w:rsidR="005939D1">
        <w:rPr>
          <w:b/>
          <w:noProof/>
          <w:sz w:val="24"/>
        </w:rPr>
        <w:t>56</w:t>
      </w:r>
    </w:p>
    <w:p w14:paraId="6D98B822" w14:textId="665110CB" w:rsidR="006A45BA" w:rsidRPr="006A45BA" w:rsidRDefault="003A02A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March </w:t>
      </w:r>
      <w:r w:rsidR="00C9685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E90F52">
        <w:rPr>
          <w:rFonts w:eastAsia="Batang" w:cs="Arial"/>
          <w:sz w:val="18"/>
          <w:szCs w:val="18"/>
          <w:lang w:eastAsia="zh-CN"/>
        </w:rPr>
        <w:t>2408</w:t>
      </w:r>
      <w:r w:rsidR="005939D1">
        <w:rPr>
          <w:rFonts w:eastAsia="Batang" w:cs="Arial"/>
          <w:sz w:val="18"/>
          <w:szCs w:val="18"/>
          <w:lang w:eastAsia="zh-CN"/>
        </w:rPr>
        <w:t>42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Moderator (RAN4 VC, Qualcomm Incorporated)</w:t>
      </w:r>
    </w:p>
    <w:p w14:paraId="21F29680" w14:textId="3092A73D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Study on NR FR2 OTA (Over the Air) testing enhancement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9.1.4.3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356FD2D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enhancement Phase 3</w:t>
      </w:r>
      <w:r w:rsidRPr="00F5429B">
        <w:rPr>
          <w:sz w:val="32"/>
          <w:szCs w:val="32"/>
        </w:rPr>
        <w:tab/>
      </w:r>
    </w:p>
    <w:p w14:paraId="473064BC" w14:textId="38DD170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FS_NR_FR2_OTA_</w:t>
      </w:r>
      <w:r w:rsidR="00A22254">
        <w:rPr>
          <w:sz w:val="32"/>
          <w:szCs w:val="32"/>
        </w:rPr>
        <w:t>enh_Ph3</w:t>
      </w:r>
      <w:r w:rsidRPr="00F5429B">
        <w:rPr>
          <w:sz w:val="32"/>
          <w:szCs w:val="32"/>
        </w:rPr>
        <w:tab/>
      </w:r>
    </w:p>
    <w:p w14:paraId="26955DA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4164E7" w:rsidRDefault="004164E7" w:rsidP="008835FC">
            <w:pPr>
              <w:pStyle w:val="TAL"/>
            </w:pPr>
            <w:proofErr w:type="spellStart"/>
            <w:r w:rsidRPr="004164E7">
              <w:t>NR_MIMO_evo_DL_UL</w:t>
            </w:r>
            <w:proofErr w:type="spellEnd"/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77777777" w:rsidR="003C3E06" w:rsidRDefault="003C3E06" w:rsidP="003C3E06">
      <w:pPr>
        <w:spacing w:after="0"/>
        <w:ind w:right="-96"/>
        <w:jc w:val="both"/>
      </w:pPr>
      <w:r w:rsidRPr="00C16226">
        <w:t xml:space="preserve">In Rel-18 WI on MIMO Evolution for Downlink and Uplink (Acronym: </w:t>
      </w:r>
      <w:proofErr w:type="spellStart"/>
      <w:r w:rsidRPr="00C16226">
        <w:t>NR_MIMO_evo_DL_UL</w:t>
      </w:r>
      <w:proofErr w:type="spellEnd"/>
      <w:r w:rsidRPr="00C16226">
        <w:t>), one of the objectives is to study, and if needed, extend the specification to facilitate simultaneous transmission with multi-panel (</w:t>
      </w:r>
      <w:proofErr w:type="spellStart"/>
      <w:r w:rsidRPr="00C16226">
        <w:t>STxMP</w:t>
      </w:r>
      <w:proofErr w:type="spellEnd"/>
      <w:r w:rsidRPr="00C16226">
        <w:t>), targeting CPE/FWA/vehicle/industrial devices.</w:t>
      </w:r>
      <w:r>
        <w:t xml:space="preserve"> Then some UE RF requirements were specified for </w:t>
      </w:r>
      <w:proofErr w:type="spellStart"/>
      <w:r>
        <w:t>STxMP</w:t>
      </w:r>
      <w:proofErr w:type="spellEnd"/>
      <w:r>
        <w:t xml:space="preserve"> scenarios in RAN4.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lastRenderedPageBreak/>
        <w:t xml:space="preserve">Selecting proper </w:t>
      </w:r>
      <w:proofErr w:type="spellStart"/>
      <w:r w:rsidRPr="000664EF">
        <w:t>AoA</w:t>
      </w:r>
      <w:proofErr w:type="spellEnd"/>
      <w:r w:rsidRPr="000664EF">
        <w:t xml:space="preserve"> pairs for verification perspective</w:t>
      </w:r>
    </w:p>
    <w:p w14:paraId="30853AFF" w14:textId="6D8C8424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Target CPE/FWA/vehicle/industrial devices.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4E2164D3" w14:textId="762F78C4" w:rsidR="002723FE" w:rsidRPr="0055700D" w:rsidRDefault="00D26CE4" w:rsidP="002723FE">
      <w:pPr>
        <w:numPr>
          <w:ilvl w:val="0"/>
          <w:numId w:val="8"/>
        </w:numPr>
        <w:spacing w:after="0"/>
      </w:pPr>
      <w:r w:rsidRPr="0055700D">
        <w:t xml:space="preserve">Note: check in RAN#105 regarding whether or not </w:t>
      </w:r>
      <w:r w:rsidR="0055700D" w:rsidRPr="0055700D">
        <w:t>to s</w:t>
      </w:r>
      <w:r w:rsidR="002723FE" w:rsidRPr="0055700D">
        <w:t xml:space="preserve">tudy OTA </w:t>
      </w:r>
      <w:r w:rsidR="002723FE" w:rsidRPr="0055700D">
        <w:rPr>
          <w:rFonts w:hint="eastAsia"/>
          <w:lang w:eastAsia="zh-CN"/>
        </w:rPr>
        <w:t xml:space="preserve">testability </w:t>
      </w:r>
      <w:r w:rsidR="002723FE" w:rsidRPr="0055700D">
        <w:t>related aspects such as beam management as related to AI/ML</w:t>
      </w: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5E66DA0F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>Study on NR FR2 OTA (Over the Air) testing enhancement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18A9D78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</w:t>
            </w:r>
            <w:r w:rsidR="006F6673">
              <w:rPr>
                <w:iCs/>
              </w:rPr>
              <w:t>9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E20102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58112917" w:rsidR="00E20102" w:rsidRDefault="00E20102" w:rsidP="00E20102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E3171" w14:textId="77777777" w:rsidR="00811A22" w:rsidRDefault="00811A22">
      <w:r>
        <w:separator/>
      </w:r>
    </w:p>
  </w:endnote>
  <w:endnote w:type="continuationSeparator" w:id="0">
    <w:p w14:paraId="1ACF738B" w14:textId="77777777" w:rsidR="00811A22" w:rsidRDefault="0081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31608" w14:textId="77777777" w:rsidR="00811A22" w:rsidRDefault="00811A22">
      <w:r>
        <w:separator/>
      </w:r>
    </w:p>
  </w:footnote>
  <w:footnote w:type="continuationSeparator" w:id="0">
    <w:p w14:paraId="7FACB6C0" w14:textId="77777777" w:rsidR="00811A22" w:rsidRDefault="00811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3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61CC"/>
    <w:rsid w:val="0035787E"/>
    <w:rsid w:val="00366257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2F1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939D1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1A22"/>
    <w:rsid w:val="00813C1F"/>
    <w:rsid w:val="00816136"/>
    <w:rsid w:val="008234C6"/>
    <w:rsid w:val="00834A60"/>
    <w:rsid w:val="00835AB0"/>
    <w:rsid w:val="008451D3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7445"/>
    <w:rsid w:val="00A6656B"/>
    <w:rsid w:val="00A70E1E"/>
    <w:rsid w:val="00A73257"/>
    <w:rsid w:val="00A75A30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F6810"/>
    <w:rsid w:val="00D06117"/>
    <w:rsid w:val="00D24760"/>
    <w:rsid w:val="00D26CE4"/>
    <w:rsid w:val="00D31CC8"/>
    <w:rsid w:val="00D32678"/>
    <w:rsid w:val="00D521C1"/>
    <w:rsid w:val="00D524AC"/>
    <w:rsid w:val="00D71F40"/>
    <w:rsid w:val="00D72861"/>
    <w:rsid w:val="00D77416"/>
    <w:rsid w:val="00D80E6D"/>
    <w:rsid w:val="00D80FC6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073E9"/>
    <w:rsid w:val="00E10269"/>
    <w:rsid w:val="00E1026B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D05E4"/>
    <w:rsid w:val="00ED0E60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6DBD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0016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8235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Gene Fong</cp:lastModifiedBy>
  <cp:revision>42</cp:revision>
  <cp:lastPrinted>2000-02-29T19:31:00Z</cp:lastPrinted>
  <dcterms:created xsi:type="dcterms:W3CDTF">2024-03-19T15:18:00Z</dcterms:created>
  <dcterms:modified xsi:type="dcterms:W3CDTF">2024-03-21T10:06:00Z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